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189A90" w14:textId="06EE4E5E" w:rsidR="008A5C1D" w:rsidRPr="008A5C1D" w:rsidRDefault="00F648A8" w:rsidP="008A5C1D">
      <w:pPr>
        <w:pStyle w:val="PVersionRP"/>
      </w:pPr>
      <w:r>
        <w:rPr>
          <w:noProof/>
          <w:lang w:eastAsia="fr-CH"/>
        </w:rPr>
        <w:drawing>
          <wp:anchor distT="0" distB="0" distL="114300" distR="114300" simplePos="0" relativeHeight="251663360" behindDoc="0" locked="0" layoutInCell="1" allowOverlap="1" wp14:anchorId="159E181D" wp14:editId="519046A9">
            <wp:simplePos x="0" y="0"/>
            <wp:positionH relativeFrom="margin">
              <wp:posOffset>2378243</wp:posOffset>
            </wp:positionH>
            <wp:positionV relativeFrom="paragraph">
              <wp:posOffset>-2648</wp:posOffset>
            </wp:positionV>
            <wp:extent cx="3372099" cy="1799743"/>
            <wp:effectExtent l="0" t="0" r="0" b="0"/>
            <wp:wrapNone/>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380582" cy="180427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8A5C1D" w:rsidRPr="008A5C1D">
        <w:t xml:space="preserve">Version </w:t>
      </w:r>
      <w:r w:rsidR="00A849D0">
        <w:t>0.1</w:t>
      </w:r>
    </w:p>
    <w:p w14:paraId="6CEE4A45" w14:textId="10D9C97E" w:rsidR="00BB3439" w:rsidRDefault="006A29EC" w:rsidP="006A29EC">
      <w:pPr>
        <w:pStyle w:val="PTitrePrincipal"/>
      </w:pPr>
      <w:r>
        <w:t>30</w:t>
      </w:r>
      <w:r w:rsidR="00312728">
        <w:t>7</w:t>
      </w:r>
      <w:r w:rsidR="00812ED2">
        <w:t xml:space="preserve"> – </w:t>
      </w:r>
      <w:r w:rsidR="00312728" w:rsidRPr="00312728">
        <w:t>Réaliser des pages Web interactives</w:t>
      </w:r>
    </w:p>
    <w:p w14:paraId="0CA42F9B" w14:textId="77777777" w:rsidR="00812ED2" w:rsidRDefault="006A29EC" w:rsidP="00812ED2">
      <w:pPr>
        <w:pStyle w:val="PNomAuteur"/>
        <w:pBdr>
          <w:right w:val="single" w:sz="18" w:space="3" w:color="AEAAAA" w:themeColor="background2" w:themeShade="BF"/>
        </w:pBdr>
      </w:pPr>
      <w:r>
        <w:tab/>
        <w:t>Pury</w:t>
      </w:r>
      <w:r w:rsidR="00812ED2">
        <w:t xml:space="preserve"> Nadir</w:t>
      </w:r>
    </w:p>
    <w:p w14:paraId="11C30E93" w14:textId="33D282ED" w:rsidR="00F47A32" w:rsidRDefault="00F47A32" w:rsidP="00F47A32">
      <w:pPr>
        <w:pStyle w:val="PDateModule"/>
        <w:tabs>
          <w:tab w:val="left" w:pos="3847"/>
          <w:tab w:val="right" w:pos="9072"/>
        </w:tabs>
        <w:jc w:val="left"/>
        <w:sectPr w:rsidR="00F47A32" w:rsidSect="00F47A32">
          <w:footerReference w:type="default" r:id="rId9"/>
          <w:pgSz w:w="11906" w:h="16838"/>
          <w:pgMar w:top="1417" w:right="1417" w:bottom="1417" w:left="1417" w:header="708" w:footer="708" w:gutter="0"/>
          <w:pgBorders w:offsetFrom="page">
            <w:top w:val="single" w:sz="18" w:space="24" w:color="AEAAAA" w:themeColor="background2" w:themeShade="BF"/>
            <w:left w:val="single" w:sz="18" w:space="24" w:color="AEAAAA" w:themeColor="background2" w:themeShade="BF"/>
            <w:bottom w:val="single" w:sz="18" w:space="24" w:color="AEAAAA" w:themeColor="background2" w:themeShade="BF"/>
            <w:right w:val="single" w:sz="18" w:space="24" w:color="AEAAAA" w:themeColor="background2" w:themeShade="BF"/>
          </w:pgBorders>
          <w:cols w:space="708"/>
          <w:titlePg/>
          <w:docGrid w:linePitch="360"/>
        </w:sectPr>
      </w:pPr>
      <w:r>
        <w:tab/>
      </w:r>
      <w:r w:rsidR="008A5C1D">
        <w:rPr>
          <w:noProof/>
          <w:lang w:eastAsia="fr-CH"/>
        </w:rPr>
        <w:drawing>
          <wp:anchor distT="0" distB="0" distL="114300" distR="114300" simplePos="0" relativeHeight="251658240" behindDoc="0" locked="0" layoutInCell="1" allowOverlap="1" wp14:anchorId="65082A9A" wp14:editId="05574631">
            <wp:simplePos x="0" y="0"/>
            <wp:positionH relativeFrom="column">
              <wp:posOffset>14605</wp:posOffset>
            </wp:positionH>
            <wp:positionV relativeFrom="paragraph">
              <wp:posOffset>1008626</wp:posOffset>
            </wp:positionV>
            <wp:extent cx="5760720" cy="1866265"/>
            <wp:effectExtent l="0" t="0" r="0" b="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InfoEMFFR.png"/>
                    <pic:cNvPicPr/>
                  </pic:nvPicPr>
                  <pic:blipFill>
                    <a:blip r:embed="rId10">
                      <a:extLst>
                        <a:ext uri="{28A0092B-C50C-407E-A947-70E740481C1C}">
                          <a14:useLocalDpi xmlns:a14="http://schemas.microsoft.com/office/drawing/2010/main" val="0"/>
                        </a:ext>
                      </a:extLst>
                    </a:blip>
                    <a:stretch>
                      <a:fillRect/>
                    </a:stretch>
                  </pic:blipFill>
                  <pic:spPr>
                    <a:xfrm>
                      <a:off x="0" y="0"/>
                      <a:ext cx="5760720" cy="1866265"/>
                    </a:xfrm>
                    <a:prstGeom prst="rect">
                      <a:avLst/>
                    </a:prstGeom>
                  </pic:spPr>
                </pic:pic>
              </a:graphicData>
            </a:graphic>
          </wp:anchor>
        </w:drawing>
      </w:r>
      <w:r w:rsidR="008A5C1D" w:rsidRPr="008A5C1D">
        <w:t xml:space="preserve">Module du </w:t>
      </w:r>
      <w:r w:rsidR="004569BD">
        <w:fldChar w:fldCharType="begin"/>
      </w:r>
      <w:r w:rsidR="004569BD">
        <w:instrText xml:space="preserve"> CREATEDATE  \@ "dd.MM.yyyy"  \* MERGEFORMAT </w:instrText>
      </w:r>
      <w:r w:rsidR="004569BD">
        <w:fldChar w:fldCharType="separate"/>
      </w:r>
      <w:r w:rsidR="00312728">
        <w:rPr>
          <w:noProof/>
        </w:rPr>
        <w:t>17.05.2021</w:t>
      </w:r>
      <w:r w:rsidR="004569BD">
        <w:fldChar w:fldCharType="end"/>
      </w:r>
      <w:r w:rsidR="004569BD">
        <w:t xml:space="preserve"> </w:t>
      </w:r>
      <w:r w:rsidR="008A5C1D" w:rsidRPr="008A5C1D">
        <w:t xml:space="preserve">au </w:t>
      </w:r>
      <w:r w:rsidR="00312728">
        <w:t xml:space="preserve"> 15.06.2021</w:t>
      </w:r>
    </w:p>
    <w:p w14:paraId="0312D8E6" w14:textId="77777777" w:rsidR="00063001" w:rsidRPr="00063001" w:rsidRDefault="00063001" w:rsidP="00063001">
      <w:pPr>
        <w:pStyle w:val="PTitreTM"/>
      </w:pPr>
      <w:r w:rsidRPr="00063001">
        <w:lastRenderedPageBreak/>
        <w:t>Table des matières</w:t>
      </w:r>
    </w:p>
    <w:p w14:paraId="41F6CF3A" w14:textId="60960C10" w:rsidR="00F93D3C" w:rsidRDefault="00130D6C">
      <w:pPr>
        <w:pStyle w:val="TM1"/>
        <w:rPr>
          <w:rFonts w:eastAsiaTheme="minorEastAsia"/>
          <w:b w:val="0"/>
          <w:noProof/>
          <w:sz w:val="22"/>
          <w:lang w:eastAsia="fr-CH"/>
        </w:rPr>
      </w:pPr>
      <w:r>
        <w:rPr>
          <w:b w:val="0"/>
          <w:sz w:val="22"/>
        </w:rPr>
        <w:fldChar w:fldCharType="begin"/>
      </w:r>
      <w:r>
        <w:instrText xml:space="preserve"> TOC \o "1-4" \h \z \u </w:instrText>
      </w:r>
      <w:r>
        <w:rPr>
          <w:b w:val="0"/>
          <w:sz w:val="22"/>
        </w:rPr>
        <w:fldChar w:fldCharType="separate"/>
      </w:r>
      <w:hyperlink w:anchor="_Toc75107977" w:history="1">
        <w:r w:rsidR="00F93D3C" w:rsidRPr="00FD0F43">
          <w:rPr>
            <w:rStyle w:val="Lienhypertexte"/>
            <w:noProof/>
          </w:rPr>
          <w:t>1</w:t>
        </w:r>
        <w:r w:rsidR="00F93D3C">
          <w:rPr>
            <w:rFonts w:eastAsiaTheme="minorEastAsia"/>
            <w:b w:val="0"/>
            <w:noProof/>
            <w:sz w:val="22"/>
            <w:lang w:eastAsia="fr-CH"/>
          </w:rPr>
          <w:tab/>
        </w:r>
        <w:r w:rsidR="00F93D3C" w:rsidRPr="00FD0F43">
          <w:rPr>
            <w:rStyle w:val="Lienhypertexte"/>
            <w:noProof/>
          </w:rPr>
          <w:t>Introduction module et projet</w:t>
        </w:r>
        <w:r w:rsidR="00F93D3C">
          <w:rPr>
            <w:noProof/>
            <w:webHidden/>
          </w:rPr>
          <w:tab/>
        </w:r>
        <w:r w:rsidR="00F93D3C">
          <w:rPr>
            <w:noProof/>
            <w:webHidden/>
          </w:rPr>
          <w:fldChar w:fldCharType="begin"/>
        </w:r>
        <w:r w:rsidR="00F93D3C">
          <w:rPr>
            <w:noProof/>
            <w:webHidden/>
          </w:rPr>
          <w:instrText xml:space="preserve"> PAGEREF _Toc75107977 \h </w:instrText>
        </w:r>
        <w:r w:rsidR="00F93D3C">
          <w:rPr>
            <w:noProof/>
            <w:webHidden/>
          </w:rPr>
        </w:r>
        <w:r w:rsidR="00F93D3C">
          <w:rPr>
            <w:noProof/>
            <w:webHidden/>
          </w:rPr>
          <w:fldChar w:fldCharType="separate"/>
        </w:r>
        <w:r w:rsidR="00F93D3C">
          <w:rPr>
            <w:noProof/>
            <w:webHidden/>
          </w:rPr>
          <w:t>4</w:t>
        </w:r>
        <w:r w:rsidR="00F93D3C">
          <w:rPr>
            <w:noProof/>
            <w:webHidden/>
          </w:rPr>
          <w:fldChar w:fldCharType="end"/>
        </w:r>
      </w:hyperlink>
    </w:p>
    <w:p w14:paraId="3478CB2C" w14:textId="3E2DD6BD" w:rsidR="00F93D3C" w:rsidRDefault="00F93D3C">
      <w:pPr>
        <w:pStyle w:val="TM2"/>
        <w:tabs>
          <w:tab w:val="left" w:pos="880"/>
          <w:tab w:val="right" w:leader="dot" w:pos="9062"/>
        </w:tabs>
        <w:rPr>
          <w:rFonts w:eastAsiaTheme="minorEastAsia"/>
          <w:noProof/>
          <w:lang w:eastAsia="fr-CH"/>
        </w:rPr>
      </w:pPr>
      <w:hyperlink w:anchor="_Toc75107978" w:history="1">
        <w:r w:rsidRPr="00FD0F43">
          <w:rPr>
            <w:rStyle w:val="Lienhypertexte"/>
            <w:noProof/>
          </w:rPr>
          <w:t>1.1</w:t>
        </w:r>
        <w:r>
          <w:rPr>
            <w:rFonts w:eastAsiaTheme="minorEastAsia"/>
            <w:noProof/>
            <w:lang w:eastAsia="fr-CH"/>
          </w:rPr>
          <w:tab/>
        </w:r>
        <w:r w:rsidRPr="00FD0F43">
          <w:rPr>
            <w:rStyle w:val="Lienhypertexte"/>
            <w:noProof/>
          </w:rPr>
          <w:t>définition du projet personnel</w:t>
        </w:r>
        <w:r>
          <w:rPr>
            <w:noProof/>
            <w:webHidden/>
          </w:rPr>
          <w:tab/>
        </w:r>
        <w:r>
          <w:rPr>
            <w:noProof/>
            <w:webHidden/>
          </w:rPr>
          <w:fldChar w:fldCharType="begin"/>
        </w:r>
        <w:r>
          <w:rPr>
            <w:noProof/>
            <w:webHidden/>
          </w:rPr>
          <w:instrText xml:space="preserve"> PAGEREF _Toc75107978 \h </w:instrText>
        </w:r>
        <w:r>
          <w:rPr>
            <w:noProof/>
            <w:webHidden/>
          </w:rPr>
        </w:r>
        <w:r>
          <w:rPr>
            <w:noProof/>
            <w:webHidden/>
          </w:rPr>
          <w:fldChar w:fldCharType="separate"/>
        </w:r>
        <w:r>
          <w:rPr>
            <w:noProof/>
            <w:webHidden/>
          </w:rPr>
          <w:t>4</w:t>
        </w:r>
        <w:r>
          <w:rPr>
            <w:noProof/>
            <w:webHidden/>
          </w:rPr>
          <w:fldChar w:fldCharType="end"/>
        </w:r>
      </w:hyperlink>
    </w:p>
    <w:p w14:paraId="19172E6E" w14:textId="5EEB9366" w:rsidR="00F93D3C" w:rsidRDefault="00F93D3C">
      <w:pPr>
        <w:pStyle w:val="TM1"/>
        <w:rPr>
          <w:rFonts w:eastAsiaTheme="minorEastAsia"/>
          <w:b w:val="0"/>
          <w:noProof/>
          <w:sz w:val="22"/>
          <w:lang w:eastAsia="fr-CH"/>
        </w:rPr>
      </w:pPr>
      <w:hyperlink w:anchor="_Toc75107979" w:history="1">
        <w:r w:rsidRPr="00FD0F43">
          <w:rPr>
            <w:rStyle w:val="Lienhypertexte"/>
            <w:noProof/>
          </w:rPr>
          <w:t>2</w:t>
        </w:r>
        <w:r>
          <w:rPr>
            <w:rFonts w:eastAsiaTheme="minorEastAsia"/>
            <w:b w:val="0"/>
            <w:noProof/>
            <w:sz w:val="22"/>
            <w:lang w:eastAsia="fr-CH"/>
          </w:rPr>
          <w:tab/>
        </w:r>
        <w:r w:rsidRPr="00FD0F43">
          <w:rPr>
            <w:rStyle w:val="Lienhypertexte"/>
            <w:noProof/>
          </w:rPr>
          <w:t>Analyse à faire complètement avec EA</w:t>
        </w:r>
        <w:r>
          <w:rPr>
            <w:noProof/>
            <w:webHidden/>
          </w:rPr>
          <w:tab/>
        </w:r>
        <w:r>
          <w:rPr>
            <w:noProof/>
            <w:webHidden/>
          </w:rPr>
          <w:fldChar w:fldCharType="begin"/>
        </w:r>
        <w:r>
          <w:rPr>
            <w:noProof/>
            <w:webHidden/>
          </w:rPr>
          <w:instrText xml:space="preserve"> PAGEREF _Toc75107979 \h </w:instrText>
        </w:r>
        <w:r>
          <w:rPr>
            <w:noProof/>
            <w:webHidden/>
          </w:rPr>
        </w:r>
        <w:r>
          <w:rPr>
            <w:noProof/>
            <w:webHidden/>
          </w:rPr>
          <w:fldChar w:fldCharType="separate"/>
        </w:r>
        <w:r>
          <w:rPr>
            <w:noProof/>
            <w:webHidden/>
          </w:rPr>
          <w:t>8</w:t>
        </w:r>
        <w:r>
          <w:rPr>
            <w:noProof/>
            <w:webHidden/>
          </w:rPr>
          <w:fldChar w:fldCharType="end"/>
        </w:r>
      </w:hyperlink>
    </w:p>
    <w:p w14:paraId="295CE477" w14:textId="5CBCB99D" w:rsidR="00F93D3C" w:rsidRDefault="00F93D3C">
      <w:pPr>
        <w:pStyle w:val="TM2"/>
        <w:tabs>
          <w:tab w:val="left" w:pos="880"/>
          <w:tab w:val="right" w:leader="dot" w:pos="9062"/>
        </w:tabs>
        <w:rPr>
          <w:rFonts w:eastAsiaTheme="minorEastAsia"/>
          <w:noProof/>
          <w:lang w:eastAsia="fr-CH"/>
        </w:rPr>
      </w:pPr>
      <w:hyperlink w:anchor="_Toc75107980" w:history="1">
        <w:r w:rsidRPr="00FD0F43">
          <w:rPr>
            <w:rStyle w:val="Lienhypertexte"/>
            <w:noProof/>
          </w:rPr>
          <w:t>2.1</w:t>
        </w:r>
        <w:r>
          <w:rPr>
            <w:rFonts w:eastAsiaTheme="minorEastAsia"/>
            <w:noProof/>
            <w:lang w:eastAsia="fr-CH"/>
          </w:rPr>
          <w:tab/>
        </w:r>
        <w:r w:rsidRPr="00FD0F43">
          <w:rPr>
            <w:rStyle w:val="Lienhypertexte"/>
            <w:noProof/>
          </w:rPr>
          <w:t>Use case avec les explications de l'application</w:t>
        </w:r>
        <w:r>
          <w:rPr>
            <w:noProof/>
            <w:webHidden/>
          </w:rPr>
          <w:tab/>
        </w:r>
        <w:r>
          <w:rPr>
            <w:noProof/>
            <w:webHidden/>
          </w:rPr>
          <w:fldChar w:fldCharType="begin"/>
        </w:r>
        <w:r>
          <w:rPr>
            <w:noProof/>
            <w:webHidden/>
          </w:rPr>
          <w:instrText xml:space="preserve"> PAGEREF _Toc75107980 \h </w:instrText>
        </w:r>
        <w:r>
          <w:rPr>
            <w:noProof/>
            <w:webHidden/>
          </w:rPr>
        </w:r>
        <w:r>
          <w:rPr>
            <w:noProof/>
            <w:webHidden/>
          </w:rPr>
          <w:fldChar w:fldCharType="separate"/>
        </w:r>
        <w:r>
          <w:rPr>
            <w:noProof/>
            <w:webHidden/>
          </w:rPr>
          <w:t>8</w:t>
        </w:r>
        <w:r>
          <w:rPr>
            <w:noProof/>
            <w:webHidden/>
          </w:rPr>
          <w:fldChar w:fldCharType="end"/>
        </w:r>
      </w:hyperlink>
    </w:p>
    <w:p w14:paraId="6BB56D0A" w14:textId="592EA72A" w:rsidR="00F93D3C" w:rsidRDefault="00F93D3C">
      <w:pPr>
        <w:pStyle w:val="TM1"/>
        <w:rPr>
          <w:rFonts w:eastAsiaTheme="minorEastAsia"/>
          <w:b w:val="0"/>
          <w:noProof/>
          <w:sz w:val="22"/>
          <w:lang w:eastAsia="fr-CH"/>
        </w:rPr>
      </w:pPr>
      <w:hyperlink w:anchor="_Toc75107981" w:history="1">
        <w:r w:rsidRPr="00FD0F43">
          <w:rPr>
            <w:rStyle w:val="Lienhypertexte"/>
            <w:noProof/>
          </w:rPr>
          <w:t>3</w:t>
        </w:r>
        <w:r>
          <w:rPr>
            <w:rFonts w:eastAsiaTheme="minorEastAsia"/>
            <w:b w:val="0"/>
            <w:noProof/>
            <w:sz w:val="22"/>
            <w:lang w:eastAsia="fr-CH"/>
          </w:rPr>
          <w:tab/>
        </w:r>
        <w:r w:rsidRPr="00FD0F43">
          <w:rPr>
            <w:rStyle w:val="Lienhypertexte"/>
            <w:noProof/>
          </w:rPr>
          <w:t>Diagram d'un cas complet navigant dans l'application</w:t>
        </w:r>
        <w:r>
          <w:rPr>
            <w:noProof/>
            <w:webHidden/>
          </w:rPr>
          <w:tab/>
        </w:r>
        <w:r>
          <w:rPr>
            <w:noProof/>
            <w:webHidden/>
          </w:rPr>
          <w:fldChar w:fldCharType="begin"/>
        </w:r>
        <w:r>
          <w:rPr>
            <w:noProof/>
            <w:webHidden/>
          </w:rPr>
          <w:instrText xml:space="preserve"> PAGEREF _Toc75107981 \h </w:instrText>
        </w:r>
        <w:r>
          <w:rPr>
            <w:noProof/>
            <w:webHidden/>
          </w:rPr>
        </w:r>
        <w:r>
          <w:rPr>
            <w:noProof/>
            <w:webHidden/>
          </w:rPr>
          <w:fldChar w:fldCharType="separate"/>
        </w:r>
        <w:r>
          <w:rPr>
            <w:noProof/>
            <w:webHidden/>
          </w:rPr>
          <w:t>9</w:t>
        </w:r>
        <w:r>
          <w:rPr>
            <w:noProof/>
            <w:webHidden/>
          </w:rPr>
          <w:fldChar w:fldCharType="end"/>
        </w:r>
      </w:hyperlink>
    </w:p>
    <w:p w14:paraId="2A25013C" w14:textId="35969008" w:rsidR="00F93D3C" w:rsidRDefault="00F93D3C">
      <w:pPr>
        <w:pStyle w:val="TM1"/>
        <w:rPr>
          <w:rFonts w:eastAsiaTheme="minorEastAsia"/>
          <w:b w:val="0"/>
          <w:noProof/>
          <w:sz w:val="22"/>
          <w:lang w:eastAsia="fr-CH"/>
        </w:rPr>
      </w:pPr>
      <w:hyperlink w:anchor="_Toc75107982" w:history="1">
        <w:r w:rsidRPr="00FD0F43">
          <w:rPr>
            <w:rStyle w:val="Lienhypertexte"/>
            <w:noProof/>
          </w:rPr>
          <w:t>4</w:t>
        </w:r>
        <w:r>
          <w:rPr>
            <w:rFonts w:eastAsiaTheme="minorEastAsia"/>
            <w:b w:val="0"/>
            <w:noProof/>
            <w:sz w:val="22"/>
            <w:lang w:eastAsia="fr-CH"/>
          </w:rPr>
          <w:tab/>
        </w:r>
        <w:r w:rsidRPr="00FD0F43">
          <w:rPr>
            <w:rStyle w:val="Lienhypertexte"/>
            <w:noProof/>
          </w:rPr>
          <w:t>Conception à faire complétement avec EA</w:t>
        </w:r>
        <w:r>
          <w:rPr>
            <w:noProof/>
            <w:webHidden/>
          </w:rPr>
          <w:tab/>
        </w:r>
        <w:r>
          <w:rPr>
            <w:noProof/>
            <w:webHidden/>
          </w:rPr>
          <w:fldChar w:fldCharType="begin"/>
        </w:r>
        <w:r>
          <w:rPr>
            <w:noProof/>
            <w:webHidden/>
          </w:rPr>
          <w:instrText xml:space="preserve"> PAGEREF _Toc75107982 \h </w:instrText>
        </w:r>
        <w:r>
          <w:rPr>
            <w:noProof/>
            <w:webHidden/>
          </w:rPr>
        </w:r>
        <w:r>
          <w:rPr>
            <w:noProof/>
            <w:webHidden/>
          </w:rPr>
          <w:fldChar w:fldCharType="separate"/>
        </w:r>
        <w:r>
          <w:rPr>
            <w:noProof/>
            <w:webHidden/>
          </w:rPr>
          <w:t>10</w:t>
        </w:r>
        <w:r>
          <w:rPr>
            <w:noProof/>
            <w:webHidden/>
          </w:rPr>
          <w:fldChar w:fldCharType="end"/>
        </w:r>
      </w:hyperlink>
    </w:p>
    <w:p w14:paraId="68AD2426" w14:textId="30E27925" w:rsidR="00F93D3C" w:rsidRDefault="00F93D3C">
      <w:pPr>
        <w:pStyle w:val="TM2"/>
        <w:tabs>
          <w:tab w:val="left" w:pos="880"/>
          <w:tab w:val="right" w:leader="dot" w:pos="9062"/>
        </w:tabs>
        <w:rPr>
          <w:rFonts w:eastAsiaTheme="minorEastAsia"/>
          <w:noProof/>
          <w:lang w:eastAsia="fr-CH"/>
        </w:rPr>
      </w:pPr>
      <w:hyperlink w:anchor="_Toc75107983" w:history="1">
        <w:r w:rsidRPr="00FD0F43">
          <w:rPr>
            <w:rStyle w:val="Lienhypertexte"/>
            <w:noProof/>
          </w:rPr>
          <w:t>4.1</w:t>
        </w:r>
        <w:r>
          <w:rPr>
            <w:rFonts w:eastAsiaTheme="minorEastAsia"/>
            <w:noProof/>
            <w:lang w:eastAsia="fr-CH"/>
          </w:rPr>
          <w:tab/>
        </w:r>
        <w:r w:rsidRPr="00FD0F43">
          <w:rPr>
            <w:rStyle w:val="Lienhypertexte"/>
            <w:noProof/>
          </w:rPr>
          <w:t>Conception MVC du client</w:t>
        </w:r>
        <w:r>
          <w:rPr>
            <w:noProof/>
            <w:webHidden/>
          </w:rPr>
          <w:tab/>
        </w:r>
        <w:r>
          <w:rPr>
            <w:noProof/>
            <w:webHidden/>
          </w:rPr>
          <w:fldChar w:fldCharType="begin"/>
        </w:r>
        <w:r>
          <w:rPr>
            <w:noProof/>
            <w:webHidden/>
          </w:rPr>
          <w:instrText xml:space="preserve"> PAGEREF _Toc75107983 \h </w:instrText>
        </w:r>
        <w:r>
          <w:rPr>
            <w:noProof/>
            <w:webHidden/>
          </w:rPr>
        </w:r>
        <w:r>
          <w:rPr>
            <w:noProof/>
            <w:webHidden/>
          </w:rPr>
          <w:fldChar w:fldCharType="separate"/>
        </w:r>
        <w:r>
          <w:rPr>
            <w:noProof/>
            <w:webHidden/>
          </w:rPr>
          <w:t>10</w:t>
        </w:r>
        <w:r>
          <w:rPr>
            <w:noProof/>
            <w:webHidden/>
          </w:rPr>
          <w:fldChar w:fldCharType="end"/>
        </w:r>
      </w:hyperlink>
    </w:p>
    <w:p w14:paraId="5550BF56" w14:textId="39EEAE68" w:rsidR="00F93D3C" w:rsidRDefault="00F93D3C">
      <w:pPr>
        <w:pStyle w:val="TM1"/>
        <w:rPr>
          <w:rFonts w:eastAsiaTheme="minorEastAsia"/>
          <w:b w:val="0"/>
          <w:noProof/>
          <w:sz w:val="22"/>
          <w:lang w:eastAsia="fr-CH"/>
        </w:rPr>
      </w:pPr>
      <w:hyperlink w:anchor="_Toc75107984" w:history="1">
        <w:r w:rsidRPr="00FD0F43">
          <w:rPr>
            <w:rStyle w:val="Lienhypertexte"/>
            <w:noProof/>
          </w:rPr>
          <w:t>5</w:t>
        </w:r>
        <w:r>
          <w:rPr>
            <w:rFonts w:eastAsiaTheme="minorEastAsia"/>
            <w:b w:val="0"/>
            <w:noProof/>
            <w:sz w:val="22"/>
            <w:lang w:eastAsia="fr-CH"/>
          </w:rPr>
          <w:tab/>
        </w:r>
        <w:r w:rsidRPr="00FD0F43">
          <w:rPr>
            <w:rStyle w:val="Lienhypertexte"/>
            <w:noProof/>
          </w:rPr>
          <w:t>Implémentation de l'application</w:t>
        </w:r>
        <w:r>
          <w:rPr>
            <w:noProof/>
            <w:webHidden/>
          </w:rPr>
          <w:tab/>
        </w:r>
        <w:r>
          <w:rPr>
            <w:noProof/>
            <w:webHidden/>
          </w:rPr>
          <w:fldChar w:fldCharType="begin"/>
        </w:r>
        <w:r>
          <w:rPr>
            <w:noProof/>
            <w:webHidden/>
          </w:rPr>
          <w:instrText xml:space="preserve"> PAGEREF _Toc75107984 \h </w:instrText>
        </w:r>
        <w:r>
          <w:rPr>
            <w:noProof/>
            <w:webHidden/>
          </w:rPr>
        </w:r>
        <w:r>
          <w:rPr>
            <w:noProof/>
            <w:webHidden/>
          </w:rPr>
          <w:fldChar w:fldCharType="separate"/>
        </w:r>
        <w:r>
          <w:rPr>
            <w:noProof/>
            <w:webHidden/>
          </w:rPr>
          <w:t>10</w:t>
        </w:r>
        <w:r>
          <w:rPr>
            <w:noProof/>
            <w:webHidden/>
          </w:rPr>
          <w:fldChar w:fldCharType="end"/>
        </w:r>
      </w:hyperlink>
    </w:p>
    <w:p w14:paraId="15C937E9" w14:textId="0AF445EC" w:rsidR="00F93D3C" w:rsidRDefault="00F93D3C">
      <w:pPr>
        <w:pStyle w:val="TM2"/>
        <w:tabs>
          <w:tab w:val="left" w:pos="880"/>
          <w:tab w:val="right" w:leader="dot" w:pos="9062"/>
        </w:tabs>
        <w:rPr>
          <w:rFonts w:eastAsiaTheme="minorEastAsia"/>
          <w:noProof/>
          <w:lang w:eastAsia="fr-CH"/>
        </w:rPr>
      </w:pPr>
      <w:hyperlink w:anchor="_Toc75107985" w:history="1">
        <w:r w:rsidRPr="00FD0F43">
          <w:rPr>
            <w:rStyle w:val="Lienhypertexte"/>
            <w:noProof/>
          </w:rPr>
          <w:t>5.1</w:t>
        </w:r>
        <w:r>
          <w:rPr>
            <w:rFonts w:eastAsiaTheme="minorEastAsia"/>
            <w:noProof/>
            <w:lang w:eastAsia="fr-CH"/>
          </w:rPr>
          <w:tab/>
        </w:r>
        <w:r w:rsidRPr="00FD0F43">
          <w:rPr>
            <w:rStyle w:val="Lienhypertexte"/>
            <w:noProof/>
          </w:rPr>
          <w:t>Partie HTML et CSS</w:t>
        </w:r>
        <w:r>
          <w:rPr>
            <w:noProof/>
            <w:webHidden/>
          </w:rPr>
          <w:tab/>
        </w:r>
        <w:r>
          <w:rPr>
            <w:noProof/>
            <w:webHidden/>
          </w:rPr>
          <w:fldChar w:fldCharType="begin"/>
        </w:r>
        <w:r>
          <w:rPr>
            <w:noProof/>
            <w:webHidden/>
          </w:rPr>
          <w:instrText xml:space="preserve"> PAGEREF _Toc75107985 \h </w:instrText>
        </w:r>
        <w:r>
          <w:rPr>
            <w:noProof/>
            <w:webHidden/>
          </w:rPr>
        </w:r>
        <w:r>
          <w:rPr>
            <w:noProof/>
            <w:webHidden/>
          </w:rPr>
          <w:fldChar w:fldCharType="separate"/>
        </w:r>
        <w:r>
          <w:rPr>
            <w:noProof/>
            <w:webHidden/>
          </w:rPr>
          <w:t>10</w:t>
        </w:r>
        <w:r>
          <w:rPr>
            <w:noProof/>
            <w:webHidden/>
          </w:rPr>
          <w:fldChar w:fldCharType="end"/>
        </w:r>
      </w:hyperlink>
    </w:p>
    <w:p w14:paraId="6372AE2C" w14:textId="22881BEC" w:rsidR="00F93D3C" w:rsidRDefault="00F93D3C">
      <w:pPr>
        <w:pStyle w:val="TM3"/>
        <w:tabs>
          <w:tab w:val="left" w:pos="1320"/>
          <w:tab w:val="right" w:leader="dot" w:pos="9062"/>
        </w:tabs>
        <w:rPr>
          <w:rFonts w:eastAsiaTheme="minorEastAsia"/>
          <w:noProof/>
          <w:lang w:eastAsia="fr-CH"/>
        </w:rPr>
      </w:pPr>
      <w:hyperlink w:anchor="_Toc75107986" w:history="1">
        <w:r w:rsidRPr="00FD0F43">
          <w:rPr>
            <w:rStyle w:val="Lienhypertexte"/>
            <w:noProof/>
          </w:rPr>
          <w:t>5.1.1</w:t>
        </w:r>
        <w:r>
          <w:rPr>
            <w:rFonts w:eastAsiaTheme="minorEastAsia"/>
            <w:noProof/>
            <w:lang w:eastAsia="fr-CH"/>
          </w:rPr>
          <w:tab/>
        </w:r>
        <w:r w:rsidRPr="00FD0F43">
          <w:rPr>
            <w:rStyle w:val="Lienhypertexte"/>
            <w:noProof/>
          </w:rPr>
          <w:t>CSS</w:t>
        </w:r>
        <w:r>
          <w:rPr>
            <w:noProof/>
            <w:webHidden/>
          </w:rPr>
          <w:tab/>
        </w:r>
        <w:r>
          <w:rPr>
            <w:noProof/>
            <w:webHidden/>
          </w:rPr>
          <w:fldChar w:fldCharType="begin"/>
        </w:r>
        <w:r>
          <w:rPr>
            <w:noProof/>
            <w:webHidden/>
          </w:rPr>
          <w:instrText xml:space="preserve"> PAGEREF _Toc75107986 \h </w:instrText>
        </w:r>
        <w:r>
          <w:rPr>
            <w:noProof/>
            <w:webHidden/>
          </w:rPr>
        </w:r>
        <w:r>
          <w:rPr>
            <w:noProof/>
            <w:webHidden/>
          </w:rPr>
          <w:fldChar w:fldCharType="separate"/>
        </w:r>
        <w:r>
          <w:rPr>
            <w:noProof/>
            <w:webHidden/>
          </w:rPr>
          <w:t>10</w:t>
        </w:r>
        <w:r>
          <w:rPr>
            <w:noProof/>
            <w:webHidden/>
          </w:rPr>
          <w:fldChar w:fldCharType="end"/>
        </w:r>
      </w:hyperlink>
    </w:p>
    <w:p w14:paraId="4190C798" w14:textId="29F31D81" w:rsidR="00F93D3C" w:rsidRDefault="00F93D3C">
      <w:pPr>
        <w:pStyle w:val="TM3"/>
        <w:tabs>
          <w:tab w:val="left" w:pos="1320"/>
          <w:tab w:val="right" w:leader="dot" w:pos="9062"/>
        </w:tabs>
        <w:rPr>
          <w:rFonts w:eastAsiaTheme="minorEastAsia"/>
          <w:noProof/>
          <w:lang w:eastAsia="fr-CH"/>
        </w:rPr>
      </w:pPr>
      <w:hyperlink w:anchor="_Toc75107987" w:history="1">
        <w:r w:rsidRPr="00FD0F43">
          <w:rPr>
            <w:rStyle w:val="Lienhypertexte"/>
            <w:noProof/>
          </w:rPr>
          <w:t>5.1.2</w:t>
        </w:r>
        <w:r>
          <w:rPr>
            <w:rFonts w:eastAsiaTheme="minorEastAsia"/>
            <w:noProof/>
            <w:lang w:eastAsia="fr-CH"/>
          </w:rPr>
          <w:tab/>
        </w:r>
        <w:r w:rsidRPr="00FD0F43">
          <w:rPr>
            <w:rStyle w:val="Lienhypertexte"/>
            <w:noProof/>
          </w:rPr>
          <w:t>HTML</w:t>
        </w:r>
        <w:r>
          <w:rPr>
            <w:noProof/>
            <w:webHidden/>
          </w:rPr>
          <w:tab/>
        </w:r>
        <w:r>
          <w:rPr>
            <w:noProof/>
            <w:webHidden/>
          </w:rPr>
          <w:fldChar w:fldCharType="begin"/>
        </w:r>
        <w:r>
          <w:rPr>
            <w:noProof/>
            <w:webHidden/>
          </w:rPr>
          <w:instrText xml:space="preserve"> PAGEREF _Toc75107987 \h </w:instrText>
        </w:r>
        <w:r>
          <w:rPr>
            <w:noProof/>
            <w:webHidden/>
          </w:rPr>
        </w:r>
        <w:r>
          <w:rPr>
            <w:noProof/>
            <w:webHidden/>
          </w:rPr>
          <w:fldChar w:fldCharType="separate"/>
        </w:r>
        <w:r>
          <w:rPr>
            <w:noProof/>
            <w:webHidden/>
          </w:rPr>
          <w:t>13</w:t>
        </w:r>
        <w:r>
          <w:rPr>
            <w:noProof/>
            <w:webHidden/>
          </w:rPr>
          <w:fldChar w:fldCharType="end"/>
        </w:r>
      </w:hyperlink>
    </w:p>
    <w:p w14:paraId="6A45E47D" w14:textId="34BA7AD5" w:rsidR="00F93D3C" w:rsidRDefault="00F93D3C">
      <w:pPr>
        <w:pStyle w:val="TM2"/>
        <w:tabs>
          <w:tab w:val="left" w:pos="880"/>
          <w:tab w:val="right" w:leader="dot" w:pos="9062"/>
        </w:tabs>
        <w:rPr>
          <w:rFonts w:eastAsiaTheme="minorEastAsia"/>
          <w:noProof/>
          <w:lang w:eastAsia="fr-CH"/>
        </w:rPr>
      </w:pPr>
      <w:hyperlink w:anchor="_Toc75107988" w:history="1">
        <w:r w:rsidRPr="00FD0F43">
          <w:rPr>
            <w:rStyle w:val="Lienhypertexte"/>
            <w:noProof/>
          </w:rPr>
          <w:t>5.2</w:t>
        </w:r>
        <w:r>
          <w:rPr>
            <w:rFonts w:eastAsiaTheme="minorEastAsia"/>
            <w:noProof/>
            <w:lang w:eastAsia="fr-CH"/>
          </w:rPr>
          <w:tab/>
        </w:r>
        <w:r w:rsidRPr="00FD0F43">
          <w:rPr>
            <w:rStyle w:val="Lienhypertexte"/>
            <w:noProof/>
          </w:rPr>
          <w:t>Partie JS et les commentaires</w:t>
        </w:r>
        <w:r>
          <w:rPr>
            <w:noProof/>
            <w:webHidden/>
          </w:rPr>
          <w:tab/>
        </w:r>
        <w:r>
          <w:rPr>
            <w:noProof/>
            <w:webHidden/>
          </w:rPr>
          <w:fldChar w:fldCharType="begin"/>
        </w:r>
        <w:r>
          <w:rPr>
            <w:noProof/>
            <w:webHidden/>
          </w:rPr>
          <w:instrText xml:space="preserve"> PAGEREF _Toc75107988 \h </w:instrText>
        </w:r>
        <w:r>
          <w:rPr>
            <w:noProof/>
            <w:webHidden/>
          </w:rPr>
        </w:r>
        <w:r>
          <w:rPr>
            <w:noProof/>
            <w:webHidden/>
          </w:rPr>
          <w:fldChar w:fldCharType="separate"/>
        </w:r>
        <w:r>
          <w:rPr>
            <w:noProof/>
            <w:webHidden/>
          </w:rPr>
          <w:t>17</w:t>
        </w:r>
        <w:r>
          <w:rPr>
            <w:noProof/>
            <w:webHidden/>
          </w:rPr>
          <w:fldChar w:fldCharType="end"/>
        </w:r>
      </w:hyperlink>
    </w:p>
    <w:p w14:paraId="165B7A30" w14:textId="6E783875" w:rsidR="00F93D3C" w:rsidRDefault="00F93D3C">
      <w:pPr>
        <w:pStyle w:val="TM1"/>
        <w:rPr>
          <w:rFonts w:eastAsiaTheme="minorEastAsia"/>
          <w:b w:val="0"/>
          <w:noProof/>
          <w:sz w:val="22"/>
          <w:lang w:eastAsia="fr-CH"/>
        </w:rPr>
      </w:pPr>
      <w:hyperlink w:anchor="_Toc75107989" w:history="1">
        <w:r w:rsidRPr="00FD0F43">
          <w:rPr>
            <w:rStyle w:val="Lienhypertexte"/>
            <w:noProof/>
          </w:rPr>
          <w:t>6</w:t>
        </w:r>
        <w:r>
          <w:rPr>
            <w:rFonts w:eastAsiaTheme="minorEastAsia"/>
            <w:b w:val="0"/>
            <w:noProof/>
            <w:sz w:val="22"/>
            <w:lang w:eastAsia="fr-CH"/>
          </w:rPr>
          <w:tab/>
        </w:r>
        <w:r w:rsidRPr="00FD0F43">
          <w:rPr>
            <w:rStyle w:val="Lienhypertexte"/>
            <w:noProof/>
          </w:rPr>
          <w:t>Hébergement et installation du projet complet</w:t>
        </w:r>
        <w:r>
          <w:rPr>
            <w:noProof/>
            <w:webHidden/>
          </w:rPr>
          <w:tab/>
        </w:r>
        <w:r>
          <w:rPr>
            <w:noProof/>
            <w:webHidden/>
          </w:rPr>
          <w:fldChar w:fldCharType="begin"/>
        </w:r>
        <w:r>
          <w:rPr>
            <w:noProof/>
            <w:webHidden/>
          </w:rPr>
          <w:instrText xml:space="preserve"> PAGEREF _Toc75107989 \h </w:instrText>
        </w:r>
        <w:r>
          <w:rPr>
            <w:noProof/>
            <w:webHidden/>
          </w:rPr>
        </w:r>
        <w:r>
          <w:rPr>
            <w:noProof/>
            <w:webHidden/>
          </w:rPr>
          <w:fldChar w:fldCharType="separate"/>
        </w:r>
        <w:r>
          <w:rPr>
            <w:noProof/>
            <w:webHidden/>
          </w:rPr>
          <w:t>18</w:t>
        </w:r>
        <w:r>
          <w:rPr>
            <w:noProof/>
            <w:webHidden/>
          </w:rPr>
          <w:fldChar w:fldCharType="end"/>
        </w:r>
      </w:hyperlink>
    </w:p>
    <w:p w14:paraId="4E6B30B2" w14:textId="628D4953" w:rsidR="00F93D3C" w:rsidRDefault="00F93D3C">
      <w:pPr>
        <w:pStyle w:val="TM1"/>
        <w:rPr>
          <w:rFonts w:eastAsiaTheme="minorEastAsia"/>
          <w:b w:val="0"/>
          <w:noProof/>
          <w:sz w:val="22"/>
          <w:lang w:eastAsia="fr-CH"/>
        </w:rPr>
      </w:pPr>
      <w:hyperlink w:anchor="_Toc75107990" w:history="1">
        <w:r w:rsidRPr="00FD0F43">
          <w:rPr>
            <w:rStyle w:val="Lienhypertexte"/>
            <w:noProof/>
          </w:rPr>
          <w:t>7</w:t>
        </w:r>
        <w:r>
          <w:rPr>
            <w:rFonts w:eastAsiaTheme="minorEastAsia"/>
            <w:b w:val="0"/>
            <w:noProof/>
            <w:sz w:val="22"/>
            <w:lang w:eastAsia="fr-CH"/>
          </w:rPr>
          <w:tab/>
        </w:r>
        <w:r w:rsidRPr="00FD0F43">
          <w:rPr>
            <w:rStyle w:val="Lienhypertexte"/>
            <w:noProof/>
          </w:rPr>
          <w:t>Fonctionnement du projet hébergé</w:t>
        </w:r>
        <w:r>
          <w:rPr>
            <w:noProof/>
            <w:webHidden/>
          </w:rPr>
          <w:tab/>
        </w:r>
        <w:r>
          <w:rPr>
            <w:noProof/>
            <w:webHidden/>
          </w:rPr>
          <w:fldChar w:fldCharType="begin"/>
        </w:r>
        <w:r>
          <w:rPr>
            <w:noProof/>
            <w:webHidden/>
          </w:rPr>
          <w:instrText xml:space="preserve"> PAGEREF _Toc75107990 \h </w:instrText>
        </w:r>
        <w:r>
          <w:rPr>
            <w:noProof/>
            <w:webHidden/>
          </w:rPr>
        </w:r>
        <w:r>
          <w:rPr>
            <w:noProof/>
            <w:webHidden/>
          </w:rPr>
          <w:fldChar w:fldCharType="separate"/>
        </w:r>
        <w:r>
          <w:rPr>
            <w:noProof/>
            <w:webHidden/>
          </w:rPr>
          <w:t>19</w:t>
        </w:r>
        <w:r>
          <w:rPr>
            <w:noProof/>
            <w:webHidden/>
          </w:rPr>
          <w:fldChar w:fldCharType="end"/>
        </w:r>
      </w:hyperlink>
    </w:p>
    <w:p w14:paraId="0137EB6B" w14:textId="2A2ACB96" w:rsidR="00F93D3C" w:rsidRDefault="00F93D3C">
      <w:pPr>
        <w:pStyle w:val="TM1"/>
        <w:rPr>
          <w:rFonts w:eastAsiaTheme="minorEastAsia"/>
          <w:b w:val="0"/>
          <w:noProof/>
          <w:sz w:val="22"/>
          <w:lang w:eastAsia="fr-CH"/>
        </w:rPr>
      </w:pPr>
      <w:hyperlink w:anchor="_Toc75107991" w:history="1">
        <w:r w:rsidRPr="00FD0F43">
          <w:rPr>
            <w:rStyle w:val="Lienhypertexte"/>
            <w:noProof/>
          </w:rPr>
          <w:t>8</w:t>
        </w:r>
        <w:r>
          <w:rPr>
            <w:rFonts w:eastAsiaTheme="minorEastAsia"/>
            <w:b w:val="0"/>
            <w:noProof/>
            <w:sz w:val="22"/>
            <w:lang w:eastAsia="fr-CH"/>
          </w:rPr>
          <w:tab/>
        </w:r>
        <w:r w:rsidRPr="00FD0F43">
          <w:rPr>
            <w:rStyle w:val="Lienhypertexte"/>
            <w:noProof/>
          </w:rPr>
          <w:t>Tests technologiques selon les exercices</w:t>
        </w:r>
        <w:r>
          <w:rPr>
            <w:noProof/>
            <w:webHidden/>
          </w:rPr>
          <w:tab/>
        </w:r>
        <w:r>
          <w:rPr>
            <w:noProof/>
            <w:webHidden/>
          </w:rPr>
          <w:fldChar w:fldCharType="begin"/>
        </w:r>
        <w:r>
          <w:rPr>
            <w:noProof/>
            <w:webHidden/>
          </w:rPr>
          <w:instrText xml:space="preserve"> PAGEREF _Toc75107991 \h </w:instrText>
        </w:r>
        <w:r>
          <w:rPr>
            <w:noProof/>
            <w:webHidden/>
          </w:rPr>
        </w:r>
        <w:r>
          <w:rPr>
            <w:noProof/>
            <w:webHidden/>
          </w:rPr>
          <w:fldChar w:fldCharType="separate"/>
        </w:r>
        <w:r>
          <w:rPr>
            <w:noProof/>
            <w:webHidden/>
          </w:rPr>
          <w:t>19</w:t>
        </w:r>
        <w:r>
          <w:rPr>
            <w:noProof/>
            <w:webHidden/>
          </w:rPr>
          <w:fldChar w:fldCharType="end"/>
        </w:r>
      </w:hyperlink>
    </w:p>
    <w:p w14:paraId="594F17AD" w14:textId="435EF41B" w:rsidR="00F93D3C" w:rsidRDefault="00F93D3C">
      <w:pPr>
        <w:pStyle w:val="TM2"/>
        <w:tabs>
          <w:tab w:val="left" w:pos="880"/>
          <w:tab w:val="right" w:leader="dot" w:pos="9062"/>
        </w:tabs>
        <w:rPr>
          <w:rFonts w:eastAsiaTheme="minorEastAsia"/>
          <w:noProof/>
          <w:lang w:eastAsia="fr-CH"/>
        </w:rPr>
      </w:pPr>
      <w:hyperlink w:anchor="_Toc75107992" w:history="1">
        <w:r w:rsidRPr="00FD0F43">
          <w:rPr>
            <w:rStyle w:val="Lienhypertexte"/>
            <w:noProof/>
          </w:rPr>
          <w:t>8.1</w:t>
        </w:r>
        <w:r>
          <w:rPr>
            <w:rFonts w:eastAsiaTheme="minorEastAsia"/>
            <w:noProof/>
            <w:lang w:eastAsia="fr-CH"/>
          </w:rPr>
          <w:tab/>
        </w:r>
        <w:r w:rsidRPr="00FD0F43">
          <w:rPr>
            <w:rStyle w:val="Lienhypertexte"/>
            <w:noProof/>
          </w:rPr>
          <w:t>Rappel HTML5 (HTML+CSS3) + JavaScript et PHP</w:t>
        </w:r>
        <w:r>
          <w:rPr>
            <w:noProof/>
            <w:webHidden/>
          </w:rPr>
          <w:tab/>
        </w:r>
        <w:r>
          <w:rPr>
            <w:noProof/>
            <w:webHidden/>
          </w:rPr>
          <w:fldChar w:fldCharType="begin"/>
        </w:r>
        <w:r>
          <w:rPr>
            <w:noProof/>
            <w:webHidden/>
          </w:rPr>
          <w:instrText xml:space="preserve"> PAGEREF _Toc75107992 \h </w:instrText>
        </w:r>
        <w:r>
          <w:rPr>
            <w:noProof/>
            <w:webHidden/>
          </w:rPr>
        </w:r>
        <w:r>
          <w:rPr>
            <w:noProof/>
            <w:webHidden/>
          </w:rPr>
          <w:fldChar w:fldCharType="separate"/>
        </w:r>
        <w:r>
          <w:rPr>
            <w:noProof/>
            <w:webHidden/>
          </w:rPr>
          <w:t>19</w:t>
        </w:r>
        <w:r>
          <w:rPr>
            <w:noProof/>
            <w:webHidden/>
          </w:rPr>
          <w:fldChar w:fldCharType="end"/>
        </w:r>
      </w:hyperlink>
    </w:p>
    <w:p w14:paraId="4A4C1D57" w14:textId="11BD338B" w:rsidR="00F93D3C" w:rsidRDefault="00F93D3C">
      <w:pPr>
        <w:pStyle w:val="TM3"/>
        <w:tabs>
          <w:tab w:val="left" w:pos="1320"/>
          <w:tab w:val="right" w:leader="dot" w:pos="9062"/>
        </w:tabs>
        <w:rPr>
          <w:rFonts w:eastAsiaTheme="minorEastAsia"/>
          <w:noProof/>
          <w:lang w:eastAsia="fr-CH"/>
        </w:rPr>
      </w:pPr>
      <w:hyperlink w:anchor="_Toc75107993" w:history="1">
        <w:r w:rsidRPr="00FD0F43">
          <w:rPr>
            <w:rStyle w:val="Lienhypertexte"/>
            <w:noProof/>
          </w:rPr>
          <w:t>8.1.1</w:t>
        </w:r>
        <w:r>
          <w:rPr>
            <w:rFonts w:eastAsiaTheme="minorEastAsia"/>
            <w:noProof/>
            <w:lang w:eastAsia="fr-CH"/>
          </w:rPr>
          <w:tab/>
        </w:r>
        <w:r w:rsidRPr="00FD0F43">
          <w:rPr>
            <w:rStyle w:val="Lienhypertexte"/>
            <w:noProof/>
          </w:rPr>
          <w:t>Exercice 1 – base HTML5</w:t>
        </w:r>
        <w:r>
          <w:rPr>
            <w:noProof/>
            <w:webHidden/>
          </w:rPr>
          <w:tab/>
        </w:r>
        <w:r>
          <w:rPr>
            <w:noProof/>
            <w:webHidden/>
          </w:rPr>
          <w:fldChar w:fldCharType="begin"/>
        </w:r>
        <w:r>
          <w:rPr>
            <w:noProof/>
            <w:webHidden/>
          </w:rPr>
          <w:instrText xml:space="preserve"> PAGEREF _Toc75107993 \h </w:instrText>
        </w:r>
        <w:r>
          <w:rPr>
            <w:noProof/>
            <w:webHidden/>
          </w:rPr>
        </w:r>
        <w:r>
          <w:rPr>
            <w:noProof/>
            <w:webHidden/>
          </w:rPr>
          <w:fldChar w:fldCharType="separate"/>
        </w:r>
        <w:r>
          <w:rPr>
            <w:noProof/>
            <w:webHidden/>
          </w:rPr>
          <w:t>19</w:t>
        </w:r>
        <w:r>
          <w:rPr>
            <w:noProof/>
            <w:webHidden/>
          </w:rPr>
          <w:fldChar w:fldCharType="end"/>
        </w:r>
      </w:hyperlink>
    </w:p>
    <w:p w14:paraId="650E8193" w14:textId="1392756F" w:rsidR="00F93D3C" w:rsidRDefault="00F93D3C">
      <w:pPr>
        <w:pStyle w:val="TM4"/>
        <w:tabs>
          <w:tab w:val="left" w:pos="1540"/>
          <w:tab w:val="right" w:leader="dot" w:pos="9062"/>
        </w:tabs>
        <w:rPr>
          <w:rFonts w:eastAsiaTheme="minorEastAsia"/>
          <w:noProof/>
          <w:lang w:eastAsia="fr-CH"/>
        </w:rPr>
      </w:pPr>
      <w:hyperlink w:anchor="_Toc75107994" w:history="1">
        <w:r w:rsidRPr="00FD0F43">
          <w:rPr>
            <w:rStyle w:val="Lienhypertexte"/>
            <w:noProof/>
          </w:rPr>
          <w:t>8.1.1.1</w:t>
        </w:r>
        <w:r>
          <w:rPr>
            <w:rFonts w:eastAsiaTheme="minorEastAsia"/>
            <w:noProof/>
            <w:lang w:eastAsia="fr-CH"/>
          </w:rPr>
          <w:tab/>
        </w:r>
        <w:r w:rsidRPr="00FD0F43">
          <w:rPr>
            <w:rStyle w:val="Lienhypertexte"/>
            <w:noProof/>
          </w:rPr>
          <w:t>Maquette de la vue</w:t>
        </w:r>
        <w:r>
          <w:rPr>
            <w:noProof/>
            <w:webHidden/>
          </w:rPr>
          <w:tab/>
        </w:r>
        <w:r>
          <w:rPr>
            <w:noProof/>
            <w:webHidden/>
          </w:rPr>
          <w:fldChar w:fldCharType="begin"/>
        </w:r>
        <w:r>
          <w:rPr>
            <w:noProof/>
            <w:webHidden/>
          </w:rPr>
          <w:instrText xml:space="preserve"> PAGEREF _Toc75107994 \h </w:instrText>
        </w:r>
        <w:r>
          <w:rPr>
            <w:noProof/>
            <w:webHidden/>
          </w:rPr>
        </w:r>
        <w:r>
          <w:rPr>
            <w:noProof/>
            <w:webHidden/>
          </w:rPr>
          <w:fldChar w:fldCharType="separate"/>
        </w:r>
        <w:r>
          <w:rPr>
            <w:noProof/>
            <w:webHidden/>
          </w:rPr>
          <w:t>19</w:t>
        </w:r>
        <w:r>
          <w:rPr>
            <w:noProof/>
            <w:webHidden/>
          </w:rPr>
          <w:fldChar w:fldCharType="end"/>
        </w:r>
      </w:hyperlink>
    </w:p>
    <w:p w14:paraId="788DBE9D" w14:textId="0F0F0F21" w:rsidR="00F93D3C" w:rsidRDefault="00F93D3C">
      <w:pPr>
        <w:pStyle w:val="TM3"/>
        <w:tabs>
          <w:tab w:val="left" w:pos="1320"/>
          <w:tab w:val="right" w:leader="dot" w:pos="9062"/>
        </w:tabs>
        <w:rPr>
          <w:rFonts w:eastAsiaTheme="minorEastAsia"/>
          <w:noProof/>
          <w:lang w:eastAsia="fr-CH"/>
        </w:rPr>
      </w:pPr>
      <w:hyperlink w:anchor="_Toc75107995" w:history="1">
        <w:r w:rsidRPr="00FD0F43">
          <w:rPr>
            <w:rStyle w:val="Lienhypertexte"/>
            <w:noProof/>
          </w:rPr>
          <w:t>8.1.2</w:t>
        </w:r>
        <w:r>
          <w:rPr>
            <w:rFonts w:eastAsiaTheme="minorEastAsia"/>
            <w:noProof/>
            <w:lang w:eastAsia="fr-CH"/>
          </w:rPr>
          <w:tab/>
        </w:r>
        <w:r w:rsidRPr="00FD0F43">
          <w:rPr>
            <w:rStyle w:val="Lienhypertexte"/>
            <w:noProof/>
          </w:rPr>
          <w:t>Exercice 2 – login (90’)</w:t>
        </w:r>
        <w:r>
          <w:rPr>
            <w:noProof/>
            <w:webHidden/>
          </w:rPr>
          <w:tab/>
        </w:r>
        <w:r>
          <w:rPr>
            <w:noProof/>
            <w:webHidden/>
          </w:rPr>
          <w:fldChar w:fldCharType="begin"/>
        </w:r>
        <w:r>
          <w:rPr>
            <w:noProof/>
            <w:webHidden/>
          </w:rPr>
          <w:instrText xml:space="preserve"> PAGEREF _Toc75107995 \h </w:instrText>
        </w:r>
        <w:r>
          <w:rPr>
            <w:noProof/>
            <w:webHidden/>
          </w:rPr>
        </w:r>
        <w:r>
          <w:rPr>
            <w:noProof/>
            <w:webHidden/>
          </w:rPr>
          <w:fldChar w:fldCharType="separate"/>
        </w:r>
        <w:r>
          <w:rPr>
            <w:noProof/>
            <w:webHidden/>
          </w:rPr>
          <w:t>19</w:t>
        </w:r>
        <w:r>
          <w:rPr>
            <w:noProof/>
            <w:webHidden/>
          </w:rPr>
          <w:fldChar w:fldCharType="end"/>
        </w:r>
      </w:hyperlink>
    </w:p>
    <w:p w14:paraId="70D6818C" w14:textId="00F3FCF9" w:rsidR="00F93D3C" w:rsidRDefault="00F93D3C">
      <w:pPr>
        <w:pStyle w:val="TM4"/>
        <w:tabs>
          <w:tab w:val="left" w:pos="1540"/>
          <w:tab w:val="right" w:leader="dot" w:pos="9062"/>
        </w:tabs>
        <w:rPr>
          <w:rFonts w:eastAsiaTheme="minorEastAsia"/>
          <w:noProof/>
          <w:lang w:eastAsia="fr-CH"/>
        </w:rPr>
      </w:pPr>
      <w:hyperlink w:anchor="_Toc75107996" w:history="1">
        <w:r w:rsidRPr="00FD0F43">
          <w:rPr>
            <w:rStyle w:val="Lienhypertexte"/>
            <w:noProof/>
          </w:rPr>
          <w:t>8.1.2.1</w:t>
        </w:r>
        <w:r>
          <w:rPr>
            <w:rFonts w:eastAsiaTheme="minorEastAsia"/>
            <w:noProof/>
            <w:lang w:eastAsia="fr-CH"/>
          </w:rPr>
          <w:tab/>
        </w:r>
        <w:r w:rsidRPr="00FD0F43">
          <w:rPr>
            <w:rStyle w:val="Lienhypertexte"/>
            <w:noProof/>
          </w:rPr>
          <w:t>Maquettes</w:t>
        </w:r>
        <w:r>
          <w:rPr>
            <w:noProof/>
            <w:webHidden/>
          </w:rPr>
          <w:tab/>
        </w:r>
        <w:r>
          <w:rPr>
            <w:noProof/>
            <w:webHidden/>
          </w:rPr>
          <w:fldChar w:fldCharType="begin"/>
        </w:r>
        <w:r>
          <w:rPr>
            <w:noProof/>
            <w:webHidden/>
          </w:rPr>
          <w:instrText xml:space="preserve"> PAGEREF _Toc75107996 \h </w:instrText>
        </w:r>
        <w:r>
          <w:rPr>
            <w:noProof/>
            <w:webHidden/>
          </w:rPr>
        </w:r>
        <w:r>
          <w:rPr>
            <w:noProof/>
            <w:webHidden/>
          </w:rPr>
          <w:fldChar w:fldCharType="separate"/>
        </w:r>
        <w:r>
          <w:rPr>
            <w:noProof/>
            <w:webHidden/>
          </w:rPr>
          <w:t>19</w:t>
        </w:r>
        <w:r>
          <w:rPr>
            <w:noProof/>
            <w:webHidden/>
          </w:rPr>
          <w:fldChar w:fldCharType="end"/>
        </w:r>
      </w:hyperlink>
    </w:p>
    <w:p w14:paraId="7034C314" w14:textId="5A6DCC4B" w:rsidR="00F93D3C" w:rsidRDefault="00F93D3C">
      <w:pPr>
        <w:pStyle w:val="TM2"/>
        <w:tabs>
          <w:tab w:val="left" w:pos="880"/>
          <w:tab w:val="right" w:leader="dot" w:pos="9062"/>
        </w:tabs>
        <w:rPr>
          <w:rFonts w:eastAsiaTheme="minorEastAsia"/>
          <w:noProof/>
          <w:lang w:eastAsia="fr-CH"/>
        </w:rPr>
      </w:pPr>
      <w:hyperlink w:anchor="_Toc75107997" w:history="1">
        <w:r w:rsidRPr="00FD0F43">
          <w:rPr>
            <w:rStyle w:val="Lienhypertexte"/>
            <w:noProof/>
          </w:rPr>
          <w:t>8.2</w:t>
        </w:r>
        <w:r>
          <w:rPr>
            <w:rFonts w:eastAsiaTheme="minorEastAsia"/>
            <w:noProof/>
            <w:lang w:eastAsia="fr-CH"/>
          </w:rPr>
          <w:tab/>
        </w:r>
        <w:r w:rsidRPr="00FD0F43">
          <w:rPr>
            <w:rStyle w:val="Lienhypertexte"/>
            <w:noProof/>
          </w:rPr>
          <w:t>Exercice 3 – login avec PHP (60’)</w:t>
        </w:r>
        <w:r>
          <w:rPr>
            <w:noProof/>
            <w:webHidden/>
          </w:rPr>
          <w:tab/>
        </w:r>
        <w:r>
          <w:rPr>
            <w:noProof/>
            <w:webHidden/>
          </w:rPr>
          <w:fldChar w:fldCharType="begin"/>
        </w:r>
        <w:r>
          <w:rPr>
            <w:noProof/>
            <w:webHidden/>
          </w:rPr>
          <w:instrText xml:space="preserve"> PAGEREF _Toc75107997 \h </w:instrText>
        </w:r>
        <w:r>
          <w:rPr>
            <w:noProof/>
            <w:webHidden/>
          </w:rPr>
        </w:r>
        <w:r>
          <w:rPr>
            <w:noProof/>
            <w:webHidden/>
          </w:rPr>
          <w:fldChar w:fldCharType="separate"/>
        </w:r>
        <w:r>
          <w:rPr>
            <w:noProof/>
            <w:webHidden/>
          </w:rPr>
          <w:t>21</w:t>
        </w:r>
        <w:r>
          <w:rPr>
            <w:noProof/>
            <w:webHidden/>
          </w:rPr>
          <w:fldChar w:fldCharType="end"/>
        </w:r>
      </w:hyperlink>
    </w:p>
    <w:p w14:paraId="332CD3C6" w14:textId="0D64A155" w:rsidR="00F93D3C" w:rsidRDefault="00F93D3C">
      <w:pPr>
        <w:pStyle w:val="TM3"/>
        <w:tabs>
          <w:tab w:val="left" w:pos="1320"/>
          <w:tab w:val="right" w:leader="dot" w:pos="9062"/>
        </w:tabs>
        <w:rPr>
          <w:rFonts w:eastAsiaTheme="minorEastAsia"/>
          <w:noProof/>
          <w:lang w:eastAsia="fr-CH"/>
        </w:rPr>
      </w:pPr>
      <w:hyperlink w:anchor="_Toc75107998" w:history="1">
        <w:r w:rsidRPr="00FD0F43">
          <w:rPr>
            <w:rStyle w:val="Lienhypertexte"/>
            <w:noProof/>
          </w:rPr>
          <w:t>8.2.1</w:t>
        </w:r>
        <w:r>
          <w:rPr>
            <w:rFonts w:eastAsiaTheme="minorEastAsia"/>
            <w:noProof/>
            <w:lang w:eastAsia="fr-CH"/>
          </w:rPr>
          <w:tab/>
        </w:r>
        <w:r w:rsidRPr="00FD0F43">
          <w:rPr>
            <w:rStyle w:val="Lienhypertexte"/>
            <w:noProof/>
          </w:rPr>
          <w:t>Maquette de la vue</w:t>
        </w:r>
        <w:r>
          <w:rPr>
            <w:noProof/>
            <w:webHidden/>
          </w:rPr>
          <w:tab/>
        </w:r>
        <w:r>
          <w:rPr>
            <w:noProof/>
            <w:webHidden/>
          </w:rPr>
          <w:fldChar w:fldCharType="begin"/>
        </w:r>
        <w:r>
          <w:rPr>
            <w:noProof/>
            <w:webHidden/>
          </w:rPr>
          <w:instrText xml:space="preserve"> PAGEREF _Toc75107998 \h </w:instrText>
        </w:r>
        <w:r>
          <w:rPr>
            <w:noProof/>
            <w:webHidden/>
          </w:rPr>
        </w:r>
        <w:r>
          <w:rPr>
            <w:noProof/>
            <w:webHidden/>
          </w:rPr>
          <w:fldChar w:fldCharType="separate"/>
        </w:r>
        <w:r>
          <w:rPr>
            <w:noProof/>
            <w:webHidden/>
          </w:rPr>
          <w:t>21</w:t>
        </w:r>
        <w:r>
          <w:rPr>
            <w:noProof/>
            <w:webHidden/>
          </w:rPr>
          <w:fldChar w:fldCharType="end"/>
        </w:r>
      </w:hyperlink>
    </w:p>
    <w:p w14:paraId="59C50FFF" w14:textId="20395603" w:rsidR="00F93D3C" w:rsidRDefault="00F93D3C">
      <w:pPr>
        <w:pStyle w:val="TM3"/>
        <w:tabs>
          <w:tab w:val="left" w:pos="1320"/>
          <w:tab w:val="right" w:leader="dot" w:pos="9062"/>
        </w:tabs>
        <w:rPr>
          <w:rFonts w:eastAsiaTheme="minorEastAsia"/>
          <w:noProof/>
          <w:lang w:eastAsia="fr-CH"/>
        </w:rPr>
      </w:pPr>
      <w:hyperlink w:anchor="_Toc75107999" w:history="1">
        <w:r w:rsidRPr="00FD0F43">
          <w:rPr>
            <w:rStyle w:val="Lienhypertexte"/>
            <w:noProof/>
          </w:rPr>
          <w:t>8.2.2</w:t>
        </w:r>
        <w:r>
          <w:rPr>
            <w:rFonts w:eastAsiaTheme="minorEastAsia"/>
            <w:noProof/>
            <w:lang w:eastAsia="fr-CH"/>
          </w:rPr>
          <w:tab/>
        </w:r>
        <w:r w:rsidRPr="00FD0F43">
          <w:rPr>
            <w:rStyle w:val="Lienhypertexte"/>
            <w:noProof/>
          </w:rPr>
          <w:t>Hébergement du code PHP et tests</w:t>
        </w:r>
        <w:r>
          <w:rPr>
            <w:noProof/>
            <w:webHidden/>
          </w:rPr>
          <w:tab/>
        </w:r>
        <w:r>
          <w:rPr>
            <w:noProof/>
            <w:webHidden/>
          </w:rPr>
          <w:fldChar w:fldCharType="begin"/>
        </w:r>
        <w:r>
          <w:rPr>
            <w:noProof/>
            <w:webHidden/>
          </w:rPr>
          <w:instrText xml:space="preserve"> PAGEREF _Toc75107999 \h </w:instrText>
        </w:r>
        <w:r>
          <w:rPr>
            <w:noProof/>
            <w:webHidden/>
          </w:rPr>
        </w:r>
        <w:r>
          <w:rPr>
            <w:noProof/>
            <w:webHidden/>
          </w:rPr>
          <w:fldChar w:fldCharType="separate"/>
        </w:r>
        <w:r>
          <w:rPr>
            <w:noProof/>
            <w:webHidden/>
          </w:rPr>
          <w:t>22</w:t>
        </w:r>
        <w:r>
          <w:rPr>
            <w:noProof/>
            <w:webHidden/>
          </w:rPr>
          <w:fldChar w:fldCharType="end"/>
        </w:r>
      </w:hyperlink>
    </w:p>
    <w:p w14:paraId="780384E5" w14:textId="1141B41D" w:rsidR="00F93D3C" w:rsidRDefault="00F93D3C">
      <w:pPr>
        <w:pStyle w:val="TM2"/>
        <w:tabs>
          <w:tab w:val="left" w:pos="880"/>
          <w:tab w:val="right" w:leader="dot" w:pos="9062"/>
        </w:tabs>
        <w:rPr>
          <w:rFonts w:eastAsiaTheme="minorEastAsia"/>
          <w:noProof/>
          <w:lang w:eastAsia="fr-CH"/>
        </w:rPr>
      </w:pPr>
      <w:hyperlink w:anchor="_Toc75108000" w:history="1">
        <w:r w:rsidRPr="00FD0F43">
          <w:rPr>
            <w:rStyle w:val="Lienhypertexte"/>
            <w:noProof/>
          </w:rPr>
          <w:t>8.3</w:t>
        </w:r>
        <w:r>
          <w:rPr>
            <w:rFonts w:eastAsiaTheme="minorEastAsia"/>
            <w:noProof/>
            <w:lang w:eastAsia="fr-CH"/>
          </w:rPr>
          <w:tab/>
        </w:r>
        <w:r w:rsidRPr="00FD0F43">
          <w:rPr>
            <w:rStyle w:val="Lienhypertexte"/>
            <w:noProof/>
          </w:rPr>
          <w:t>Exercice 5 – variables en JavaScript</w:t>
        </w:r>
        <w:r>
          <w:rPr>
            <w:noProof/>
            <w:webHidden/>
          </w:rPr>
          <w:tab/>
        </w:r>
        <w:r>
          <w:rPr>
            <w:noProof/>
            <w:webHidden/>
          </w:rPr>
          <w:fldChar w:fldCharType="begin"/>
        </w:r>
        <w:r>
          <w:rPr>
            <w:noProof/>
            <w:webHidden/>
          </w:rPr>
          <w:instrText xml:space="preserve"> PAGEREF _Toc75108000 \h </w:instrText>
        </w:r>
        <w:r>
          <w:rPr>
            <w:noProof/>
            <w:webHidden/>
          </w:rPr>
        </w:r>
        <w:r>
          <w:rPr>
            <w:noProof/>
            <w:webHidden/>
          </w:rPr>
          <w:fldChar w:fldCharType="separate"/>
        </w:r>
        <w:r>
          <w:rPr>
            <w:noProof/>
            <w:webHidden/>
          </w:rPr>
          <w:t>22</w:t>
        </w:r>
        <w:r>
          <w:rPr>
            <w:noProof/>
            <w:webHidden/>
          </w:rPr>
          <w:fldChar w:fldCharType="end"/>
        </w:r>
      </w:hyperlink>
    </w:p>
    <w:p w14:paraId="3A0E4E89" w14:textId="40820E93" w:rsidR="00F93D3C" w:rsidRDefault="00F93D3C">
      <w:pPr>
        <w:pStyle w:val="TM2"/>
        <w:tabs>
          <w:tab w:val="left" w:pos="880"/>
          <w:tab w:val="right" w:leader="dot" w:pos="9062"/>
        </w:tabs>
        <w:rPr>
          <w:rFonts w:eastAsiaTheme="minorEastAsia"/>
          <w:noProof/>
          <w:lang w:eastAsia="fr-CH"/>
        </w:rPr>
      </w:pPr>
      <w:hyperlink w:anchor="_Toc75108001" w:history="1">
        <w:r w:rsidRPr="00FD0F43">
          <w:rPr>
            <w:rStyle w:val="Lienhypertexte"/>
            <w:noProof/>
          </w:rPr>
          <w:t>8.4</w:t>
        </w:r>
        <w:r>
          <w:rPr>
            <w:rFonts w:eastAsiaTheme="minorEastAsia"/>
            <w:noProof/>
            <w:lang w:eastAsia="fr-CH"/>
          </w:rPr>
          <w:tab/>
        </w:r>
        <w:r w:rsidRPr="00FD0F43">
          <w:rPr>
            <w:rStyle w:val="Lienhypertexte"/>
            <w:noProof/>
          </w:rPr>
          <w:t>Exercice 6 – la structure de contrôle SWITCH</w:t>
        </w:r>
        <w:r>
          <w:rPr>
            <w:noProof/>
            <w:webHidden/>
          </w:rPr>
          <w:tab/>
        </w:r>
        <w:r>
          <w:rPr>
            <w:noProof/>
            <w:webHidden/>
          </w:rPr>
          <w:fldChar w:fldCharType="begin"/>
        </w:r>
        <w:r>
          <w:rPr>
            <w:noProof/>
            <w:webHidden/>
          </w:rPr>
          <w:instrText xml:space="preserve"> PAGEREF _Toc75108001 \h </w:instrText>
        </w:r>
        <w:r>
          <w:rPr>
            <w:noProof/>
            <w:webHidden/>
          </w:rPr>
        </w:r>
        <w:r>
          <w:rPr>
            <w:noProof/>
            <w:webHidden/>
          </w:rPr>
          <w:fldChar w:fldCharType="separate"/>
        </w:r>
        <w:r>
          <w:rPr>
            <w:noProof/>
            <w:webHidden/>
          </w:rPr>
          <w:t>24</w:t>
        </w:r>
        <w:r>
          <w:rPr>
            <w:noProof/>
            <w:webHidden/>
          </w:rPr>
          <w:fldChar w:fldCharType="end"/>
        </w:r>
      </w:hyperlink>
    </w:p>
    <w:p w14:paraId="51E7B5A9" w14:textId="361063D9" w:rsidR="00F93D3C" w:rsidRDefault="00F93D3C">
      <w:pPr>
        <w:pStyle w:val="TM3"/>
        <w:tabs>
          <w:tab w:val="left" w:pos="1320"/>
          <w:tab w:val="right" w:leader="dot" w:pos="9062"/>
        </w:tabs>
        <w:rPr>
          <w:rFonts w:eastAsiaTheme="minorEastAsia"/>
          <w:noProof/>
          <w:lang w:eastAsia="fr-CH"/>
        </w:rPr>
      </w:pPr>
      <w:hyperlink w:anchor="_Toc75108002" w:history="1">
        <w:r w:rsidRPr="00FD0F43">
          <w:rPr>
            <w:rStyle w:val="Lienhypertexte"/>
            <w:noProof/>
          </w:rPr>
          <w:t>8.4.1</w:t>
        </w:r>
        <w:r>
          <w:rPr>
            <w:rFonts w:eastAsiaTheme="minorEastAsia"/>
            <w:noProof/>
            <w:lang w:eastAsia="fr-CH"/>
          </w:rPr>
          <w:tab/>
        </w:r>
        <w:r w:rsidRPr="00FD0F43">
          <w:rPr>
            <w:rStyle w:val="Lienhypertexte"/>
            <w:noProof/>
          </w:rPr>
          <w:t>Maquettes de la vue</w:t>
        </w:r>
        <w:r>
          <w:rPr>
            <w:noProof/>
            <w:webHidden/>
          </w:rPr>
          <w:tab/>
        </w:r>
        <w:r>
          <w:rPr>
            <w:noProof/>
            <w:webHidden/>
          </w:rPr>
          <w:fldChar w:fldCharType="begin"/>
        </w:r>
        <w:r>
          <w:rPr>
            <w:noProof/>
            <w:webHidden/>
          </w:rPr>
          <w:instrText xml:space="preserve"> PAGEREF _Toc75108002 \h </w:instrText>
        </w:r>
        <w:r>
          <w:rPr>
            <w:noProof/>
            <w:webHidden/>
          </w:rPr>
        </w:r>
        <w:r>
          <w:rPr>
            <w:noProof/>
            <w:webHidden/>
          </w:rPr>
          <w:fldChar w:fldCharType="separate"/>
        </w:r>
        <w:r>
          <w:rPr>
            <w:noProof/>
            <w:webHidden/>
          </w:rPr>
          <w:t>24</w:t>
        </w:r>
        <w:r>
          <w:rPr>
            <w:noProof/>
            <w:webHidden/>
          </w:rPr>
          <w:fldChar w:fldCharType="end"/>
        </w:r>
      </w:hyperlink>
    </w:p>
    <w:p w14:paraId="4130F0B5" w14:textId="24AEF104" w:rsidR="00F93D3C" w:rsidRDefault="00F93D3C">
      <w:pPr>
        <w:pStyle w:val="TM3"/>
        <w:tabs>
          <w:tab w:val="left" w:pos="1320"/>
          <w:tab w:val="right" w:leader="dot" w:pos="9062"/>
        </w:tabs>
        <w:rPr>
          <w:rFonts w:eastAsiaTheme="minorEastAsia"/>
          <w:noProof/>
          <w:lang w:eastAsia="fr-CH"/>
        </w:rPr>
      </w:pPr>
      <w:hyperlink w:anchor="_Toc75108003" w:history="1">
        <w:r w:rsidRPr="00FD0F43">
          <w:rPr>
            <w:rStyle w:val="Lienhypertexte"/>
            <w:noProof/>
          </w:rPr>
          <w:t>8.4.2</w:t>
        </w:r>
        <w:r>
          <w:rPr>
            <w:rFonts w:eastAsiaTheme="minorEastAsia"/>
            <w:noProof/>
            <w:lang w:eastAsia="fr-CH"/>
          </w:rPr>
          <w:tab/>
        </w:r>
        <w:r w:rsidRPr="00FD0F43">
          <w:rPr>
            <w:rStyle w:val="Lienhypertexte"/>
            <w:noProof/>
          </w:rPr>
          <w:t>Code HTML</w:t>
        </w:r>
        <w:r>
          <w:rPr>
            <w:noProof/>
            <w:webHidden/>
          </w:rPr>
          <w:tab/>
        </w:r>
        <w:r>
          <w:rPr>
            <w:noProof/>
            <w:webHidden/>
          </w:rPr>
          <w:fldChar w:fldCharType="begin"/>
        </w:r>
        <w:r>
          <w:rPr>
            <w:noProof/>
            <w:webHidden/>
          </w:rPr>
          <w:instrText xml:space="preserve"> PAGEREF _Toc75108003 \h </w:instrText>
        </w:r>
        <w:r>
          <w:rPr>
            <w:noProof/>
            <w:webHidden/>
          </w:rPr>
        </w:r>
        <w:r>
          <w:rPr>
            <w:noProof/>
            <w:webHidden/>
          </w:rPr>
          <w:fldChar w:fldCharType="separate"/>
        </w:r>
        <w:r>
          <w:rPr>
            <w:noProof/>
            <w:webHidden/>
          </w:rPr>
          <w:t>25</w:t>
        </w:r>
        <w:r>
          <w:rPr>
            <w:noProof/>
            <w:webHidden/>
          </w:rPr>
          <w:fldChar w:fldCharType="end"/>
        </w:r>
      </w:hyperlink>
    </w:p>
    <w:p w14:paraId="0D8F2134" w14:textId="69F146C4" w:rsidR="00F93D3C" w:rsidRDefault="00F93D3C">
      <w:pPr>
        <w:pStyle w:val="TM3"/>
        <w:tabs>
          <w:tab w:val="left" w:pos="1320"/>
          <w:tab w:val="right" w:leader="dot" w:pos="9062"/>
        </w:tabs>
        <w:rPr>
          <w:rFonts w:eastAsiaTheme="minorEastAsia"/>
          <w:noProof/>
          <w:lang w:eastAsia="fr-CH"/>
        </w:rPr>
      </w:pPr>
      <w:hyperlink w:anchor="_Toc75108004" w:history="1">
        <w:r w:rsidRPr="00FD0F43">
          <w:rPr>
            <w:rStyle w:val="Lienhypertexte"/>
            <w:noProof/>
          </w:rPr>
          <w:t>8.4.3</w:t>
        </w:r>
        <w:r>
          <w:rPr>
            <w:rFonts w:eastAsiaTheme="minorEastAsia"/>
            <w:noProof/>
            <w:lang w:eastAsia="fr-CH"/>
          </w:rPr>
          <w:tab/>
        </w:r>
        <w:r w:rsidRPr="00FD0F43">
          <w:rPr>
            <w:rStyle w:val="Lienhypertexte"/>
            <w:noProof/>
          </w:rPr>
          <w:t>Code JavaScript</w:t>
        </w:r>
        <w:r>
          <w:rPr>
            <w:noProof/>
            <w:webHidden/>
          </w:rPr>
          <w:tab/>
        </w:r>
        <w:r>
          <w:rPr>
            <w:noProof/>
            <w:webHidden/>
          </w:rPr>
          <w:fldChar w:fldCharType="begin"/>
        </w:r>
        <w:r>
          <w:rPr>
            <w:noProof/>
            <w:webHidden/>
          </w:rPr>
          <w:instrText xml:space="preserve"> PAGEREF _Toc75108004 \h </w:instrText>
        </w:r>
        <w:r>
          <w:rPr>
            <w:noProof/>
            <w:webHidden/>
          </w:rPr>
        </w:r>
        <w:r>
          <w:rPr>
            <w:noProof/>
            <w:webHidden/>
          </w:rPr>
          <w:fldChar w:fldCharType="separate"/>
        </w:r>
        <w:r>
          <w:rPr>
            <w:noProof/>
            <w:webHidden/>
          </w:rPr>
          <w:t>25</w:t>
        </w:r>
        <w:r>
          <w:rPr>
            <w:noProof/>
            <w:webHidden/>
          </w:rPr>
          <w:fldChar w:fldCharType="end"/>
        </w:r>
      </w:hyperlink>
    </w:p>
    <w:p w14:paraId="46F98C60" w14:textId="77FCBAB4" w:rsidR="00F93D3C" w:rsidRDefault="00F93D3C">
      <w:pPr>
        <w:pStyle w:val="TM2"/>
        <w:tabs>
          <w:tab w:val="left" w:pos="880"/>
          <w:tab w:val="right" w:leader="dot" w:pos="9062"/>
        </w:tabs>
        <w:rPr>
          <w:rFonts w:eastAsiaTheme="minorEastAsia"/>
          <w:noProof/>
          <w:lang w:eastAsia="fr-CH"/>
        </w:rPr>
      </w:pPr>
      <w:hyperlink w:anchor="_Toc75108005" w:history="1">
        <w:r w:rsidRPr="00FD0F43">
          <w:rPr>
            <w:rStyle w:val="Lienhypertexte"/>
            <w:noProof/>
          </w:rPr>
          <w:t>8.5</w:t>
        </w:r>
        <w:r>
          <w:rPr>
            <w:rFonts w:eastAsiaTheme="minorEastAsia"/>
            <w:noProof/>
            <w:lang w:eastAsia="fr-CH"/>
          </w:rPr>
          <w:tab/>
        </w:r>
        <w:r w:rsidRPr="00FD0F43">
          <w:rPr>
            <w:rStyle w:val="Lienhypertexte"/>
            <w:noProof/>
          </w:rPr>
          <w:t>Exercice 7 – les boucles en JavaScript</w:t>
        </w:r>
        <w:r>
          <w:rPr>
            <w:noProof/>
            <w:webHidden/>
          </w:rPr>
          <w:tab/>
        </w:r>
        <w:r>
          <w:rPr>
            <w:noProof/>
            <w:webHidden/>
          </w:rPr>
          <w:fldChar w:fldCharType="begin"/>
        </w:r>
        <w:r>
          <w:rPr>
            <w:noProof/>
            <w:webHidden/>
          </w:rPr>
          <w:instrText xml:space="preserve"> PAGEREF _Toc75108005 \h </w:instrText>
        </w:r>
        <w:r>
          <w:rPr>
            <w:noProof/>
            <w:webHidden/>
          </w:rPr>
        </w:r>
        <w:r>
          <w:rPr>
            <w:noProof/>
            <w:webHidden/>
          </w:rPr>
          <w:fldChar w:fldCharType="separate"/>
        </w:r>
        <w:r>
          <w:rPr>
            <w:noProof/>
            <w:webHidden/>
          </w:rPr>
          <w:t>26</w:t>
        </w:r>
        <w:r>
          <w:rPr>
            <w:noProof/>
            <w:webHidden/>
          </w:rPr>
          <w:fldChar w:fldCharType="end"/>
        </w:r>
      </w:hyperlink>
    </w:p>
    <w:p w14:paraId="6E8B1976" w14:textId="7F1D1C05" w:rsidR="00F93D3C" w:rsidRDefault="00F93D3C">
      <w:pPr>
        <w:pStyle w:val="TM3"/>
        <w:tabs>
          <w:tab w:val="left" w:pos="1320"/>
          <w:tab w:val="right" w:leader="dot" w:pos="9062"/>
        </w:tabs>
        <w:rPr>
          <w:rFonts w:eastAsiaTheme="minorEastAsia"/>
          <w:noProof/>
          <w:lang w:eastAsia="fr-CH"/>
        </w:rPr>
      </w:pPr>
      <w:hyperlink w:anchor="_Toc75108006" w:history="1">
        <w:r w:rsidRPr="00FD0F43">
          <w:rPr>
            <w:rStyle w:val="Lienhypertexte"/>
            <w:noProof/>
          </w:rPr>
          <w:t>8.5.1</w:t>
        </w:r>
        <w:r>
          <w:rPr>
            <w:rFonts w:eastAsiaTheme="minorEastAsia"/>
            <w:noProof/>
            <w:lang w:eastAsia="fr-CH"/>
          </w:rPr>
          <w:tab/>
        </w:r>
        <w:r w:rsidRPr="00FD0F43">
          <w:rPr>
            <w:rStyle w:val="Lienhypertexte"/>
            <w:noProof/>
          </w:rPr>
          <w:t>Maquettes de la vue</w:t>
        </w:r>
        <w:r>
          <w:rPr>
            <w:noProof/>
            <w:webHidden/>
          </w:rPr>
          <w:tab/>
        </w:r>
        <w:r>
          <w:rPr>
            <w:noProof/>
            <w:webHidden/>
          </w:rPr>
          <w:fldChar w:fldCharType="begin"/>
        </w:r>
        <w:r>
          <w:rPr>
            <w:noProof/>
            <w:webHidden/>
          </w:rPr>
          <w:instrText xml:space="preserve"> PAGEREF _Toc75108006 \h </w:instrText>
        </w:r>
        <w:r>
          <w:rPr>
            <w:noProof/>
            <w:webHidden/>
          </w:rPr>
        </w:r>
        <w:r>
          <w:rPr>
            <w:noProof/>
            <w:webHidden/>
          </w:rPr>
          <w:fldChar w:fldCharType="separate"/>
        </w:r>
        <w:r>
          <w:rPr>
            <w:noProof/>
            <w:webHidden/>
          </w:rPr>
          <w:t>27</w:t>
        </w:r>
        <w:r>
          <w:rPr>
            <w:noProof/>
            <w:webHidden/>
          </w:rPr>
          <w:fldChar w:fldCharType="end"/>
        </w:r>
      </w:hyperlink>
    </w:p>
    <w:p w14:paraId="695CB4DB" w14:textId="54301D62" w:rsidR="00F93D3C" w:rsidRDefault="00F93D3C">
      <w:pPr>
        <w:pStyle w:val="TM3"/>
        <w:tabs>
          <w:tab w:val="left" w:pos="1320"/>
          <w:tab w:val="right" w:leader="dot" w:pos="9062"/>
        </w:tabs>
        <w:rPr>
          <w:rFonts w:eastAsiaTheme="minorEastAsia"/>
          <w:noProof/>
          <w:lang w:eastAsia="fr-CH"/>
        </w:rPr>
      </w:pPr>
      <w:hyperlink w:anchor="_Toc75108007" w:history="1">
        <w:r w:rsidRPr="00FD0F43">
          <w:rPr>
            <w:rStyle w:val="Lienhypertexte"/>
            <w:noProof/>
          </w:rPr>
          <w:t>8.5.2</w:t>
        </w:r>
        <w:r>
          <w:rPr>
            <w:rFonts w:eastAsiaTheme="minorEastAsia"/>
            <w:noProof/>
            <w:lang w:eastAsia="fr-CH"/>
          </w:rPr>
          <w:tab/>
        </w:r>
        <w:r w:rsidRPr="00FD0F43">
          <w:rPr>
            <w:rStyle w:val="Lienhypertexte"/>
            <w:noProof/>
          </w:rPr>
          <w:t>Code HTML</w:t>
        </w:r>
        <w:r>
          <w:rPr>
            <w:noProof/>
            <w:webHidden/>
          </w:rPr>
          <w:tab/>
        </w:r>
        <w:r>
          <w:rPr>
            <w:noProof/>
            <w:webHidden/>
          </w:rPr>
          <w:fldChar w:fldCharType="begin"/>
        </w:r>
        <w:r>
          <w:rPr>
            <w:noProof/>
            <w:webHidden/>
          </w:rPr>
          <w:instrText xml:space="preserve"> PAGEREF _Toc75108007 \h </w:instrText>
        </w:r>
        <w:r>
          <w:rPr>
            <w:noProof/>
            <w:webHidden/>
          </w:rPr>
        </w:r>
        <w:r>
          <w:rPr>
            <w:noProof/>
            <w:webHidden/>
          </w:rPr>
          <w:fldChar w:fldCharType="separate"/>
        </w:r>
        <w:r>
          <w:rPr>
            <w:noProof/>
            <w:webHidden/>
          </w:rPr>
          <w:t>27</w:t>
        </w:r>
        <w:r>
          <w:rPr>
            <w:noProof/>
            <w:webHidden/>
          </w:rPr>
          <w:fldChar w:fldCharType="end"/>
        </w:r>
      </w:hyperlink>
    </w:p>
    <w:p w14:paraId="24933277" w14:textId="0B7CC47E" w:rsidR="00F93D3C" w:rsidRDefault="00F93D3C">
      <w:pPr>
        <w:pStyle w:val="TM3"/>
        <w:tabs>
          <w:tab w:val="left" w:pos="1320"/>
          <w:tab w:val="right" w:leader="dot" w:pos="9062"/>
        </w:tabs>
        <w:rPr>
          <w:rFonts w:eastAsiaTheme="minorEastAsia"/>
          <w:noProof/>
          <w:lang w:eastAsia="fr-CH"/>
        </w:rPr>
      </w:pPr>
      <w:hyperlink w:anchor="_Toc75108008" w:history="1">
        <w:r w:rsidRPr="00FD0F43">
          <w:rPr>
            <w:rStyle w:val="Lienhypertexte"/>
            <w:noProof/>
          </w:rPr>
          <w:t>8.5.3</w:t>
        </w:r>
        <w:r>
          <w:rPr>
            <w:rFonts w:eastAsiaTheme="minorEastAsia"/>
            <w:noProof/>
            <w:lang w:eastAsia="fr-CH"/>
          </w:rPr>
          <w:tab/>
        </w:r>
        <w:r w:rsidRPr="00FD0F43">
          <w:rPr>
            <w:rStyle w:val="Lienhypertexte"/>
            <w:noProof/>
          </w:rPr>
          <w:t>Code JavaScript</w:t>
        </w:r>
        <w:r>
          <w:rPr>
            <w:noProof/>
            <w:webHidden/>
          </w:rPr>
          <w:tab/>
        </w:r>
        <w:r>
          <w:rPr>
            <w:noProof/>
            <w:webHidden/>
          </w:rPr>
          <w:fldChar w:fldCharType="begin"/>
        </w:r>
        <w:r>
          <w:rPr>
            <w:noProof/>
            <w:webHidden/>
          </w:rPr>
          <w:instrText xml:space="preserve"> PAGEREF _Toc75108008 \h </w:instrText>
        </w:r>
        <w:r>
          <w:rPr>
            <w:noProof/>
            <w:webHidden/>
          </w:rPr>
        </w:r>
        <w:r>
          <w:rPr>
            <w:noProof/>
            <w:webHidden/>
          </w:rPr>
          <w:fldChar w:fldCharType="separate"/>
        </w:r>
        <w:r>
          <w:rPr>
            <w:noProof/>
            <w:webHidden/>
          </w:rPr>
          <w:t>28</w:t>
        </w:r>
        <w:r>
          <w:rPr>
            <w:noProof/>
            <w:webHidden/>
          </w:rPr>
          <w:fldChar w:fldCharType="end"/>
        </w:r>
      </w:hyperlink>
    </w:p>
    <w:p w14:paraId="3E03D134" w14:textId="2078C5E3" w:rsidR="00F93D3C" w:rsidRDefault="00F93D3C">
      <w:pPr>
        <w:pStyle w:val="TM4"/>
        <w:tabs>
          <w:tab w:val="left" w:pos="1540"/>
          <w:tab w:val="right" w:leader="dot" w:pos="9062"/>
        </w:tabs>
        <w:rPr>
          <w:rFonts w:eastAsiaTheme="minorEastAsia"/>
          <w:noProof/>
          <w:lang w:eastAsia="fr-CH"/>
        </w:rPr>
      </w:pPr>
      <w:hyperlink w:anchor="_Toc75108009" w:history="1">
        <w:r w:rsidRPr="00FD0F43">
          <w:rPr>
            <w:rStyle w:val="Lienhypertexte"/>
            <w:noProof/>
          </w:rPr>
          <w:t>8.5.3.1</w:t>
        </w:r>
        <w:r>
          <w:rPr>
            <w:rFonts w:eastAsiaTheme="minorEastAsia"/>
            <w:noProof/>
            <w:lang w:eastAsia="fr-CH"/>
          </w:rPr>
          <w:tab/>
        </w:r>
        <w:r w:rsidRPr="00FD0F43">
          <w:rPr>
            <w:rStyle w:val="Lienhypertexte"/>
            <w:noProof/>
          </w:rPr>
          <w:t>Boucle For</w:t>
        </w:r>
        <w:r>
          <w:rPr>
            <w:noProof/>
            <w:webHidden/>
          </w:rPr>
          <w:tab/>
        </w:r>
        <w:r>
          <w:rPr>
            <w:noProof/>
            <w:webHidden/>
          </w:rPr>
          <w:fldChar w:fldCharType="begin"/>
        </w:r>
        <w:r>
          <w:rPr>
            <w:noProof/>
            <w:webHidden/>
          </w:rPr>
          <w:instrText xml:space="preserve"> PAGEREF _Toc75108009 \h </w:instrText>
        </w:r>
        <w:r>
          <w:rPr>
            <w:noProof/>
            <w:webHidden/>
          </w:rPr>
        </w:r>
        <w:r>
          <w:rPr>
            <w:noProof/>
            <w:webHidden/>
          </w:rPr>
          <w:fldChar w:fldCharType="separate"/>
        </w:r>
        <w:r>
          <w:rPr>
            <w:noProof/>
            <w:webHidden/>
          </w:rPr>
          <w:t>28</w:t>
        </w:r>
        <w:r>
          <w:rPr>
            <w:noProof/>
            <w:webHidden/>
          </w:rPr>
          <w:fldChar w:fldCharType="end"/>
        </w:r>
      </w:hyperlink>
    </w:p>
    <w:p w14:paraId="337D86CB" w14:textId="04CDE7A2" w:rsidR="00F93D3C" w:rsidRDefault="00F93D3C">
      <w:pPr>
        <w:pStyle w:val="TM4"/>
        <w:tabs>
          <w:tab w:val="left" w:pos="1540"/>
          <w:tab w:val="right" w:leader="dot" w:pos="9062"/>
        </w:tabs>
        <w:rPr>
          <w:rFonts w:eastAsiaTheme="minorEastAsia"/>
          <w:noProof/>
          <w:lang w:eastAsia="fr-CH"/>
        </w:rPr>
      </w:pPr>
      <w:hyperlink w:anchor="_Toc75108010" w:history="1">
        <w:r w:rsidRPr="00FD0F43">
          <w:rPr>
            <w:rStyle w:val="Lienhypertexte"/>
            <w:rFonts w:eastAsia="Times New Roman"/>
            <w:noProof/>
          </w:rPr>
          <w:t>8.5.3.2</w:t>
        </w:r>
        <w:r>
          <w:rPr>
            <w:rFonts w:eastAsiaTheme="minorEastAsia"/>
            <w:noProof/>
            <w:lang w:eastAsia="fr-CH"/>
          </w:rPr>
          <w:tab/>
        </w:r>
        <w:r w:rsidRPr="00FD0F43">
          <w:rPr>
            <w:rStyle w:val="Lienhypertexte"/>
            <w:noProof/>
          </w:rPr>
          <w:t>Boucle While</w:t>
        </w:r>
        <w:r>
          <w:rPr>
            <w:noProof/>
            <w:webHidden/>
          </w:rPr>
          <w:tab/>
        </w:r>
        <w:r>
          <w:rPr>
            <w:noProof/>
            <w:webHidden/>
          </w:rPr>
          <w:fldChar w:fldCharType="begin"/>
        </w:r>
        <w:r>
          <w:rPr>
            <w:noProof/>
            <w:webHidden/>
          </w:rPr>
          <w:instrText xml:space="preserve"> PAGEREF _Toc75108010 \h </w:instrText>
        </w:r>
        <w:r>
          <w:rPr>
            <w:noProof/>
            <w:webHidden/>
          </w:rPr>
        </w:r>
        <w:r>
          <w:rPr>
            <w:noProof/>
            <w:webHidden/>
          </w:rPr>
          <w:fldChar w:fldCharType="separate"/>
        </w:r>
        <w:r>
          <w:rPr>
            <w:noProof/>
            <w:webHidden/>
          </w:rPr>
          <w:t>28</w:t>
        </w:r>
        <w:r>
          <w:rPr>
            <w:noProof/>
            <w:webHidden/>
          </w:rPr>
          <w:fldChar w:fldCharType="end"/>
        </w:r>
      </w:hyperlink>
    </w:p>
    <w:p w14:paraId="71A8D77C" w14:textId="73ABC2F0" w:rsidR="00F93D3C" w:rsidRDefault="00F93D3C">
      <w:pPr>
        <w:pStyle w:val="TM4"/>
        <w:tabs>
          <w:tab w:val="left" w:pos="1540"/>
          <w:tab w:val="right" w:leader="dot" w:pos="9062"/>
        </w:tabs>
        <w:rPr>
          <w:rFonts w:eastAsiaTheme="minorEastAsia"/>
          <w:noProof/>
          <w:lang w:eastAsia="fr-CH"/>
        </w:rPr>
      </w:pPr>
      <w:hyperlink w:anchor="_Toc75108011" w:history="1">
        <w:r w:rsidRPr="00FD0F43">
          <w:rPr>
            <w:rStyle w:val="Lienhypertexte"/>
            <w:rFonts w:eastAsia="Times New Roman"/>
            <w:noProof/>
          </w:rPr>
          <w:t>8.5.3.3</w:t>
        </w:r>
        <w:r>
          <w:rPr>
            <w:rFonts w:eastAsiaTheme="minorEastAsia"/>
            <w:noProof/>
            <w:lang w:eastAsia="fr-CH"/>
          </w:rPr>
          <w:tab/>
        </w:r>
        <w:r w:rsidRPr="00FD0F43">
          <w:rPr>
            <w:rStyle w:val="Lienhypertexte"/>
            <w:noProof/>
          </w:rPr>
          <w:t>Boucle DoWhile</w:t>
        </w:r>
        <w:r>
          <w:rPr>
            <w:noProof/>
            <w:webHidden/>
          </w:rPr>
          <w:tab/>
        </w:r>
        <w:r>
          <w:rPr>
            <w:noProof/>
            <w:webHidden/>
          </w:rPr>
          <w:fldChar w:fldCharType="begin"/>
        </w:r>
        <w:r>
          <w:rPr>
            <w:noProof/>
            <w:webHidden/>
          </w:rPr>
          <w:instrText xml:space="preserve"> PAGEREF _Toc75108011 \h </w:instrText>
        </w:r>
        <w:r>
          <w:rPr>
            <w:noProof/>
            <w:webHidden/>
          </w:rPr>
        </w:r>
        <w:r>
          <w:rPr>
            <w:noProof/>
            <w:webHidden/>
          </w:rPr>
          <w:fldChar w:fldCharType="separate"/>
        </w:r>
        <w:r>
          <w:rPr>
            <w:noProof/>
            <w:webHidden/>
          </w:rPr>
          <w:t>29</w:t>
        </w:r>
        <w:r>
          <w:rPr>
            <w:noProof/>
            <w:webHidden/>
          </w:rPr>
          <w:fldChar w:fldCharType="end"/>
        </w:r>
      </w:hyperlink>
    </w:p>
    <w:p w14:paraId="755FA3A9" w14:textId="3812966B" w:rsidR="00F93D3C" w:rsidRDefault="00F93D3C">
      <w:pPr>
        <w:pStyle w:val="TM3"/>
        <w:tabs>
          <w:tab w:val="left" w:pos="1320"/>
          <w:tab w:val="right" w:leader="dot" w:pos="9062"/>
        </w:tabs>
        <w:rPr>
          <w:rFonts w:eastAsiaTheme="minorEastAsia"/>
          <w:noProof/>
          <w:lang w:eastAsia="fr-CH"/>
        </w:rPr>
      </w:pPr>
      <w:hyperlink w:anchor="_Toc75108012" w:history="1">
        <w:r w:rsidRPr="00FD0F43">
          <w:rPr>
            <w:rStyle w:val="Lienhypertexte"/>
            <w:noProof/>
          </w:rPr>
          <w:t>8.5.4</w:t>
        </w:r>
        <w:r>
          <w:rPr>
            <w:rFonts w:eastAsiaTheme="minorEastAsia"/>
            <w:noProof/>
            <w:lang w:eastAsia="fr-CH"/>
          </w:rPr>
          <w:tab/>
        </w:r>
        <w:r w:rsidRPr="00FD0F43">
          <w:rPr>
            <w:rStyle w:val="Lienhypertexte"/>
            <w:noProof/>
          </w:rPr>
          <w:t>Évènements</w:t>
        </w:r>
        <w:r>
          <w:rPr>
            <w:noProof/>
            <w:webHidden/>
          </w:rPr>
          <w:tab/>
        </w:r>
        <w:r>
          <w:rPr>
            <w:noProof/>
            <w:webHidden/>
          </w:rPr>
          <w:fldChar w:fldCharType="begin"/>
        </w:r>
        <w:r>
          <w:rPr>
            <w:noProof/>
            <w:webHidden/>
          </w:rPr>
          <w:instrText xml:space="preserve"> PAGEREF _Toc75108012 \h </w:instrText>
        </w:r>
        <w:r>
          <w:rPr>
            <w:noProof/>
            <w:webHidden/>
          </w:rPr>
        </w:r>
        <w:r>
          <w:rPr>
            <w:noProof/>
            <w:webHidden/>
          </w:rPr>
          <w:fldChar w:fldCharType="separate"/>
        </w:r>
        <w:r>
          <w:rPr>
            <w:noProof/>
            <w:webHidden/>
          </w:rPr>
          <w:t>29</w:t>
        </w:r>
        <w:r>
          <w:rPr>
            <w:noProof/>
            <w:webHidden/>
          </w:rPr>
          <w:fldChar w:fldCharType="end"/>
        </w:r>
      </w:hyperlink>
    </w:p>
    <w:p w14:paraId="71166EB9" w14:textId="6A677DC6" w:rsidR="00F93D3C" w:rsidRDefault="00F93D3C">
      <w:pPr>
        <w:pStyle w:val="TM2"/>
        <w:tabs>
          <w:tab w:val="left" w:pos="880"/>
          <w:tab w:val="right" w:leader="dot" w:pos="9062"/>
        </w:tabs>
        <w:rPr>
          <w:rFonts w:eastAsiaTheme="minorEastAsia"/>
          <w:noProof/>
          <w:lang w:eastAsia="fr-CH"/>
        </w:rPr>
      </w:pPr>
      <w:hyperlink w:anchor="_Toc75108013" w:history="1">
        <w:r w:rsidRPr="00FD0F43">
          <w:rPr>
            <w:rStyle w:val="Lienhypertexte"/>
            <w:noProof/>
          </w:rPr>
          <w:t>8.6</w:t>
        </w:r>
        <w:r>
          <w:rPr>
            <w:rFonts w:eastAsiaTheme="minorEastAsia"/>
            <w:noProof/>
            <w:lang w:eastAsia="fr-CH"/>
          </w:rPr>
          <w:tab/>
        </w:r>
        <w:r w:rsidRPr="00FD0F43">
          <w:rPr>
            <w:rStyle w:val="Lienhypertexte"/>
            <w:noProof/>
          </w:rPr>
          <w:t>Ex8 – Tableaux JSON et Objets (Foreach aussi)</w:t>
        </w:r>
        <w:r>
          <w:rPr>
            <w:noProof/>
            <w:webHidden/>
          </w:rPr>
          <w:tab/>
        </w:r>
        <w:r>
          <w:rPr>
            <w:noProof/>
            <w:webHidden/>
          </w:rPr>
          <w:fldChar w:fldCharType="begin"/>
        </w:r>
        <w:r>
          <w:rPr>
            <w:noProof/>
            <w:webHidden/>
          </w:rPr>
          <w:instrText xml:space="preserve"> PAGEREF _Toc75108013 \h </w:instrText>
        </w:r>
        <w:r>
          <w:rPr>
            <w:noProof/>
            <w:webHidden/>
          </w:rPr>
        </w:r>
        <w:r>
          <w:rPr>
            <w:noProof/>
            <w:webHidden/>
          </w:rPr>
          <w:fldChar w:fldCharType="separate"/>
        </w:r>
        <w:r>
          <w:rPr>
            <w:noProof/>
            <w:webHidden/>
          </w:rPr>
          <w:t>30</w:t>
        </w:r>
        <w:r>
          <w:rPr>
            <w:noProof/>
            <w:webHidden/>
          </w:rPr>
          <w:fldChar w:fldCharType="end"/>
        </w:r>
      </w:hyperlink>
    </w:p>
    <w:p w14:paraId="04A29171" w14:textId="3EF818F7" w:rsidR="00F93D3C" w:rsidRDefault="00F93D3C">
      <w:pPr>
        <w:pStyle w:val="TM2"/>
        <w:tabs>
          <w:tab w:val="left" w:pos="880"/>
          <w:tab w:val="right" w:leader="dot" w:pos="9062"/>
        </w:tabs>
        <w:rPr>
          <w:rFonts w:eastAsiaTheme="minorEastAsia"/>
          <w:noProof/>
          <w:lang w:eastAsia="fr-CH"/>
        </w:rPr>
      </w:pPr>
      <w:hyperlink w:anchor="_Toc75108014" w:history="1">
        <w:r w:rsidRPr="00FD0F43">
          <w:rPr>
            <w:rStyle w:val="Lienhypertexte"/>
            <w:noProof/>
          </w:rPr>
          <w:t>8.7</w:t>
        </w:r>
        <w:r>
          <w:rPr>
            <w:rFonts w:eastAsiaTheme="minorEastAsia"/>
            <w:noProof/>
            <w:lang w:eastAsia="fr-CH"/>
          </w:rPr>
          <w:tab/>
        </w:r>
        <w:r w:rsidRPr="00FD0F43">
          <w:rPr>
            <w:rStyle w:val="Lienhypertexte"/>
            <w:noProof/>
          </w:rPr>
          <w:t>Ex9 – Objets et Classes</w:t>
        </w:r>
        <w:r>
          <w:rPr>
            <w:noProof/>
            <w:webHidden/>
          </w:rPr>
          <w:tab/>
        </w:r>
        <w:r>
          <w:rPr>
            <w:noProof/>
            <w:webHidden/>
          </w:rPr>
          <w:fldChar w:fldCharType="begin"/>
        </w:r>
        <w:r>
          <w:rPr>
            <w:noProof/>
            <w:webHidden/>
          </w:rPr>
          <w:instrText xml:space="preserve"> PAGEREF _Toc75108014 \h </w:instrText>
        </w:r>
        <w:r>
          <w:rPr>
            <w:noProof/>
            <w:webHidden/>
          </w:rPr>
        </w:r>
        <w:r>
          <w:rPr>
            <w:noProof/>
            <w:webHidden/>
          </w:rPr>
          <w:fldChar w:fldCharType="separate"/>
        </w:r>
        <w:r>
          <w:rPr>
            <w:noProof/>
            <w:webHidden/>
          </w:rPr>
          <w:t>31</w:t>
        </w:r>
        <w:r>
          <w:rPr>
            <w:noProof/>
            <w:webHidden/>
          </w:rPr>
          <w:fldChar w:fldCharType="end"/>
        </w:r>
      </w:hyperlink>
    </w:p>
    <w:p w14:paraId="6BB2549F" w14:textId="7C8FFB88" w:rsidR="00F93D3C" w:rsidRDefault="00F93D3C">
      <w:pPr>
        <w:pStyle w:val="TM3"/>
        <w:tabs>
          <w:tab w:val="left" w:pos="1320"/>
          <w:tab w:val="right" w:leader="dot" w:pos="9062"/>
        </w:tabs>
        <w:rPr>
          <w:rFonts w:eastAsiaTheme="minorEastAsia"/>
          <w:noProof/>
          <w:lang w:eastAsia="fr-CH"/>
        </w:rPr>
      </w:pPr>
      <w:hyperlink w:anchor="_Toc75108015" w:history="1">
        <w:r w:rsidRPr="00FD0F43">
          <w:rPr>
            <w:rStyle w:val="Lienhypertexte"/>
            <w:noProof/>
          </w:rPr>
          <w:t>8.7.1</w:t>
        </w:r>
        <w:r>
          <w:rPr>
            <w:rFonts w:eastAsiaTheme="minorEastAsia"/>
            <w:noProof/>
            <w:lang w:eastAsia="fr-CH"/>
          </w:rPr>
          <w:tab/>
        </w:r>
        <w:r w:rsidRPr="00FD0F43">
          <w:rPr>
            <w:rStyle w:val="Lienhypertexte"/>
            <w:noProof/>
          </w:rPr>
          <w:t>Objet JSON</w:t>
        </w:r>
        <w:r>
          <w:rPr>
            <w:noProof/>
            <w:webHidden/>
          </w:rPr>
          <w:tab/>
        </w:r>
        <w:r>
          <w:rPr>
            <w:noProof/>
            <w:webHidden/>
          </w:rPr>
          <w:fldChar w:fldCharType="begin"/>
        </w:r>
        <w:r>
          <w:rPr>
            <w:noProof/>
            <w:webHidden/>
          </w:rPr>
          <w:instrText xml:space="preserve"> PAGEREF _Toc75108015 \h </w:instrText>
        </w:r>
        <w:r>
          <w:rPr>
            <w:noProof/>
            <w:webHidden/>
          </w:rPr>
        </w:r>
        <w:r>
          <w:rPr>
            <w:noProof/>
            <w:webHidden/>
          </w:rPr>
          <w:fldChar w:fldCharType="separate"/>
        </w:r>
        <w:r>
          <w:rPr>
            <w:noProof/>
            <w:webHidden/>
          </w:rPr>
          <w:t>31</w:t>
        </w:r>
        <w:r>
          <w:rPr>
            <w:noProof/>
            <w:webHidden/>
          </w:rPr>
          <w:fldChar w:fldCharType="end"/>
        </w:r>
      </w:hyperlink>
    </w:p>
    <w:p w14:paraId="336536EC" w14:textId="2F8860D3" w:rsidR="00F93D3C" w:rsidRDefault="00F93D3C">
      <w:pPr>
        <w:pStyle w:val="TM3"/>
        <w:tabs>
          <w:tab w:val="left" w:pos="1320"/>
          <w:tab w:val="right" w:leader="dot" w:pos="9062"/>
        </w:tabs>
        <w:rPr>
          <w:rFonts w:eastAsiaTheme="minorEastAsia"/>
          <w:noProof/>
          <w:lang w:eastAsia="fr-CH"/>
        </w:rPr>
      </w:pPr>
      <w:hyperlink w:anchor="_Toc75108016" w:history="1">
        <w:r w:rsidRPr="00FD0F43">
          <w:rPr>
            <w:rStyle w:val="Lienhypertexte"/>
            <w:noProof/>
          </w:rPr>
          <w:t>8.7.2</w:t>
        </w:r>
        <w:r>
          <w:rPr>
            <w:rFonts w:eastAsiaTheme="minorEastAsia"/>
            <w:noProof/>
            <w:lang w:eastAsia="fr-CH"/>
          </w:rPr>
          <w:tab/>
        </w:r>
        <w:r w:rsidRPr="00FD0F43">
          <w:rPr>
            <w:rStyle w:val="Lienhypertexte"/>
            <w:noProof/>
          </w:rPr>
          <w:t>Objet Object</w:t>
        </w:r>
        <w:r>
          <w:rPr>
            <w:noProof/>
            <w:webHidden/>
          </w:rPr>
          <w:tab/>
        </w:r>
        <w:r>
          <w:rPr>
            <w:noProof/>
            <w:webHidden/>
          </w:rPr>
          <w:fldChar w:fldCharType="begin"/>
        </w:r>
        <w:r>
          <w:rPr>
            <w:noProof/>
            <w:webHidden/>
          </w:rPr>
          <w:instrText xml:space="preserve"> PAGEREF _Toc75108016 \h </w:instrText>
        </w:r>
        <w:r>
          <w:rPr>
            <w:noProof/>
            <w:webHidden/>
          </w:rPr>
        </w:r>
        <w:r>
          <w:rPr>
            <w:noProof/>
            <w:webHidden/>
          </w:rPr>
          <w:fldChar w:fldCharType="separate"/>
        </w:r>
        <w:r>
          <w:rPr>
            <w:noProof/>
            <w:webHidden/>
          </w:rPr>
          <w:t>31</w:t>
        </w:r>
        <w:r>
          <w:rPr>
            <w:noProof/>
            <w:webHidden/>
          </w:rPr>
          <w:fldChar w:fldCharType="end"/>
        </w:r>
      </w:hyperlink>
    </w:p>
    <w:p w14:paraId="4CF8C996" w14:textId="77743F12" w:rsidR="00F93D3C" w:rsidRDefault="00F93D3C">
      <w:pPr>
        <w:pStyle w:val="TM3"/>
        <w:tabs>
          <w:tab w:val="left" w:pos="1320"/>
          <w:tab w:val="right" w:leader="dot" w:pos="9062"/>
        </w:tabs>
        <w:rPr>
          <w:rFonts w:eastAsiaTheme="minorEastAsia"/>
          <w:noProof/>
          <w:lang w:eastAsia="fr-CH"/>
        </w:rPr>
      </w:pPr>
      <w:hyperlink w:anchor="_Toc75108017" w:history="1">
        <w:r w:rsidRPr="00FD0F43">
          <w:rPr>
            <w:rStyle w:val="Lienhypertexte"/>
            <w:noProof/>
          </w:rPr>
          <w:t>8.7.3</w:t>
        </w:r>
        <w:r>
          <w:rPr>
            <w:rFonts w:eastAsiaTheme="minorEastAsia"/>
            <w:noProof/>
            <w:lang w:eastAsia="fr-CH"/>
          </w:rPr>
          <w:tab/>
        </w:r>
        <w:r w:rsidRPr="00FD0F43">
          <w:rPr>
            <w:rStyle w:val="Lienhypertexte"/>
            <w:noProof/>
          </w:rPr>
          <w:t>Objet Fonction et Prototypage</w:t>
        </w:r>
        <w:r>
          <w:rPr>
            <w:noProof/>
            <w:webHidden/>
          </w:rPr>
          <w:tab/>
        </w:r>
        <w:r>
          <w:rPr>
            <w:noProof/>
            <w:webHidden/>
          </w:rPr>
          <w:fldChar w:fldCharType="begin"/>
        </w:r>
        <w:r>
          <w:rPr>
            <w:noProof/>
            <w:webHidden/>
          </w:rPr>
          <w:instrText xml:space="preserve"> PAGEREF _Toc75108017 \h </w:instrText>
        </w:r>
        <w:r>
          <w:rPr>
            <w:noProof/>
            <w:webHidden/>
          </w:rPr>
        </w:r>
        <w:r>
          <w:rPr>
            <w:noProof/>
            <w:webHidden/>
          </w:rPr>
          <w:fldChar w:fldCharType="separate"/>
        </w:r>
        <w:r>
          <w:rPr>
            <w:noProof/>
            <w:webHidden/>
          </w:rPr>
          <w:t>32</w:t>
        </w:r>
        <w:r>
          <w:rPr>
            <w:noProof/>
            <w:webHidden/>
          </w:rPr>
          <w:fldChar w:fldCharType="end"/>
        </w:r>
      </w:hyperlink>
    </w:p>
    <w:p w14:paraId="7F5A4EC3" w14:textId="402AB64C" w:rsidR="00F93D3C" w:rsidRDefault="00F93D3C">
      <w:pPr>
        <w:pStyle w:val="TM2"/>
        <w:tabs>
          <w:tab w:val="left" w:pos="880"/>
          <w:tab w:val="right" w:leader="dot" w:pos="9062"/>
        </w:tabs>
        <w:rPr>
          <w:rFonts w:eastAsiaTheme="minorEastAsia"/>
          <w:noProof/>
          <w:lang w:eastAsia="fr-CH"/>
        </w:rPr>
      </w:pPr>
      <w:hyperlink w:anchor="_Toc75108018" w:history="1">
        <w:r w:rsidRPr="00FD0F43">
          <w:rPr>
            <w:rStyle w:val="Lienhypertexte"/>
            <w:noProof/>
          </w:rPr>
          <w:t>8.8</w:t>
        </w:r>
        <w:r>
          <w:rPr>
            <w:rFonts w:eastAsiaTheme="minorEastAsia"/>
            <w:noProof/>
            <w:lang w:eastAsia="fr-CH"/>
          </w:rPr>
          <w:tab/>
        </w:r>
        <w:r w:rsidRPr="00FD0F43">
          <w:rPr>
            <w:rStyle w:val="Lienhypertexte"/>
            <w:noProof/>
          </w:rPr>
          <w:t>Exercice 10 – POO</w:t>
        </w:r>
        <w:r>
          <w:rPr>
            <w:noProof/>
            <w:webHidden/>
          </w:rPr>
          <w:tab/>
        </w:r>
        <w:r>
          <w:rPr>
            <w:noProof/>
            <w:webHidden/>
          </w:rPr>
          <w:fldChar w:fldCharType="begin"/>
        </w:r>
        <w:r>
          <w:rPr>
            <w:noProof/>
            <w:webHidden/>
          </w:rPr>
          <w:instrText xml:space="preserve"> PAGEREF _Toc75108018 \h </w:instrText>
        </w:r>
        <w:r>
          <w:rPr>
            <w:noProof/>
            <w:webHidden/>
          </w:rPr>
        </w:r>
        <w:r>
          <w:rPr>
            <w:noProof/>
            <w:webHidden/>
          </w:rPr>
          <w:fldChar w:fldCharType="separate"/>
        </w:r>
        <w:r>
          <w:rPr>
            <w:noProof/>
            <w:webHidden/>
          </w:rPr>
          <w:t>33</w:t>
        </w:r>
        <w:r>
          <w:rPr>
            <w:noProof/>
            <w:webHidden/>
          </w:rPr>
          <w:fldChar w:fldCharType="end"/>
        </w:r>
      </w:hyperlink>
    </w:p>
    <w:p w14:paraId="468C95C9" w14:textId="4E4CD6AE" w:rsidR="00F93D3C" w:rsidRDefault="00F93D3C">
      <w:pPr>
        <w:pStyle w:val="TM3"/>
        <w:tabs>
          <w:tab w:val="left" w:pos="1320"/>
          <w:tab w:val="right" w:leader="dot" w:pos="9062"/>
        </w:tabs>
        <w:rPr>
          <w:rFonts w:eastAsiaTheme="minorEastAsia"/>
          <w:noProof/>
          <w:lang w:eastAsia="fr-CH"/>
        </w:rPr>
      </w:pPr>
      <w:hyperlink w:anchor="_Toc75108019" w:history="1">
        <w:r w:rsidRPr="00FD0F43">
          <w:rPr>
            <w:rStyle w:val="Lienhypertexte"/>
            <w:noProof/>
          </w:rPr>
          <w:t>8.8.1</w:t>
        </w:r>
        <w:r>
          <w:rPr>
            <w:rFonts w:eastAsiaTheme="minorEastAsia"/>
            <w:noProof/>
            <w:lang w:eastAsia="fr-CH"/>
          </w:rPr>
          <w:tab/>
        </w:r>
        <w:r w:rsidRPr="00FD0F43">
          <w:rPr>
            <w:rStyle w:val="Lienhypertexte"/>
            <w:noProof/>
          </w:rPr>
          <w:t>Fonctions privées</w:t>
        </w:r>
        <w:r>
          <w:rPr>
            <w:noProof/>
            <w:webHidden/>
          </w:rPr>
          <w:tab/>
        </w:r>
        <w:r>
          <w:rPr>
            <w:noProof/>
            <w:webHidden/>
          </w:rPr>
          <w:fldChar w:fldCharType="begin"/>
        </w:r>
        <w:r>
          <w:rPr>
            <w:noProof/>
            <w:webHidden/>
          </w:rPr>
          <w:instrText xml:space="preserve"> PAGEREF _Toc75108019 \h </w:instrText>
        </w:r>
        <w:r>
          <w:rPr>
            <w:noProof/>
            <w:webHidden/>
          </w:rPr>
        </w:r>
        <w:r>
          <w:rPr>
            <w:noProof/>
            <w:webHidden/>
          </w:rPr>
          <w:fldChar w:fldCharType="separate"/>
        </w:r>
        <w:r>
          <w:rPr>
            <w:noProof/>
            <w:webHidden/>
          </w:rPr>
          <w:t>33</w:t>
        </w:r>
        <w:r>
          <w:rPr>
            <w:noProof/>
            <w:webHidden/>
          </w:rPr>
          <w:fldChar w:fldCharType="end"/>
        </w:r>
      </w:hyperlink>
    </w:p>
    <w:p w14:paraId="1A5B1F1B" w14:textId="19395FA1" w:rsidR="00F93D3C" w:rsidRDefault="00F93D3C">
      <w:pPr>
        <w:pStyle w:val="TM3"/>
        <w:tabs>
          <w:tab w:val="left" w:pos="1320"/>
          <w:tab w:val="right" w:leader="dot" w:pos="9062"/>
        </w:tabs>
        <w:rPr>
          <w:rFonts w:eastAsiaTheme="minorEastAsia"/>
          <w:noProof/>
          <w:lang w:eastAsia="fr-CH"/>
        </w:rPr>
      </w:pPr>
      <w:hyperlink w:anchor="_Toc75108020" w:history="1">
        <w:r w:rsidRPr="00FD0F43">
          <w:rPr>
            <w:rStyle w:val="Lienhypertexte"/>
            <w:noProof/>
          </w:rPr>
          <w:t>8.8.2</w:t>
        </w:r>
        <w:r>
          <w:rPr>
            <w:rFonts w:eastAsiaTheme="minorEastAsia"/>
            <w:noProof/>
            <w:lang w:eastAsia="fr-CH"/>
          </w:rPr>
          <w:tab/>
        </w:r>
        <w:r w:rsidRPr="00FD0F43">
          <w:rPr>
            <w:rStyle w:val="Lienhypertexte"/>
            <w:noProof/>
          </w:rPr>
          <w:t>Démarrer un à la fin du chargement</w:t>
        </w:r>
        <w:r>
          <w:rPr>
            <w:noProof/>
            <w:webHidden/>
          </w:rPr>
          <w:tab/>
        </w:r>
        <w:r>
          <w:rPr>
            <w:noProof/>
            <w:webHidden/>
          </w:rPr>
          <w:fldChar w:fldCharType="begin"/>
        </w:r>
        <w:r>
          <w:rPr>
            <w:noProof/>
            <w:webHidden/>
          </w:rPr>
          <w:instrText xml:space="preserve"> PAGEREF _Toc75108020 \h </w:instrText>
        </w:r>
        <w:r>
          <w:rPr>
            <w:noProof/>
            <w:webHidden/>
          </w:rPr>
        </w:r>
        <w:r>
          <w:rPr>
            <w:noProof/>
            <w:webHidden/>
          </w:rPr>
          <w:fldChar w:fldCharType="separate"/>
        </w:r>
        <w:r>
          <w:rPr>
            <w:noProof/>
            <w:webHidden/>
          </w:rPr>
          <w:t>33</w:t>
        </w:r>
        <w:r>
          <w:rPr>
            <w:noProof/>
            <w:webHidden/>
          </w:rPr>
          <w:fldChar w:fldCharType="end"/>
        </w:r>
      </w:hyperlink>
    </w:p>
    <w:p w14:paraId="34C5158B" w14:textId="4FA9377E" w:rsidR="00F93D3C" w:rsidRDefault="00F93D3C">
      <w:pPr>
        <w:pStyle w:val="TM3"/>
        <w:tabs>
          <w:tab w:val="left" w:pos="1320"/>
          <w:tab w:val="right" w:leader="dot" w:pos="9062"/>
        </w:tabs>
        <w:rPr>
          <w:rFonts w:eastAsiaTheme="minorEastAsia"/>
          <w:noProof/>
          <w:lang w:eastAsia="fr-CH"/>
        </w:rPr>
      </w:pPr>
      <w:hyperlink w:anchor="_Toc75108021" w:history="1">
        <w:r w:rsidRPr="00FD0F43">
          <w:rPr>
            <w:rStyle w:val="Lienhypertexte"/>
            <w:noProof/>
          </w:rPr>
          <w:t>8.8.3</w:t>
        </w:r>
        <w:r>
          <w:rPr>
            <w:rFonts w:eastAsiaTheme="minorEastAsia"/>
            <w:noProof/>
            <w:lang w:eastAsia="fr-CH"/>
          </w:rPr>
          <w:tab/>
        </w:r>
        <w:r w:rsidRPr="00FD0F43">
          <w:rPr>
            <w:rStyle w:val="Lienhypertexte"/>
            <w:noProof/>
          </w:rPr>
          <w:t>Différence entre =, == et ===</w:t>
        </w:r>
        <w:r>
          <w:rPr>
            <w:noProof/>
            <w:webHidden/>
          </w:rPr>
          <w:tab/>
        </w:r>
        <w:r>
          <w:rPr>
            <w:noProof/>
            <w:webHidden/>
          </w:rPr>
          <w:fldChar w:fldCharType="begin"/>
        </w:r>
        <w:r>
          <w:rPr>
            <w:noProof/>
            <w:webHidden/>
          </w:rPr>
          <w:instrText xml:space="preserve"> PAGEREF _Toc75108021 \h </w:instrText>
        </w:r>
        <w:r>
          <w:rPr>
            <w:noProof/>
            <w:webHidden/>
          </w:rPr>
        </w:r>
        <w:r>
          <w:rPr>
            <w:noProof/>
            <w:webHidden/>
          </w:rPr>
          <w:fldChar w:fldCharType="separate"/>
        </w:r>
        <w:r>
          <w:rPr>
            <w:noProof/>
            <w:webHidden/>
          </w:rPr>
          <w:t>33</w:t>
        </w:r>
        <w:r>
          <w:rPr>
            <w:noProof/>
            <w:webHidden/>
          </w:rPr>
          <w:fldChar w:fldCharType="end"/>
        </w:r>
      </w:hyperlink>
    </w:p>
    <w:p w14:paraId="07D83AF5" w14:textId="2229BC01" w:rsidR="00F93D3C" w:rsidRDefault="00F93D3C">
      <w:pPr>
        <w:pStyle w:val="TM2"/>
        <w:tabs>
          <w:tab w:val="left" w:pos="880"/>
          <w:tab w:val="right" w:leader="dot" w:pos="9062"/>
        </w:tabs>
        <w:rPr>
          <w:rFonts w:eastAsiaTheme="minorEastAsia"/>
          <w:noProof/>
          <w:lang w:eastAsia="fr-CH"/>
        </w:rPr>
      </w:pPr>
      <w:hyperlink w:anchor="_Toc75108022" w:history="1">
        <w:r w:rsidRPr="00FD0F43">
          <w:rPr>
            <w:rStyle w:val="Lienhypertexte"/>
            <w:noProof/>
          </w:rPr>
          <w:t>8.9</w:t>
        </w:r>
        <w:r>
          <w:rPr>
            <w:rFonts w:eastAsiaTheme="minorEastAsia"/>
            <w:noProof/>
            <w:lang w:eastAsia="fr-CH"/>
          </w:rPr>
          <w:tab/>
        </w:r>
        <w:r w:rsidRPr="00FD0F43">
          <w:rPr>
            <w:rStyle w:val="Lienhypertexte"/>
            <w:noProof/>
          </w:rPr>
          <w:t>Exercice 11 – Classes</w:t>
        </w:r>
        <w:r>
          <w:rPr>
            <w:noProof/>
            <w:webHidden/>
          </w:rPr>
          <w:tab/>
        </w:r>
        <w:r>
          <w:rPr>
            <w:noProof/>
            <w:webHidden/>
          </w:rPr>
          <w:fldChar w:fldCharType="begin"/>
        </w:r>
        <w:r>
          <w:rPr>
            <w:noProof/>
            <w:webHidden/>
          </w:rPr>
          <w:instrText xml:space="preserve"> PAGEREF _Toc75108022 \h </w:instrText>
        </w:r>
        <w:r>
          <w:rPr>
            <w:noProof/>
            <w:webHidden/>
          </w:rPr>
        </w:r>
        <w:r>
          <w:rPr>
            <w:noProof/>
            <w:webHidden/>
          </w:rPr>
          <w:fldChar w:fldCharType="separate"/>
        </w:r>
        <w:r>
          <w:rPr>
            <w:noProof/>
            <w:webHidden/>
          </w:rPr>
          <w:t>34</w:t>
        </w:r>
        <w:r>
          <w:rPr>
            <w:noProof/>
            <w:webHidden/>
          </w:rPr>
          <w:fldChar w:fldCharType="end"/>
        </w:r>
      </w:hyperlink>
    </w:p>
    <w:p w14:paraId="0D5A8B18" w14:textId="7EC319ED" w:rsidR="00F93D3C" w:rsidRDefault="00F93D3C">
      <w:pPr>
        <w:pStyle w:val="TM3"/>
        <w:tabs>
          <w:tab w:val="left" w:pos="1320"/>
          <w:tab w:val="right" w:leader="dot" w:pos="9062"/>
        </w:tabs>
        <w:rPr>
          <w:rFonts w:eastAsiaTheme="minorEastAsia"/>
          <w:noProof/>
          <w:lang w:eastAsia="fr-CH"/>
        </w:rPr>
      </w:pPr>
      <w:hyperlink w:anchor="_Toc75108023" w:history="1">
        <w:r w:rsidRPr="00FD0F43">
          <w:rPr>
            <w:rStyle w:val="Lienhypertexte"/>
            <w:noProof/>
          </w:rPr>
          <w:t>8.9.1</w:t>
        </w:r>
        <w:r>
          <w:rPr>
            <w:rFonts w:eastAsiaTheme="minorEastAsia"/>
            <w:noProof/>
            <w:lang w:eastAsia="fr-CH"/>
          </w:rPr>
          <w:tab/>
        </w:r>
        <w:r w:rsidRPr="00FD0F43">
          <w:rPr>
            <w:rStyle w:val="Lienhypertexte"/>
            <w:noProof/>
          </w:rPr>
          <w:t>Création d’une classe Ctrl :</w:t>
        </w:r>
        <w:r>
          <w:rPr>
            <w:noProof/>
            <w:webHidden/>
          </w:rPr>
          <w:tab/>
        </w:r>
        <w:r>
          <w:rPr>
            <w:noProof/>
            <w:webHidden/>
          </w:rPr>
          <w:fldChar w:fldCharType="begin"/>
        </w:r>
        <w:r>
          <w:rPr>
            <w:noProof/>
            <w:webHidden/>
          </w:rPr>
          <w:instrText xml:space="preserve"> PAGEREF _Toc75108023 \h </w:instrText>
        </w:r>
        <w:r>
          <w:rPr>
            <w:noProof/>
            <w:webHidden/>
          </w:rPr>
        </w:r>
        <w:r>
          <w:rPr>
            <w:noProof/>
            <w:webHidden/>
          </w:rPr>
          <w:fldChar w:fldCharType="separate"/>
        </w:r>
        <w:r>
          <w:rPr>
            <w:noProof/>
            <w:webHidden/>
          </w:rPr>
          <w:t>35</w:t>
        </w:r>
        <w:r>
          <w:rPr>
            <w:noProof/>
            <w:webHidden/>
          </w:rPr>
          <w:fldChar w:fldCharType="end"/>
        </w:r>
      </w:hyperlink>
    </w:p>
    <w:p w14:paraId="6596D323" w14:textId="6B2C8721" w:rsidR="00F93D3C" w:rsidRDefault="00F93D3C">
      <w:pPr>
        <w:pStyle w:val="TM1"/>
        <w:rPr>
          <w:rFonts w:eastAsiaTheme="minorEastAsia"/>
          <w:b w:val="0"/>
          <w:noProof/>
          <w:sz w:val="22"/>
          <w:lang w:eastAsia="fr-CH"/>
        </w:rPr>
      </w:pPr>
      <w:hyperlink w:anchor="_Toc75108024" w:history="1">
        <w:r w:rsidRPr="00FD0F43">
          <w:rPr>
            <w:rStyle w:val="Lienhypertexte"/>
            <w:noProof/>
          </w:rPr>
          <w:t>9</w:t>
        </w:r>
        <w:r>
          <w:rPr>
            <w:rFonts w:eastAsiaTheme="minorEastAsia"/>
            <w:b w:val="0"/>
            <w:noProof/>
            <w:sz w:val="22"/>
            <w:lang w:eastAsia="fr-CH"/>
          </w:rPr>
          <w:tab/>
        </w:r>
        <w:r w:rsidRPr="00FD0F43">
          <w:rPr>
            <w:rStyle w:val="Lienhypertexte"/>
            <w:noProof/>
          </w:rPr>
          <w:t>Auto-évaluation et conclusion</w:t>
        </w:r>
        <w:r>
          <w:rPr>
            <w:noProof/>
            <w:webHidden/>
          </w:rPr>
          <w:tab/>
        </w:r>
        <w:r>
          <w:rPr>
            <w:noProof/>
            <w:webHidden/>
          </w:rPr>
          <w:fldChar w:fldCharType="begin"/>
        </w:r>
        <w:r>
          <w:rPr>
            <w:noProof/>
            <w:webHidden/>
          </w:rPr>
          <w:instrText xml:space="preserve"> PAGEREF _Toc75108024 \h </w:instrText>
        </w:r>
        <w:r>
          <w:rPr>
            <w:noProof/>
            <w:webHidden/>
          </w:rPr>
        </w:r>
        <w:r>
          <w:rPr>
            <w:noProof/>
            <w:webHidden/>
          </w:rPr>
          <w:fldChar w:fldCharType="separate"/>
        </w:r>
        <w:r>
          <w:rPr>
            <w:noProof/>
            <w:webHidden/>
          </w:rPr>
          <w:t>35</w:t>
        </w:r>
        <w:r>
          <w:rPr>
            <w:noProof/>
            <w:webHidden/>
          </w:rPr>
          <w:fldChar w:fldCharType="end"/>
        </w:r>
      </w:hyperlink>
    </w:p>
    <w:p w14:paraId="5D85D82F" w14:textId="662EC120" w:rsidR="00063001" w:rsidRDefault="00130D6C" w:rsidP="00C05D87">
      <w:pPr>
        <w:pStyle w:val="PTxtRP"/>
        <w:sectPr w:rsidR="00063001" w:rsidSect="00F47A32">
          <w:headerReference w:type="default" r:id="rId11"/>
          <w:pgSz w:w="11906" w:h="16838"/>
          <w:pgMar w:top="1417" w:right="1417" w:bottom="1417" w:left="1417" w:header="708" w:footer="708" w:gutter="0"/>
          <w:cols w:space="708"/>
          <w:docGrid w:linePitch="360"/>
        </w:sectPr>
      </w:pPr>
      <w:r>
        <w:rPr>
          <w:b/>
        </w:rPr>
        <w:fldChar w:fldCharType="end"/>
      </w:r>
    </w:p>
    <w:p w14:paraId="0D6C5A6B" w14:textId="28DAEE44" w:rsidR="00691234" w:rsidRPr="00691234" w:rsidRDefault="00691234" w:rsidP="00F93D3C">
      <w:pPr>
        <w:pStyle w:val="Titre1"/>
      </w:pPr>
      <w:bookmarkStart w:id="0" w:name="_Toc75107977"/>
      <w:r w:rsidRPr="00691234">
        <w:lastRenderedPageBreak/>
        <w:t xml:space="preserve">Introduction module et </w:t>
      </w:r>
      <w:r w:rsidR="00F9007D" w:rsidRPr="00691234">
        <w:t>projet</w:t>
      </w:r>
      <w:bookmarkEnd w:id="0"/>
    </w:p>
    <w:p w14:paraId="6A35D8A0" w14:textId="453EB08D" w:rsidR="00691234" w:rsidRDefault="00691234" w:rsidP="00691234">
      <w:pPr>
        <w:pStyle w:val="Titre2"/>
      </w:pPr>
      <w:bookmarkStart w:id="1" w:name="_Toc75107978"/>
      <w:r w:rsidRPr="00691234">
        <w:t>définition du projet personnel</w:t>
      </w:r>
      <w:bookmarkEnd w:id="1"/>
    </w:p>
    <w:p w14:paraId="7015F4A4" w14:textId="3AA089FE" w:rsidR="00C939F4" w:rsidRDefault="00C939F4" w:rsidP="00C939F4">
      <w:pPr>
        <w:pStyle w:val="PTxtRP"/>
        <w:rPr>
          <w:lang w:val="fr-CH"/>
        </w:rPr>
      </w:pPr>
      <w:r>
        <w:rPr>
          <w:lang w:val="fr-CH"/>
        </w:rPr>
        <w:t xml:space="preserve">Mon projet va </w:t>
      </w:r>
      <w:r w:rsidR="00D87B7A">
        <w:rPr>
          <w:lang w:val="fr-CH"/>
        </w:rPr>
        <w:t>me permettre de me tenir a</w:t>
      </w:r>
      <w:r w:rsidR="00DB387F">
        <w:rPr>
          <w:lang w:val="fr-CH"/>
        </w:rPr>
        <w:t>u</w:t>
      </w:r>
      <w:r w:rsidR="00D87B7A">
        <w:rPr>
          <w:lang w:val="fr-CH"/>
        </w:rPr>
        <w:t xml:space="preserve"> courant de toutes les nouvelles </w:t>
      </w:r>
      <w:r w:rsidR="00E615A4">
        <w:rPr>
          <w:lang w:val="fr-CH"/>
        </w:rPr>
        <w:t xml:space="preserve">updates de SpaceX et d’avoir un historique de tous les lancements depuis </w:t>
      </w:r>
      <w:r w:rsidR="00AB3155">
        <w:rPr>
          <w:lang w:val="fr-CH"/>
        </w:rPr>
        <w:t>les débuts</w:t>
      </w:r>
      <w:r w:rsidR="00E615A4">
        <w:rPr>
          <w:lang w:val="fr-CH"/>
        </w:rPr>
        <w:t xml:space="preserve"> de l’</w:t>
      </w:r>
      <w:r w:rsidR="006E6B8C">
        <w:rPr>
          <w:lang w:val="fr-CH"/>
        </w:rPr>
        <w:t>entreprise</w:t>
      </w:r>
      <w:r w:rsidR="00E615A4">
        <w:rPr>
          <w:lang w:val="fr-CH"/>
        </w:rPr>
        <w:t>.</w:t>
      </w:r>
      <w:r w:rsidR="00016999">
        <w:rPr>
          <w:lang w:val="fr-CH"/>
        </w:rPr>
        <w:t xml:space="preserve"> Mon site permettra aussi d’avoir des informations précises sur les pads de</w:t>
      </w:r>
      <w:r>
        <w:rPr>
          <w:lang w:val="fr-CH"/>
        </w:rPr>
        <w:t xml:space="preserve"> lancements,</w:t>
      </w:r>
      <w:r w:rsidR="00016999">
        <w:rPr>
          <w:lang w:val="fr-CH"/>
        </w:rPr>
        <w:t xml:space="preserve"> les</w:t>
      </w:r>
      <w:r>
        <w:rPr>
          <w:lang w:val="fr-CH"/>
        </w:rPr>
        <w:t xml:space="preserve"> pads d’</w:t>
      </w:r>
      <w:r w:rsidR="003670CA">
        <w:rPr>
          <w:lang w:val="fr-CH"/>
        </w:rPr>
        <w:t>atterrissage</w:t>
      </w:r>
      <w:r>
        <w:rPr>
          <w:lang w:val="fr-CH"/>
        </w:rPr>
        <w:t>,</w:t>
      </w:r>
      <w:r w:rsidR="005D403E">
        <w:rPr>
          <w:lang w:val="fr-CH"/>
        </w:rPr>
        <w:t xml:space="preserve"> les</w:t>
      </w:r>
      <w:r>
        <w:rPr>
          <w:lang w:val="fr-CH"/>
        </w:rPr>
        <w:t xml:space="preserve"> </w:t>
      </w:r>
      <w:r w:rsidR="005D403E">
        <w:rPr>
          <w:lang w:val="fr-CH"/>
        </w:rPr>
        <w:t xml:space="preserve">différentes </w:t>
      </w:r>
      <w:r>
        <w:rPr>
          <w:lang w:val="fr-CH"/>
        </w:rPr>
        <w:t>fusées,</w:t>
      </w:r>
      <w:r w:rsidR="005D403E">
        <w:rPr>
          <w:lang w:val="fr-CH"/>
        </w:rPr>
        <w:t xml:space="preserve"> les</w:t>
      </w:r>
      <w:r>
        <w:rPr>
          <w:lang w:val="fr-CH"/>
        </w:rPr>
        <w:t xml:space="preserve"> bateaux, les membres d’équipages</w:t>
      </w:r>
      <w:r w:rsidR="005D403E">
        <w:rPr>
          <w:lang w:val="fr-CH"/>
        </w:rPr>
        <w:t xml:space="preserve"> qui </w:t>
      </w:r>
      <w:r w:rsidR="006E6B8C">
        <w:rPr>
          <w:lang w:val="fr-CH"/>
        </w:rPr>
        <w:t>ont</w:t>
      </w:r>
      <w:r w:rsidR="005D403E">
        <w:rPr>
          <w:lang w:val="fr-CH"/>
        </w:rPr>
        <w:t xml:space="preserve"> servi pour SpaceX</w:t>
      </w:r>
      <w:r w:rsidR="007317D3">
        <w:rPr>
          <w:lang w:val="fr-CH"/>
        </w:rPr>
        <w:t xml:space="preserve">, </w:t>
      </w:r>
      <w:r w:rsidR="00AB3155">
        <w:rPr>
          <w:lang w:val="fr-CH"/>
        </w:rPr>
        <w:t xml:space="preserve">les </w:t>
      </w:r>
      <w:r w:rsidR="007317D3">
        <w:rPr>
          <w:lang w:val="fr-CH"/>
        </w:rPr>
        <w:t>infos</w:t>
      </w:r>
      <w:r w:rsidR="00AB3155">
        <w:rPr>
          <w:lang w:val="fr-CH"/>
        </w:rPr>
        <w:t xml:space="preserve"> générales</w:t>
      </w:r>
      <w:r w:rsidR="007317D3">
        <w:rPr>
          <w:lang w:val="fr-CH"/>
        </w:rPr>
        <w:t xml:space="preserve"> sur l’entreprise</w:t>
      </w:r>
      <w:r w:rsidR="00135576">
        <w:rPr>
          <w:lang w:val="fr-CH"/>
        </w:rPr>
        <w:t xml:space="preserve">, </w:t>
      </w:r>
      <w:r w:rsidR="00AB3155">
        <w:rPr>
          <w:lang w:val="fr-CH"/>
        </w:rPr>
        <w:t xml:space="preserve">et les </w:t>
      </w:r>
      <w:r w:rsidR="006E6B8C">
        <w:rPr>
          <w:lang w:val="fr-CH"/>
        </w:rPr>
        <w:t>différentes capsules</w:t>
      </w:r>
      <w:r w:rsidR="00135576">
        <w:rPr>
          <w:lang w:val="fr-CH"/>
        </w:rPr>
        <w:t>.</w:t>
      </w:r>
      <w:r w:rsidR="00EA3200">
        <w:rPr>
          <w:lang w:val="fr-CH"/>
        </w:rPr>
        <w:t xml:space="preserve"> Ce site sera hébergé sur mon sous-domaine : puryn.emf-informatique.</w:t>
      </w:r>
      <w:r w:rsidR="00592469">
        <w:rPr>
          <w:lang w:val="fr-CH"/>
        </w:rPr>
        <w:t xml:space="preserve">ch. Je vais utiliser une API de SpaceX libre que j’ai trouvé sur github : </w:t>
      </w:r>
      <w:hyperlink r:id="rId12" w:history="1">
        <w:r w:rsidRPr="00C878AD">
          <w:rPr>
            <w:rStyle w:val="Lienhypertexte"/>
            <w:lang w:val="fr-CH"/>
          </w:rPr>
          <w:t>https://github.com/r-spacex/SpaceX-API/tree/master/docs/v4</w:t>
        </w:r>
      </w:hyperlink>
    </w:p>
    <w:p w14:paraId="3BDAA3CD" w14:textId="5B93961F" w:rsidR="00502B23" w:rsidRDefault="00502B23" w:rsidP="00C939F4">
      <w:pPr>
        <w:pStyle w:val="PTxtRP"/>
        <w:rPr>
          <w:lang w:val="fr-CH"/>
        </w:rPr>
      </w:pPr>
      <w:r>
        <w:rPr>
          <w:lang w:val="fr-CH"/>
        </w:rPr>
        <w:t xml:space="preserve">Grâce à ce site internet tous les </w:t>
      </w:r>
      <w:r w:rsidR="007314E2">
        <w:rPr>
          <w:lang w:val="fr-CH"/>
        </w:rPr>
        <w:t>lancements</w:t>
      </w:r>
      <w:r>
        <w:rPr>
          <w:lang w:val="fr-CH"/>
        </w:rPr>
        <w:t xml:space="preserve"> et </w:t>
      </w:r>
      <w:r w:rsidR="007314E2">
        <w:rPr>
          <w:lang w:val="fr-CH"/>
        </w:rPr>
        <w:t>les nouveaux équipements</w:t>
      </w:r>
      <w:r>
        <w:rPr>
          <w:lang w:val="fr-CH"/>
        </w:rPr>
        <w:t xml:space="preserve"> de </w:t>
      </w:r>
      <w:r w:rsidR="007314E2">
        <w:rPr>
          <w:lang w:val="fr-CH"/>
        </w:rPr>
        <w:t>SPACEX</w:t>
      </w:r>
    </w:p>
    <w:p w14:paraId="47F31CDF" w14:textId="0BAF330A" w:rsidR="005F1B16" w:rsidRDefault="005F1B16" w:rsidP="00C939F4">
      <w:pPr>
        <w:pStyle w:val="PTxtRP"/>
        <w:rPr>
          <w:lang w:val="fr-CH"/>
        </w:rPr>
      </w:pPr>
      <w:r>
        <w:rPr>
          <w:lang w:val="fr-CH"/>
        </w:rPr>
        <w:t xml:space="preserve">Voici un exemple </w:t>
      </w:r>
      <w:r w:rsidR="008C6019">
        <w:rPr>
          <w:lang w:val="fr-CH"/>
        </w:rPr>
        <w:t>de</w:t>
      </w:r>
      <w:r>
        <w:rPr>
          <w:lang w:val="fr-CH"/>
        </w:rPr>
        <w:t xml:space="preserve"> requête GET pour le dernier lancement</w:t>
      </w:r>
    </w:p>
    <w:p w14:paraId="5B45BA42" w14:textId="4BCFAAA5" w:rsidR="000D5A87" w:rsidRPr="000D5A87" w:rsidRDefault="000D5A87" w:rsidP="00C939F4">
      <w:pPr>
        <w:pStyle w:val="PTxtRP"/>
        <w:rPr>
          <w:lang w:val="en-US"/>
        </w:rPr>
      </w:pPr>
      <w:r w:rsidRPr="000D5A87">
        <w:rPr>
          <w:color w:val="00B050"/>
          <w:lang w:val="en-US"/>
        </w:rPr>
        <w:t>GET</w:t>
      </w:r>
      <w:r w:rsidRPr="000D5A87">
        <w:rPr>
          <w:lang w:val="en-US"/>
        </w:rPr>
        <w:t xml:space="preserve"> https://api.spacexdata.com/v4/launches/latest</w:t>
      </w:r>
    </w:p>
    <w:p w14:paraId="5311C317" w14:textId="77777777" w:rsidR="008E0A45" w:rsidRPr="0050586F" w:rsidRDefault="008E0A45" w:rsidP="008E0A45">
      <w:pPr>
        <w:pStyle w:val="PCode"/>
        <w:shd w:val="clear" w:color="auto" w:fill="FFFFCC"/>
        <w:rPr>
          <w:lang w:val="en-US"/>
        </w:rPr>
      </w:pPr>
      <w:r w:rsidRPr="0050586F">
        <w:rPr>
          <w:lang w:val="en-US"/>
        </w:rPr>
        <w:t>{</w:t>
      </w:r>
    </w:p>
    <w:p w14:paraId="6B762B82" w14:textId="77777777" w:rsidR="008E0A45" w:rsidRPr="0050586F" w:rsidRDefault="008E0A45" w:rsidP="008E0A45">
      <w:pPr>
        <w:pStyle w:val="PCode"/>
        <w:shd w:val="clear" w:color="auto" w:fill="FFFFCC"/>
        <w:rPr>
          <w:lang w:val="en-US"/>
        </w:rPr>
      </w:pPr>
      <w:r w:rsidRPr="0050586F">
        <w:rPr>
          <w:lang w:val="en-US"/>
        </w:rPr>
        <w:t>    </w:t>
      </w:r>
      <w:r w:rsidRPr="0050586F">
        <w:rPr>
          <w:color w:val="A31515"/>
          <w:lang w:val="en-US"/>
        </w:rPr>
        <w:t>"fairings"</w:t>
      </w:r>
      <w:r w:rsidRPr="0050586F">
        <w:rPr>
          <w:lang w:val="en-US"/>
        </w:rPr>
        <w:t>: {</w:t>
      </w:r>
    </w:p>
    <w:p w14:paraId="2F70187B" w14:textId="77777777" w:rsidR="008E0A45" w:rsidRPr="0050586F" w:rsidRDefault="008E0A45" w:rsidP="008E0A45">
      <w:pPr>
        <w:pStyle w:val="PCode"/>
        <w:shd w:val="clear" w:color="auto" w:fill="FFFFCC"/>
        <w:rPr>
          <w:lang w:val="en-US"/>
        </w:rPr>
      </w:pPr>
      <w:r w:rsidRPr="0050586F">
        <w:rPr>
          <w:lang w:val="en-US"/>
        </w:rPr>
        <w:t>        </w:t>
      </w:r>
      <w:r w:rsidRPr="0050586F">
        <w:rPr>
          <w:color w:val="A31515"/>
          <w:lang w:val="en-US"/>
        </w:rPr>
        <w:t>"reused"</w:t>
      </w:r>
      <w:r w:rsidRPr="0050586F">
        <w:rPr>
          <w:lang w:val="en-US"/>
        </w:rPr>
        <w:t>: </w:t>
      </w:r>
      <w:r w:rsidRPr="0050586F">
        <w:rPr>
          <w:b/>
          <w:bCs/>
          <w:color w:val="0451A5"/>
          <w:lang w:val="en-US"/>
        </w:rPr>
        <w:t>true</w:t>
      </w:r>
      <w:r w:rsidRPr="0050586F">
        <w:rPr>
          <w:lang w:val="en-US"/>
        </w:rPr>
        <w:t>,</w:t>
      </w:r>
    </w:p>
    <w:p w14:paraId="7A680311" w14:textId="77777777" w:rsidR="008E0A45" w:rsidRPr="0050586F" w:rsidRDefault="008E0A45" w:rsidP="008E0A45">
      <w:pPr>
        <w:pStyle w:val="PCode"/>
        <w:shd w:val="clear" w:color="auto" w:fill="FFFFCC"/>
        <w:rPr>
          <w:lang w:val="en-US"/>
        </w:rPr>
      </w:pPr>
      <w:r w:rsidRPr="0050586F">
        <w:rPr>
          <w:lang w:val="en-US"/>
        </w:rPr>
        <w:t>        </w:t>
      </w:r>
      <w:r w:rsidRPr="0050586F">
        <w:rPr>
          <w:color w:val="A31515"/>
          <w:lang w:val="en-US"/>
        </w:rPr>
        <w:t>"recovery_attempt"</w:t>
      </w:r>
      <w:r w:rsidRPr="0050586F">
        <w:rPr>
          <w:lang w:val="en-US"/>
        </w:rPr>
        <w:t>: </w:t>
      </w:r>
      <w:r w:rsidRPr="0050586F">
        <w:rPr>
          <w:b/>
          <w:bCs/>
          <w:color w:val="0451A5"/>
          <w:lang w:val="en-US"/>
        </w:rPr>
        <w:t>true</w:t>
      </w:r>
      <w:r w:rsidRPr="0050586F">
        <w:rPr>
          <w:lang w:val="en-US"/>
        </w:rPr>
        <w:t>,</w:t>
      </w:r>
    </w:p>
    <w:p w14:paraId="034AA1F5" w14:textId="77777777" w:rsidR="008E0A45" w:rsidRPr="0050586F" w:rsidRDefault="008E0A45" w:rsidP="008E0A45">
      <w:pPr>
        <w:pStyle w:val="PCode"/>
        <w:shd w:val="clear" w:color="auto" w:fill="FFFFCC"/>
        <w:rPr>
          <w:lang w:val="en-US"/>
        </w:rPr>
      </w:pPr>
      <w:r w:rsidRPr="0050586F">
        <w:rPr>
          <w:lang w:val="en-US"/>
        </w:rPr>
        <w:t>        </w:t>
      </w:r>
      <w:r w:rsidRPr="0050586F">
        <w:rPr>
          <w:color w:val="A31515"/>
          <w:lang w:val="en-US"/>
        </w:rPr>
        <w:t>"recovered"</w:t>
      </w:r>
      <w:r w:rsidRPr="0050586F">
        <w:rPr>
          <w:lang w:val="en-US"/>
        </w:rPr>
        <w:t>: </w:t>
      </w:r>
      <w:r w:rsidRPr="0050586F">
        <w:rPr>
          <w:b/>
          <w:bCs/>
          <w:color w:val="0451A5"/>
          <w:lang w:val="en-US"/>
        </w:rPr>
        <w:t>true</w:t>
      </w:r>
      <w:r w:rsidRPr="0050586F">
        <w:rPr>
          <w:lang w:val="en-US"/>
        </w:rPr>
        <w:t>,</w:t>
      </w:r>
    </w:p>
    <w:p w14:paraId="6133F45E" w14:textId="77777777" w:rsidR="008E0A45" w:rsidRPr="0050586F" w:rsidRDefault="008E0A45" w:rsidP="008E0A45">
      <w:pPr>
        <w:pStyle w:val="PCode"/>
        <w:shd w:val="clear" w:color="auto" w:fill="FFFFCC"/>
        <w:rPr>
          <w:lang w:val="en-US"/>
        </w:rPr>
      </w:pPr>
      <w:r w:rsidRPr="0050586F">
        <w:rPr>
          <w:lang w:val="en-US"/>
        </w:rPr>
        <w:t>        </w:t>
      </w:r>
      <w:r w:rsidRPr="0050586F">
        <w:rPr>
          <w:color w:val="A31515"/>
          <w:lang w:val="en-US"/>
        </w:rPr>
        <w:t>"ships"</w:t>
      </w:r>
      <w:r w:rsidRPr="0050586F">
        <w:rPr>
          <w:lang w:val="en-US"/>
        </w:rPr>
        <w:t>: [</w:t>
      </w:r>
    </w:p>
    <w:p w14:paraId="2132951E" w14:textId="77777777" w:rsidR="008E0A45" w:rsidRPr="0050586F" w:rsidRDefault="008E0A45" w:rsidP="008E0A45">
      <w:pPr>
        <w:pStyle w:val="PCode"/>
        <w:shd w:val="clear" w:color="auto" w:fill="FFFFCC"/>
        <w:rPr>
          <w:lang w:val="en-US"/>
        </w:rPr>
      </w:pPr>
      <w:r w:rsidRPr="0050586F">
        <w:rPr>
          <w:lang w:val="en-US"/>
        </w:rPr>
        <w:t>            </w:t>
      </w:r>
      <w:r w:rsidRPr="0050586F">
        <w:rPr>
          <w:color w:val="0451A5"/>
          <w:lang w:val="en-US"/>
        </w:rPr>
        <w:t>"5ea6ed2e080df4000697c909"</w:t>
      </w:r>
      <w:r w:rsidRPr="0050586F">
        <w:rPr>
          <w:lang w:val="en-US"/>
        </w:rPr>
        <w:t>,</w:t>
      </w:r>
    </w:p>
    <w:p w14:paraId="2C8F57A6" w14:textId="77777777" w:rsidR="008E0A45" w:rsidRPr="0050586F" w:rsidRDefault="008E0A45" w:rsidP="008E0A45">
      <w:pPr>
        <w:pStyle w:val="PCode"/>
        <w:shd w:val="clear" w:color="auto" w:fill="FFFFCC"/>
        <w:rPr>
          <w:lang w:val="en-US"/>
        </w:rPr>
      </w:pPr>
      <w:r w:rsidRPr="0050586F">
        <w:rPr>
          <w:lang w:val="en-US"/>
        </w:rPr>
        <w:t>            </w:t>
      </w:r>
      <w:r w:rsidRPr="0050586F">
        <w:rPr>
          <w:color w:val="0451A5"/>
          <w:lang w:val="en-US"/>
        </w:rPr>
        <w:t>"5ea6ed2f080df4000697c90c"</w:t>
      </w:r>
    </w:p>
    <w:p w14:paraId="1222342E" w14:textId="77777777" w:rsidR="008E0A45" w:rsidRPr="0050586F" w:rsidRDefault="008E0A45" w:rsidP="008E0A45">
      <w:pPr>
        <w:pStyle w:val="PCode"/>
        <w:shd w:val="clear" w:color="auto" w:fill="FFFFCC"/>
        <w:rPr>
          <w:lang w:val="en-US"/>
        </w:rPr>
      </w:pPr>
      <w:r w:rsidRPr="0050586F">
        <w:rPr>
          <w:lang w:val="en-US"/>
        </w:rPr>
        <w:t>        ]</w:t>
      </w:r>
    </w:p>
    <w:p w14:paraId="45387704" w14:textId="77777777" w:rsidR="008E0A45" w:rsidRPr="0050586F" w:rsidRDefault="008E0A45" w:rsidP="008E0A45">
      <w:pPr>
        <w:pStyle w:val="PCode"/>
        <w:shd w:val="clear" w:color="auto" w:fill="FFFFCC"/>
        <w:rPr>
          <w:lang w:val="en-US"/>
        </w:rPr>
      </w:pPr>
      <w:r w:rsidRPr="0050586F">
        <w:rPr>
          <w:lang w:val="en-US"/>
        </w:rPr>
        <w:t>    },</w:t>
      </w:r>
    </w:p>
    <w:p w14:paraId="223AB809" w14:textId="77777777" w:rsidR="008E0A45" w:rsidRPr="0050586F" w:rsidRDefault="008E0A45" w:rsidP="008E0A45">
      <w:pPr>
        <w:pStyle w:val="PCode"/>
        <w:shd w:val="clear" w:color="auto" w:fill="FFFFCC"/>
        <w:rPr>
          <w:lang w:val="en-US"/>
        </w:rPr>
      </w:pPr>
      <w:r w:rsidRPr="0050586F">
        <w:rPr>
          <w:lang w:val="en-US"/>
        </w:rPr>
        <w:t>    </w:t>
      </w:r>
      <w:r w:rsidRPr="0050586F">
        <w:rPr>
          <w:color w:val="A31515"/>
          <w:lang w:val="en-US"/>
        </w:rPr>
        <w:t>"links"</w:t>
      </w:r>
      <w:r w:rsidRPr="0050586F">
        <w:rPr>
          <w:lang w:val="en-US"/>
        </w:rPr>
        <w:t>: {</w:t>
      </w:r>
    </w:p>
    <w:p w14:paraId="41B2F41B" w14:textId="77777777" w:rsidR="008E0A45" w:rsidRPr="0050586F" w:rsidRDefault="008E0A45" w:rsidP="008E0A45">
      <w:pPr>
        <w:pStyle w:val="PCode"/>
        <w:shd w:val="clear" w:color="auto" w:fill="FFFFCC"/>
        <w:rPr>
          <w:lang w:val="en-US"/>
        </w:rPr>
      </w:pPr>
      <w:r w:rsidRPr="0050586F">
        <w:rPr>
          <w:lang w:val="en-US"/>
        </w:rPr>
        <w:t>        </w:t>
      </w:r>
      <w:r w:rsidRPr="0050586F">
        <w:rPr>
          <w:color w:val="A31515"/>
          <w:lang w:val="en-US"/>
        </w:rPr>
        <w:t>"patch"</w:t>
      </w:r>
      <w:r w:rsidRPr="0050586F">
        <w:rPr>
          <w:lang w:val="en-US"/>
        </w:rPr>
        <w:t>: {</w:t>
      </w:r>
    </w:p>
    <w:p w14:paraId="094B8A8D" w14:textId="77777777" w:rsidR="008E0A45" w:rsidRPr="0050586F" w:rsidRDefault="008E0A45" w:rsidP="008E0A45">
      <w:pPr>
        <w:pStyle w:val="PCode"/>
        <w:shd w:val="clear" w:color="auto" w:fill="FFFFCC"/>
        <w:rPr>
          <w:lang w:val="en-US"/>
        </w:rPr>
      </w:pPr>
      <w:r w:rsidRPr="0050586F">
        <w:rPr>
          <w:lang w:val="en-US"/>
        </w:rPr>
        <w:t>            </w:t>
      </w:r>
      <w:r w:rsidRPr="0050586F">
        <w:rPr>
          <w:color w:val="A31515"/>
          <w:lang w:val="en-US"/>
        </w:rPr>
        <w:t>"small"</w:t>
      </w:r>
      <w:r w:rsidRPr="0050586F">
        <w:rPr>
          <w:lang w:val="en-US"/>
        </w:rPr>
        <w:t>: </w:t>
      </w:r>
      <w:r w:rsidRPr="0050586F">
        <w:rPr>
          <w:color w:val="0451A5"/>
          <w:lang w:val="en-US"/>
        </w:rPr>
        <w:t>"https://imgur.com/BrW201S.png"</w:t>
      </w:r>
      <w:r w:rsidRPr="0050586F">
        <w:rPr>
          <w:lang w:val="en-US"/>
        </w:rPr>
        <w:t>,</w:t>
      </w:r>
    </w:p>
    <w:p w14:paraId="320EF56D" w14:textId="77777777" w:rsidR="008E0A45" w:rsidRPr="0050586F" w:rsidRDefault="008E0A45" w:rsidP="008E0A45">
      <w:pPr>
        <w:pStyle w:val="PCode"/>
        <w:shd w:val="clear" w:color="auto" w:fill="FFFFCC"/>
        <w:rPr>
          <w:lang w:val="en-US"/>
        </w:rPr>
      </w:pPr>
      <w:r w:rsidRPr="0050586F">
        <w:rPr>
          <w:lang w:val="en-US"/>
        </w:rPr>
        <w:t>            </w:t>
      </w:r>
      <w:r w:rsidRPr="0050586F">
        <w:rPr>
          <w:color w:val="A31515"/>
          <w:lang w:val="en-US"/>
        </w:rPr>
        <w:t>"large"</w:t>
      </w:r>
      <w:r w:rsidRPr="0050586F">
        <w:rPr>
          <w:lang w:val="en-US"/>
        </w:rPr>
        <w:t>: </w:t>
      </w:r>
      <w:r w:rsidRPr="0050586F">
        <w:rPr>
          <w:color w:val="0451A5"/>
          <w:lang w:val="en-US"/>
        </w:rPr>
        <w:t>"https://imgur.com/573IfGk.png"</w:t>
      </w:r>
    </w:p>
    <w:p w14:paraId="02EA24E7" w14:textId="77777777" w:rsidR="008E0A45" w:rsidRPr="0050586F" w:rsidRDefault="008E0A45" w:rsidP="008E0A45">
      <w:pPr>
        <w:pStyle w:val="PCode"/>
        <w:shd w:val="clear" w:color="auto" w:fill="FFFFCC"/>
        <w:rPr>
          <w:lang w:val="en-US"/>
        </w:rPr>
      </w:pPr>
      <w:r w:rsidRPr="0050586F">
        <w:rPr>
          <w:lang w:val="en-US"/>
        </w:rPr>
        <w:t>        },</w:t>
      </w:r>
    </w:p>
    <w:p w14:paraId="6B965E46" w14:textId="77777777" w:rsidR="008E0A45" w:rsidRPr="0050586F" w:rsidRDefault="008E0A45" w:rsidP="008E0A45">
      <w:pPr>
        <w:pStyle w:val="PCode"/>
        <w:shd w:val="clear" w:color="auto" w:fill="FFFFCC"/>
        <w:rPr>
          <w:lang w:val="en-US"/>
        </w:rPr>
      </w:pPr>
      <w:r w:rsidRPr="0050586F">
        <w:rPr>
          <w:lang w:val="en-US"/>
        </w:rPr>
        <w:t>        </w:t>
      </w:r>
      <w:r w:rsidRPr="0050586F">
        <w:rPr>
          <w:color w:val="A31515"/>
          <w:lang w:val="en-US"/>
        </w:rPr>
        <w:t>"reddit"</w:t>
      </w:r>
      <w:r w:rsidRPr="0050586F">
        <w:rPr>
          <w:lang w:val="en-US"/>
        </w:rPr>
        <w:t>: {</w:t>
      </w:r>
    </w:p>
    <w:p w14:paraId="02AB91A8" w14:textId="77777777" w:rsidR="008E0A45" w:rsidRPr="0050586F" w:rsidRDefault="008E0A45" w:rsidP="008E0A45">
      <w:pPr>
        <w:pStyle w:val="PCode"/>
        <w:shd w:val="clear" w:color="auto" w:fill="FFFFCC"/>
        <w:rPr>
          <w:lang w:val="en-US"/>
        </w:rPr>
      </w:pPr>
      <w:r w:rsidRPr="0050586F">
        <w:rPr>
          <w:lang w:val="en-US"/>
        </w:rPr>
        <w:t>            </w:t>
      </w:r>
      <w:r w:rsidRPr="0050586F">
        <w:rPr>
          <w:color w:val="A31515"/>
          <w:lang w:val="en-US"/>
        </w:rPr>
        <w:t>"campaign"</w:t>
      </w:r>
      <w:r w:rsidRPr="0050586F">
        <w:rPr>
          <w:lang w:val="en-US"/>
        </w:rPr>
        <w:t>: </w:t>
      </w:r>
      <w:r w:rsidRPr="0050586F">
        <w:rPr>
          <w:color w:val="0451A5"/>
          <w:lang w:val="en-US"/>
        </w:rPr>
        <w:t>"https://www.reddit.com/r/spacex/comments/jhu37i/starlink_general_discussion_and_deployment_thread/"</w:t>
      </w:r>
      <w:r w:rsidRPr="0050586F">
        <w:rPr>
          <w:lang w:val="en-US"/>
        </w:rPr>
        <w:t>,</w:t>
      </w:r>
    </w:p>
    <w:p w14:paraId="0AFF8591" w14:textId="77777777" w:rsidR="008E0A45" w:rsidRPr="0050586F" w:rsidRDefault="008E0A45" w:rsidP="008E0A45">
      <w:pPr>
        <w:pStyle w:val="PCode"/>
        <w:shd w:val="clear" w:color="auto" w:fill="FFFFCC"/>
        <w:rPr>
          <w:lang w:val="en-US"/>
        </w:rPr>
      </w:pPr>
      <w:r w:rsidRPr="0050586F">
        <w:rPr>
          <w:lang w:val="en-US"/>
        </w:rPr>
        <w:t>            </w:t>
      </w:r>
      <w:r w:rsidRPr="0050586F">
        <w:rPr>
          <w:color w:val="A31515"/>
          <w:lang w:val="en-US"/>
        </w:rPr>
        <w:t>"launch"</w:t>
      </w:r>
      <w:r w:rsidRPr="0050586F">
        <w:rPr>
          <w:lang w:val="en-US"/>
        </w:rPr>
        <w:t>: </w:t>
      </w:r>
      <w:r w:rsidRPr="0050586F">
        <w:rPr>
          <w:color w:val="0451A5"/>
          <w:lang w:val="en-US"/>
        </w:rPr>
        <w:t>"https://www.reddit.com/r/spacex/comments/nkxg4s/rspacex_starlink28_launch_discussion_and_updates/"</w:t>
      </w:r>
      <w:r w:rsidRPr="0050586F">
        <w:rPr>
          <w:lang w:val="en-US"/>
        </w:rPr>
        <w:t>,</w:t>
      </w:r>
    </w:p>
    <w:p w14:paraId="07B3D39D" w14:textId="77777777" w:rsidR="008E0A45" w:rsidRPr="0050586F" w:rsidRDefault="008E0A45" w:rsidP="008E0A45">
      <w:pPr>
        <w:pStyle w:val="PCode"/>
        <w:shd w:val="clear" w:color="auto" w:fill="FFFFCC"/>
        <w:rPr>
          <w:lang w:val="en-US"/>
        </w:rPr>
      </w:pPr>
      <w:r w:rsidRPr="0050586F">
        <w:rPr>
          <w:lang w:val="en-US"/>
        </w:rPr>
        <w:t>            </w:t>
      </w:r>
      <w:r w:rsidRPr="0050586F">
        <w:rPr>
          <w:color w:val="A31515"/>
          <w:lang w:val="en-US"/>
        </w:rPr>
        <w:t>"media"</w:t>
      </w:r>
      <w:r w:rsidRPr="0050586F">
        <w:rPr>
          <w:lang w:val="en-US"/>
        </w:rPr>
        <w:t>: </w:t>
      </w:r>
      <w:r w:rsidRPr="0050586F">
        <w:rPr>
          <w:b/>
          <w:bCs/>
          <w:color w:val="0451A5"/>
          <w:lang w:val="en-US"/>
        </w:rPr>
        <w:t>null</w:t>
      </w:r>
      <w:r w:rsidRPr="0050586F">
        <w:rPr>
          <w:lang w:val="en-US"/>
        </w:rPr>
        <w:t>,</w:t>
      </w:r>
    </w:p>
    <w:p w14:paraId="18C9E088" w14:textId="77777777" w:rsidR="008E0A45" w:rsidRPr="0050586F" w:rsidRDefault="008E0A45" w:rsidP="008E0A45">
      <w:pPr>
        <w:pStyle w:val="PCode"/>
        <w:shd w:val="clear" w:color="auto" w:fill="FFFFCC"/>
        <w:rPr>
          <w:lang w:val="en-US"/>
        </w:rPr>
      </w:pPr>
      <w:r w:rsidRPr="0050586F">
        <w:rPr>
          <w:lang w:val="en-US"/>
        </w:rPr>
        <w:t>            </w:t>
      </w:r>
      <w:r w:rsidRPr="0050586F">
        <w:rPr>
          <w:color w:val="A31515"/>
          <w:lang w:val="en-US"/>
        </w:rPr>
        <w:t>"recovery"</w:t>
      </w:r>
      <w:r w:rsidRPr="0050586F">
        <w:rPr>
          <w:lang w:val="en-US"/>
        </w:rPr>
        <w:t>: </w:t>
      </w:r>
      <w:r w:rsidRPr="0050586F">
        <w:rPr>
          <w:color w:val="0451A5"/>
          <w:lang w:val="en-US"/>
        </w:rPr>
        <w:t>"https://www.reddit.com/r/spacex/comments/k2ts1q/rspacex_fleet_updates_discussion_thread/"</w:t>
      </w:r>
    </w:p>
    <w:p w14:paraId="13B775F6" w14:textId="77777777" w:rsidR="008E0A45" w:rsidRPr="008E0A45" w:rsidRDefault="008E0A45" w:rsidP="008E0A45">
      <w:pPr>
        <w:pStyle w:val="PCode"/>
        <w:shd w:val="clear" w:color="auto" w:fill="FFFFCC"/>
        <w:rPr>
          <w:lang w:val="en-US"/>
        </w:rPr>
      </w:pPr>
      <w:r w:rsidRPr="0050586F">
        <w:rPr>
          <w:lang w:val="en-US"/>
        </w:rPr>
        <w:lastRenderedPageBreak/>
        <w:t>        </w:t>
      </w:r>
      <w:r w:rsidRPr="008E0A45">
        <w:rPr>
          <w:lang w:val="en-US"/>
        </w:rPr>
        <w:t>},</w:t>
      </w:r>
    </w:p>
    <w:p w14:paraId="003525EE" w14:textId="77777777" w:rsidR="008E0A45" w:rsidRPr="008E0A45" w:rsidRDefault="008E0A45" w:rsidP="008E0A45">
      <w:pPr>
        <w:pStyle w:val="PCode"/>
        <w:shd w:val="clear" w:color="auto" w:fill="FFFFCC"/>
        <w:rPr>
          <w:lang w:val="en-US"/>
        </w:rPr>
      </w:pPr>
      <w:r w:rsidRPr="008E0A45">
        <w:rPr>
          <w:lang w:val="en-US"/>
        </w:rPr>
        <w:t>        </w:t>
      </w:r>
      <w:r w:rsidRPr="008E0A45">
        <w:rPr>
          <w:color w:val="A31515"/>
          <w:lang w:val="en-US"/>
        </w:rPr>
        <w:t>"flickr"</w:t>
      </w:r>
      <w:r w:rsidRPr="008E0A45">
        <w:rPr>
          <w:lang w:val="en-US"/>
        </w:rPr>
        <w:t>: {</w:t>
      </w:r>
    </w:p>
    <w:p w14:paraId="11FCBA7C" w14:textId="77777777" w:rsidR="008E0A45" w:rsidRPr="008E0A45" w:rsidRDefault="008E0A45" w:rsidP="008E0A45">
      <w:pPr>
        <w:pStyle w:val="PCode"/>
        <w:shd w:val="clear" w:color="auto" w:fill="FFFFCC"/>
        <w:rPr>
          <w:lang w:val="en-US"/>
        </w:rPr>
      </w:pPr>
      <w:r w:rsidRPr="008E0A45">
        <w:rPr>
          <w:lang w:val="en-US"/>
        </w:rPr>
        <w:t>            </w:t>
      </w:r>
      <w:r w:rsidRPr="008E0A45">
        <w:rPr>
          <w:color w:val="A31515"/>
          <w:lang w:val="en-US"/>
        </w:rPr>
        <w:t>"small"</w:t>
      </w:r>
      <w:r w:rsidRPr="008E0A45">
        <w:rPr>
          <w:lang w:val="en-US"/>
        </w:rPr>
        <w:t>: [],</w:t>
      </w:r>
    </w:p>
    <w:p w14:paraId="278AE22B" w14:textId="77777777" w:rsidR="008E0A45" w:rsidRPr="008E0A45" w:rsidRDefault="008E0A45" w:rsidP="008E0A45">
      <w:pPr>
        <w:pStyle w:val="PCode"/>
        <w:shd w:val="clear" w:color="auto" w:fill="FFFFCC"/>
        <w:rPr>
          <w:lang w:val="en-US"/>
        </w:rPr>
      </w:pPr>
      <w:r w:rsidRPr="008E0A45">
        <w:rPr>
          <w:lang w:val="en-US"/>
        </w:rPr>
        <w:t>            </w:t>
      </w:r>
      <w:r w:rsidRPr="008E0A45">
        <w:rPr>
          <w:color w:val="A31515"/>
          <w:lang w:val="en-US"/>
        </w:rPr>
        <w:t>"original"</w:t>
      </w:r>
      <w:r w:rsidRPr="008E0A45">
        <w:rPr>
          <w:lang w:val="en-US"/>
        </w:rPr>
        <w:t>: []</w:t>
      </w:r>
    </w:p>
    <w:p w14:paraId="16135988" w14:textId="77777777" w:rsidR="008E0A45" w:rsidRPr="008E0A45" w:rsidRDefault="008E0A45" w:rsidP="008E0A45">
      <w:pPr>
        <w:pStyle w:val="PCode"/>
        <w:shd w:val="clear" w:color="auto" w:fill="FFFFCC"/>
        <w:rPr>
          <w:lang w:val="en-US"/>
        </w:rPr>
      </w:pPr>
      <w:r w:rsidRPr="008E0A45">
        <w:rPr>
          <w:lang w:val="en-US"/>
        </w:rPr>
        <w:t>        },</w:t>
      </w:r>
    </w:p>
    <w:p w14:paraId="7F5E6E26" w14:textId="77777777" w:rsidR="008E0A45" w:rsidRPr="008E0A45" w:rsidRDefault="008E0A45" w:rsidP="008E0A45">
      <w:pPr>
        <w:pStyle w:val="PCode"/>
        <w:shd w:val="clear" w:color="auto" w:fill="FFFFCC"/>
        <w:rPr>
          <w:lang w:val="en-US"/>
        </w:rPr>
      </w:pPr>
      <w:r w:rsidRPr="008E0A45">
        <w:rPr>
          <w:lang w:val="en-US"/>
        </w:rPr>
        <w:t>        </w:t>
      </w:r>
      <w:r w:rsidRPr="008E0A45">
        <w:rPr>
          <w:color w:val="A31515"/>
          <w:lang w:val="en-US"/>
        </w:rPr>
        <w:t>"presskit"</w:t>
      </w:r>
      <w:r w:rsidRPr="008E0A45">
        <w:rPr>
          <w:lang w:val="en-US"/>
        </w:rPr>
        <w:t>: </w:t>
      </w:r>
      <w:r w:rsidRPr="008E0A45">
        <w:rPr>
          <w:b/>
          <w:bCs/>
          <w:color w:val="0451A5"/>
          <w:lang w:val="en-US"/>
        </w:rPr>
        <w:t>null</w:t>
      </w:r>
      <w:r w:rsidRPr="008E0A45">
        <w:rPr>
          <w:lang w:val="en-US"/>
        </w:rPr>
        <w:t>,</w:t>
      </w:r>
    </w:p>
    <w:p w14:paraId="64B4AD66" w14:textId="77777777" w:rsidR="008E0A45" w:rsidRPr="008E0A45" w:rsidRDefault="008E0A45" w:rsidP="008E0A45">
      <w:pPr>
        <w:pStyle w:val="PCode"/>
        <w:shd w:val="clear" w:color="auto" w:fill="FFFFCC"/>
        <w:rPr>
          <w:lang w:val="en-US"/>
        </w:rPr>
      </w:pPr>
      <w:r w:rsidRPr="008E0A45">
        <w:rPr>
          <w:lang w:val="en-US"/>
        </w:rPr>
        <w:t>        </w:t>
      </w:r>
      <w:r w:rsidRPr="008E0A45">
        <w:rPr>
          <w:color w:val="A31515"/>
          <w:lang w:val="en-US"/>
        </w:rPr>
        <w:t>"webcast"</w:t>
      </w:r>
      <w:r w:rsidRPr="008E0A45">
        <w:rPr>
          <w:lang w:val="en-US"/>
        </w:rPr>
        <w:t>: </w:t>
      </w:r>
      <w:r w:rsidRPr="008E0A45">
        <w:rPr>
          <w:color w:val="0451A5"/>
          <w:lang w:val="en-US"/>
        </w:rPr>
        <w:t>"https://youtu.be/xRu-ekesDyY"</w:t>
      </w:r>
      <w:r w:rsidRPr="008E0A45">
        <w:rPr>
          <w:lang w:val="en-US"/>
        </w:rPr>
        <w:t>,</w:t>
      </w:r>
    </w:p>
    <w:p w14:paraId="026D1D2A" w14:textId="77777777" w:rsidR="008E0A45" w:rsidRPr="008E0A45" w:rsidRDefault="008E0A45" w:rsidP="008E0A45">
      <w:pPr>
        <w:pStyle w:val="PCode"/>
        <w:shd w:val="clear" w:color="auto" w:fill="FFFFCC"/>
        <w:rPr>
          <w:lang w:val="en-US"/>
        </w:rPr>
      </w:pPr>
      <w:r w:rsidRPr="008E0A45">
        <w:rPr>
          <w:lang w:val="en-US"/>
        </w:rPr>
        <w:t>        </w:t>
      </w:r>
      <w:r w:rsidRPr="008E0A45">
        <w:rPr>
          <w:color w:val="A31515"/>
          <w:lang w:val="en-US"/>
        </w:rPr>
        <w:t>"youtube_id"</w:t>
      </w:r>
      <w:r w:rsidRPr="008E0A45">
        <w:rPr>
          <w:lang w:val="en-US"/>
        </w:rPr>
        <w:t>: </w:t>
      </w:r>
      <w:r w:rsidRPr="008E0A45">
        <w:rPr>
          <w:color w:val="0451A5"/>
          <w:lang w:val="en-US"/>
        </w:rPr>
        <w:t>"xRu-ekesDyY"</w:t>
      </w:r>
      <w:r w:rsidRPr="008E0A45">
        <w:rPr>
          <w:lang w:val="en-US"/>
        </w:rPr>
        <w:t>,</w:t>
      </w:r>
    </w:p>
    <w:p w14:paraId="2F049872" w14:textId="77777777" w:rsidR="008E0A45" w:rsidRPr="008E0A45" w:rsidRDefault="008E0A45" w:rsidP="008E0A45">
      <w:pPr>
        <w:pStyle w:val="PCode"/>
        <w:shd w:val="clear" w:color="auto" w:fill="FFFFCC"/>
        <w:rPr>
          <w:lang w:val="en-US"/>
        </w:rPr>
      </w:pPr>
      <w:r w:rsidRPr="008E0A45">
        <w:rPr>
          <w:lang w:val="en-US"/>
        </w:rPr>
        <w:t>        </w:t>
      </w:r>
      <w:r w:rsidRPr="008E0A45">
        <w:rPr>
          <w:color w:val="A31515"/>
          <w:lang w:val="en-US"/>
        </w:rPr>
        <w:t>"article"</w:t>
      </w:r>
      <w:r w:rsidRPr="008E0A45">
        <w:rPr>
          <w:lang w:val="en-US"/>
        </w:rPr>
        <w:t>: </w:t>
      </w:r>
      <w:r w:rsidRPr="008E0A45">
        <w:rPr>
          <w:b/>
          <w:bCs/>
          <w:color w:val="0451A5"/>
          <w:lang w:val="en-US"/>
        </w:rPr>
        <w:t>null</w:t>
      </w:r>
      <w:r w:rsidRPr="008E0A45">
        <w:rPr>
          <w:lang w:val="en-US"/>
        </w:rPr>
        <w:t>,</w:t>
      </w:r>
    </w:p>
    <w:p w14:paraId="5E590C21" w14:textId="77777777" w:rsidR="008E0A45" w:rsidRPr="008E0A45" w:rsidRDefault="008E0A45" w:rsidP="008E0A45">
      <w:pPr>
        <w:pStyle w:val="PCode"/>
        <w:shd w:val="clear" w:color="auto" w:fill="FFFFCC"/>
        <w:rPr>
          <w:lang w:val="en-US"/>
        </w:rPr>
      </w:pPr>
      <w:r w:rsidRPr="008E0A45">
        <w:rPr>
          <w:lang w:val="en-US"/>
        </w:rPr>
        <w:t>        </w:t>
      </w:r>
      <w:r w:rsidRPr="008E0A45">
        <w:rPr>
          <w:color w:val="A31515"/>
          <w:lang w:val="en-US"/>
        </w:rPr>
        <w:t>"wikipedia"</w:t>
      </w:r>
      <w:r w:rsidRPr="008E0A45">
        <w:rPr>
          <w:lang w:val="en-US"/>
        </w:rPr>
        <w:t>: </w:t>
      </w:r>
      <w:r w:rsidRPr="008E0A45">
        <w:rPr>
          <w:color w:val="0451A5"/>
          <w:lang w:val="en-US"/>
        </w:rPr>
        <w:t>"https://en.wikipedia.org/wiki/Starlink"</w:t>
      </w:r>
    </w:p>
    <w:p w14:paraId="1933401B" w14:textId="77777777" w:rsidR="008E0A45" w:rsidRPr="008E0A45" w:rsidRDefault="008E0A45" w:rsidP="008E0A45">
      <w:pPr>
        <w:pStyle w:val="PCode"/>
        <w:shd w:val="clear" w:color="auto" w:fill="FFFFCC"/>
        <w:rPr>
          <w:lang w:val="en-US"/>
        </w:rPr>
      </w:pPr>
      <w:r w:rsidRPr="008E0A45">
        <w:rPr>
          <w:lang w:val="en-US"/>
        </w:rPr>
        <w:t>    },</w:t>
      </w:r>
    </w:p>
    <w:p w14:paraId="5E2F17C9" w14:textId="77777777" w:rsidR="008E0A45" w:rsidRPr="008E0A45" w:rsidRDefault="008E0A45" w:rsidP="008E0A45">
      <w:pPr>
        <w:pStyle w:val="PCode"/>
        <w:shd w:val="clear" w:color="auto" w:fill="FFFFCC"/>
        <w:rPr>
          <w:lang w:val="en-US"/>
        </w:rPr>
      </w:pPr>
      <w:r w:rsidRPr="008E0A45">
        <w:rPr>
          <w:lang w:val="en-US"/>
        </w:rPr>
        <w:t>    </w:t>
      </w:r>
      <w:r w:rsidRPr="008E0A45">
        <w:rPr>
          <w:color w:val="A31515"/>
          <w:lang w:val="en-US"/>
        </w:rPr>
        <w:t>"static_fire_date_utc"</w:t>
      </w:r>
      <w:r w:rsidRPr="008E0A45">
        <w:rPr>
          <w:lang w:val="en-US"/>
        </w:rPr>
        <w:t>: </w:t>
      </w:r>
      <w:r w:rsidRPr="008E0A45">
        <w:rPr>
          <w:b/>
          <w:bCs/>
          <w:color w:val="0451A5"/>
          <w:lang w:val="en-US"/>
        </w:rPr>
        <w:t>null</w:t>
      </w:r>
      <w:r w:rsidRPr="008E0A45">
        <w:rPr>
          <w:lang w:val="en-US"/>
        </w:rPr>
        <w:t>,</w:t>
      </w:r>
    </w:p>
    <w:p w14:paraId="4FB05AE7" w14:textId="77777777" w:rsidR="008E0A45" w:rsidRPr="008E0A45" w:rsidRDefault="008E0A45" w:rsidP="008E0A45">
      <w:pPr>
        <w:pStyle w:val="PCode"/>
        <w:shd w:val="clear" w:color="auto" w:fill="FFFFCC"/>
        <w:rPr>
          <w:lang w:val="en-US"/>
        </w:rPr>
      </w:pPr>
      <w:r w:rsidRPr="008E0A45">
        <w:rPr>
          <w:lang w:val="en-US"/>
        </w:rPr>
        <w:t>    </w:t>
      </w:r>
      <w:r w:rsidRPr="008E0A45">
        <w:rPr>
          <w:color w:val="A31515"/>
          <w:lang w:val="en-US"/>
        </w:rPr>
        <w:t>"static_fire_date_unix"</w:t>
      </w:r>
      <w:r w:rsidRPr="008E0A45">
        <w:rPr>
          <w:lang w:val="en-US"/>
        </w:rPr>
        <w:t>: </w:t>
      </w:r>
      <w:r w:rsidRPr="008E0A45">
        <w:rPr>
          <w:b/>
          <w:bCs/>
          <w:color w:val="0451A5"/>
          <w:lang w:val="en-US"/>
        </w:rPr>
        <w:t>null</w:t>
      </w:r>
      <w:r w:rsidRPr="008E0A45">
        <w:rPr>
          <w:lang w:val="en-US"/>
        </w:rPr>
        <w:t>,</w:t>
      </w:r>
    </w:p>
    <w:p w14:paraId="3B9C2470" w14:textId="77777777" w:rsidR="008E0A45" w:rsidRPr="008E0A45" w:rsidRDefault="008E0A45" w:rsidP="008E0A45">
      <w:pPr>
        <w:pStyle w:val="PCode"/>
        <w:shd w:val="clear" w:color="auto" w:fill="FFFFCC"/>
        <w:rPr>
          <w:lang w:val="en-US"/>
        </w:rPr>
      </w:pPr>
      <w:r w:rsidRPr="008E0A45">
        <w:rPr>
          <w:lang w:val="en-US"/>
        </w:rPr>
        <w:t>    </w:t>
      </w:r>
      <w:r w:rsidRPr="008E0A45">
        <w:rPr>
          <w:color w:val="A31515"/>
          <w:lang w:val="en-US"/>
        </w:rPr>
        <w:t>"tbd"</w:t>
      </w:r>
      <w:r w:rsidRPr="008E0A45">
        <w:rPr>
          <w:lang w:val="en-US"/>
        </w:rPr>
        <w:t>: </w:t>
      </w:r>
      <w:r w:rsidRPr="008E0A45">
        <w:rPr>
          <w:b/>
          <w:bCs/>
          <w:color w:val="0451A5"/>
          <w:lang w:val="en-US"/>
        </w:rPr>
        <w:t>false</w:t>
      </w:r>
      <w:r w:rsidRPr="008E0A45">
        <w:rPr>
          <w:lang w:val="en-US"/>
        </w:rPr>
        <w:t>,</w:t>
      </w:r>
    </w:p>
    <w:p w14:paraId="702EB254" w14:textId="77777777" w:rsidR="008E0A45" w:rsidRPr="008E0A45" w:rsidRDefault="008E0A45" w:rsidP="008E0A45">
      <w:pPr>
        <w:pStyle w:val="PCode"/>
        <w:shd w:val="clear" w:color="auto" w:fill="FFFFCC"/>
        <w:rPr>
          <w:lang w:val="en-US"/>
        </w:rPr>
      </w:pPr>
      <w:r w:rsidRPr="008E0A45">
        <w:rPr>
          <w:lang w:val="en-US"/>
        </w:rPr>
        <w:t>    </w:t>
      </w:r>
      <w:r w:rsidRPr="008E0A45">
        <w:rPr>
          <w:color w:val="A31515"/>
          <w:lang w:val="en-US"/>
        </w:rPr>
        <w:t>"net"</w:t>
      </w:r>
      <w:r w:rsidRPr="008E0A45">
        <w:rPr>
          <w:lang w:val="en-US"/>
        </w:rPr>
        <w:t>: </w:t>
      </w:r>
      <w:r w:rsidRPr="008E0A45">
        <w:rPr>
          <w:b/>
          <w:bCs/>
          <w:color w:val="0451A5"/>
          <w:lang w:val="en-US"/>
        </w:rPr>
        <w:t>false</w:t>
      </w:r>
      <w:r w:rsidRPr="008E0A45">
        <w:rPr>
          <w:lang w:val="en-US"/>
        </w:rPr>
        <w:t>,</w:t>
      </w:r>
    </w:p>
    <w:p w14:paraId="4A7C31F5" w14:textId="77777777" w:rsidR="008E0A45" w:rsidRPr="008E0A45" w:rsidRDefault="008E0A45" w:rsidP="008E0A45">
      <w:pPr>
        <w:pStyle w:val="PCode"/>
        <w:shd w:val="clear" w:color="auto" w:fill="FFFFCC"/>
        <w:rPr>
          <w:lang w:val="en-US"/>
        </w:rPr>
      </w:pPr>
      <w:r w:rsidRPr="008E0A45">
        <w:rPr>
          <w:lang w:val="en-US"/>
        </w:rPr>
        <w:t>    </w:t>
      </w:r>
      <w:r w:rsidRPr="008E0A45">
        <w:rPr>
          <w:color w:val="A31515"/>
          <w:lang w:val="en-US"/>
        </w:rPr>
        <w:t>"window"</w:t>
      </w:r>
      <w:r w:rsidRPr="008E0A45">
        <w:rPr>
          <w:lang w:val="en-US"/>
        </w:rPr>
        <w:t>: </w:t>
      </w:r>
      <w:r w:rsidRPr="008E0A45">
        <w:rPr>
          <w:b/>
          <w:bCs/>
          <w:color w:val="0451A5"/>
          <w:lang w:val="en-US"/>
        </w:rPr>
        <w:t>null</w:t>
      </w:r>
      <w:r w:rsidRPr="008E0A45">
        <w:rPr>
          <w:lang w:val="en-US"/>
        </w:rPr>
        <w:t>,</w:t>
      </w:r>
    </w:p>
    <w:p w14:paraId="19955E25" w14:textId="77777777" w:rsidR="008E0A45" w:rsidRPr="008E0A45" w:rsidRDefault="008E0A45" w:rsidP="008E0A45">
      <w:pPr>
        <w:pStyle w:val="PCode"/>
        <w:shd w:val="clear" w:color="auto" w:fill="FFFFCC"/>
        <w:rPr>
          <w:lang w:val="en-US"/>
        </w:rPr>
      </w:pPr>
      <w:r w:rsidRPr="008E0A45">
        <w:rPr>
          <w:lang w:val="en-US"/>
        </w:rPr>
        <w:t>    </w:t>
      </w:r>
      <w:r w:rsidRPr="008E0A45">
        <w:rPr>
          <w:color w:val="A31515"/>
          <w:lang w:val="en-US"/>
        </w:rPr>
        <w:t>"rocket"</w:t>
      </w:r>
      <w:r w:rsidRPr="008E0A45">
        <w:rPr>
          <w:lang w:val="en-US"/>
        </w:rPr>
        <w:t>: </w:t>
      </w:r>
      <w:r w:rsidRPr="008E0A45">
        <w:rPr>
          <w:color w:val="0451A5"/>
          <w:lang w:val="en-US"/>
        </w:rPr>
        <w:t>"5e9d0d95eda69973a809d1ec"</w:t>
      </w:r>
      <w:r w:rsidRPr="008E0A45">
        <w:rPr>
          <w:lang w:val="en-US"/>
        </w:rPr>
        <w:t>,</w:t>
      </w:r>
    </w:p>
    <w:p w14:paraId="124978A0" w14:textId="77777777" w:rsidR="008E0A45" w:rsidRPr="008E0A45" w:rsidRDefault="008E0A45" w:rsidP="008E0A45">
      <w:pPr>
        <w:pStyle w:val="PCode"/>
        <w:shd w:val="clear" w:color="auto" w:fill="FFFFCC"/>
        <w:rPr>
          <w:lang w:val="en-US"/>
        </w:rPr>
      </w:pPr>
      <w:r w:rsidRPr="008E0A45">
        <w:rPr>
          <w:lang w:val="en-US"/>
        </w:rPr>
        <w:t>    </w:t>
      </w:r>
      <w:r w:rsidRPr="008E0A45">
        <w:rPr>
          <w:color w:val="A31515"/>
          <w:lang w:val="en-US"/>
        </w:rPr>
        <w:t>"success"</w:t>
      </w:r>
      <w:r w:rsidRPr="008E0A45">
        <w:rPr>
          <w:lang w:val="en-US"/>
        </w:rPr>
        <w:t>: </w:t>
      </w:r>
      <w:r w:rsidRPr="008E0A45">
        <w:rPr>
          <w:b/>
          <w:bCs/>
          <w:color w:val="0451A5"/>
          <w:lang w:val="en-US"/>
        </w:rPr>
        <w:t>true</w:t>
      </w:r>
      <w:r w:rsidRPr="008E0A45">
        <w:rPr>
          <w:lang w:val="en-US"/>
        </w:rPr>
        <w:t>,</w:t>
      </w:r>
    </w:p>
    <w:p w14:paraId="27A55B08" w14:textId="77777777" w:rsidR="008E0A45" w:rsidRPr="008E0A45" w:rsidRDefault="008E0A45" w:rsidP="008E0A45">
      <w:pPr>
        <w:pStyle w:val="PCode"/>
        <w:shd w:val="clear" w:color="auto" w:fill="FFFFCC"/>
        <w:rPr>
          <w:lang w:val="en-US"/>
        </w:rPr>
      </w:pPr>
      <w:r w:rsidRPr="008E0A45">
        <w:rPr>
          <w:lang w:val="en-US"/>
        </w:rPr>
        <w:t>    </w:t>
      </w:r>
      <w:r w:rsidRPr="008E0A45">
        <w:rPr>
          <w:color w:val="A31515"/>
          <w:lang w:val="en-US"/>
        </w:rPr>
        <w:t>"details"</w:t>
      </w:r>
      <w:r w:rsidRPr="008E0A45">
        <w:rPr>
          <w:lang w:val="en-US"/>
        </w:rPr>
        <w:t>: </w:t>
      </w:r>
      <w:r w:rsidRPr="008E0A45">
        <w:rPr>
          <w:color w:val="0451A5"/>
          <w:lang w:val="en-US"/>
        </w:rPr>
        <w:t>"This mission launches the 28th batch of operational Starlink satellites, which were version 1.0, from SLC-40. It was the 29th Starlink launch overall. The satellites plan to be delivered to low Earth orbit and will spend a few weeks maneuvering to their operational altitude. The booster is expected to land on ASDS JRTI."</w:t>
      </w:r>
      <w:r w:rsidRPr="008E0A45">
        <w:rPr>
          <w:lang w:val="en-US"/>
        </w:rPr>
        <w:t>,</w:t>
      </w:r>
    </w:p>
    <w:p w14:paraId="0DA211A2" w14:textId="77777777" w:rsidR="008E0A45" w:rsidRPr="008E0A45" w:rsidRDefault="008E0A45" w:rsidP="008E0A45">
      <w:pPr>
        <w:pStyle w:val="PCode"/>
        <w:shd w:val="clear" w:color="auto" w:fill="FFFFCC"/>
        <w:rPr>
          <w:lang w:val="en-US"/>
        </w:rPr>
      </w:pPr>
      <w:r w:rsidRPr="008E0A45">
        <w:rPr>
          <w:lang w:val="en-US"/>
        </w:rPr>
        <w:t>    </w:t>
      </w:r>
      <w:r w:rsidRPr="008E0A45">
        <w:rPr>
          <w:color w:val="A31515"/>
          <w:lang w:val="en-US"/>
        </w:rPr>
        <w:t>"crew"</w:t>
      </w:r>
      <w:r w:rsidRPr="008E0A45">
        <w:rPr>
          <w:lang w:val="en-US"/>
        </w:rPr>
        <w:t>: [],</w:t>
      </w:r>
    </w:p>
    <w:p w14:paraId="1D8B3185" w14:textId="77777777" w:rsidR="008E0A45" w:rsidRPr="0050586F" w:rsidRDefault="008E0A45" w:rsidP="008E0A45">
      <w:pPr>
        <w:pStyle w:val="PCode"/>
        <w:shd w:val="clear" w:color="auto" w:fill="FFFFCC"/>
        <w:rPr>
          <w:lang w:val="en-US"/>
        </w:rPr>
      </w:pPr>
      <w:r w:rsidRPr="008E0A45">
        <w:rPr>
          <w:lang w:val="en-US"/>
        </w:rPr>
        <w:t>    </w:t>
      </w:r>
      <w:r w:rsidRPr="0050586F">
        <w:rPr>
          <w:color w:val="A31515"/>
          <w:lang w:val="en-US"/>
        </w:rPr>
        <w:t>"ships"</w:t>
      </w:r>
      <w:r w:rsidRPr="0050586F">
        <w:rPr>
          <w:lang w:val="en-US"/>
        </w:rPr>
        <w:t>: [</w:t>
      </w:r>
    </w:p>
    <w:p w14:paraId="7FF78198" w14:textId="77777777" w:rsidR="008E0A45" w:rsidRPr="0050586F" w:rsidRDefault="008E0A45" w:rsidP="008E0A45">
      <w:pPr>
        <w:pStyle w:val="PCode"/>
        <w:shd w:val="clear" w:color="auto" w:fill="FFFFCC"/>
        <w:rPr>
          <w:lang w:val="en-US"/>
        </w:rPr>
      </w:pPr>
      <w:r w:rsidRPr="0050586F">
        <w:rPr>
          <w:lang w:val="en-US"/>
        </w:rPr>
        <w:t>        </w:t>
      </w:r>
      <w:r w:rsidRPr="0050586F">
        <w:rPr>
          <w:color w:val="0451A5"/>
          <w:lang w:val="en-US"/>
        </w:rPr>
        <w:t>"5ea6ed30080df4000697c913"</w:t>
      </w:r>
      <w:r w:rsidRPr="0050586F">
        <w:rPr>
          <w:lang w:val="en-US"/>
        </w:rPr>
        <w:t>,</w:t>
      </w:r>
    </w:p>
    <w:p w14:paraId="5533B2F5" w14:textId="77777777" w:rsidR="008E0A45" w:rsidRPr="0050586F" w:rsidRDefault="008E0A45" w:rsidP="008E0A45">
      <w:pPr>
        <w:pStyle w:val="PCode"/>
        <w:shd w:val="clear" w:color="auto" w:fill="FFFFCC"/>
        <w:rPr>
          <w:lang w:val="en-US"/>
        </w:rPr>
      </w:pPr>
      <w:r w:rsidRPr="0050586F">
        <w:rPr>
          <w:lang w:val="en-US"/>
        </w:rPr>
        <w:t>        </w:t>
      </w:r>
      <w:r w:rsidRPr="0050586F">
        <w:rPr>
          <w:color w:val="0451A5"/>
          <w:lang w:val="en-US"/>
        </w:rPr>
        <w:t>"5ea6ed2f080df4000697c90c"</w:t>
      </w:r>
      <w:r w:rsidRPr="0050586F">
        <w:rPr>
          <w:lang w:val="en-US"/>
        </w:rPr>
        <w:t>,</w:t>
      </w:r>
    </w:p>
    <w:p w14:paraId="3B653BE4" w14:textId="77777777" w:rsidR="008E0A45" w:rsidRPr="0050586F" w:rsidRDefault="008E0A45" w:rsidP="008E0A45">
      <w:pPr>
        <w:pStyle w:val="PCode"/>
        <w:shd w:val="clear" w:color="auto" w:fill="FFFFCC"/>
        <w:rPr>
          <w:lang w:val="en-US"/>
        </w:rPr>
      </w:pPr>
      <w:r w:rsidRPr="0050586F">
        <w:rPr>
          <w:lang w:val="en-US"/>
        </w:rPr>
        <w:t>        </w:t>
      </w:r>
      <w:r w:rsidRPr="0050586F">
        <w:rPr>
          <w:color w:val="0451A5"/>
          <w:lang w:val="en-US"/>
        </w:rPr>
        <w:t>"5ee68c683c228f36bd5809b5"</w:t>
      </w:r>
      <w:r w:rsidRPr="0050586F">
        <w:rPr>
          <w:lang w:val="en-US"/>
        </w:rPr>
        <w:t>,</w:t>
      </w:r>
    </w:p>
    <w:p w14:paraId="35B78055" w14:textId="77777777" w:rsidR="008E0A45" w:rsidRPr="0050586F" w:rsidRDefault="008E0A45" w:rsidP="008E0A45">
      <w:pPr>
        <w:pStyle w:val="PCode"/>
        <w:shd w:val="clear" w:color="auto" w:fill="FFFFCC"/>
        <w:rPr>
          <w:lang w:val="en-US"/>
        </w:rPr>
      </w:pPr>
      <w:r w:rsidRPr="0050586F">
        <w:rPr>
          <w:lang w:val="en-US"/>
        </w:rPr>
        <w:t>        </w:t>
      </w:r>
      <w:r w:rsidRPr="0050586F">
        <w:rPr>
          <w:color w:val="0451A5"/>
          <w:lang w:val="en-US"/>
        </w:rPr>
        <w:t>"5ea6ed2f080df4000697c90b"</w:t>
      </w:r>
      <w:r w:rsidRPr="0050586F">
        <w:rPr>
          <w:lang w:val="en-US"/>
        </w:rPr>
        <w:t>,</w:t>
      </w:r>
    </w:p>
    <w:p w14:paraId="5BC302EF" w14:textId="77777777" w:rsidR="008E0A45" w:rsidRPr="006C0811" w:rsidRDefault="008E0A45" w:rsidP="008E0A45">
      <w:pPr>
        <w:pStyle w:val="PCode"/>
        <w:shd w:val="clear" w:color="auto" w:fill="FFFFCC"/>
        <w:rPr>
          <w:lang w:val="it-IT"/>
        </w:rPr>
      </w:pPr>
      <w:r w:rsidRPr="0050586F">
        <w:rPr>
          <w:lang w:val="en-US"/>
        </w:rPr>
        <w:t>        </w:t>
      </w:r>
      <w:r w:rsidRPr="006C0811">
        <w:rPr>
          <w:color w:val="0451A5"/>
          <w:lang w:val="it-IT"/>
        </w:rPr>
        <w:t>"5ea6ed2e080df4000697c909"</w:t>
      </w:r>
    </w:p>
    <w:p w14:paraId="635484A8" w14:textId="77777777" w:rsidR="008E0A45" w:rsidRPr="006C0811" w:rsidRDefault="008E0A45" w:rsidP="008E0A45">
      <w:pPr>
        <w:pStyle w:val="PCode"/>
        <w:shd w:val="clear" w:color="auto" w:fill="FFFFCC"/>
        <w:rPr>
          <w:lang w:val="it-IT"/>
        </w:rPr>
      </w:pPr>
      <w:r w:rsidRPr="006C0811">
        <w:rPr>
          <w:lang w:val="it-IT"/>
        </w:rPr>
        <w:t>    ],</w:t>
      </w:r>
    </w:p>
    <w:p w14:paraId="3C720835" w14:textId="77777777" w:rsidR="008E0A45" w:rsidRPr="006C0811" w:rsidRDefault="008E0A45" w:rsidP="008E0A45">
      <w:pPr>
        <w:pStyle w:val="PCode"/>
        <w:shd w:val="clear" w:color="auto" w:fill="FFFFCC"/>
        <w:rPr>
          <w:lang w:val="it-IT"/>
        </w:rPr>
      </w:pPr>
      <w:r w:rsidRPr="006C0811">
        <w:rPr>
          <w:lang w:val="it-IT"/>
        </w:rPr>
        <w:t>    </w:t>
      </w:r>
      <w:r w:rsidRPr="006C0811">
        <w:rPr>
          <w:color w:val="A31515"/>
          <w:lang w:val="it-IT"/>
        </w:rPr>
        <w:t>"capsules"</w:t>
      </w:r>
      <w:r w:rsidRPr="006C0811">
        <w:rPr>
          <w:lang w:val="it-IT"/>
        </w:rPr>
        <w:t>: [],</w:t>
      </w:r>
    </w:p>
    <w:p w14:paraId="7DB1B7A9" w14:textId="77777777" w:rsidR="008E0A45" w:rsidRPr="006C0811" w:rsidRDefault="008E0A45" w:rsidP="008E0A45">
      <w:pPr>
        <w:pStyle w:val="PCode"/>
        <w:shd w:val="clear" w:color="auto" w:fill="FFFFCC"/>
        <w:rPr>
          <w:lang w:val="it-IT"/>
        </w:rPr>
      </w:pPr>
      <w:r w:rsidRPr="006C0811">
        <w:rPr>
          <w:lang w:val="it-IT"/>
        </w:rPr>
        <w:t>    </w:t>
      </w:r>
      <w:r w:rsidRPr="006C0811">
        <w:rPr>
          <w:color w:val="A31515"/>
          <w:lang w:val="it-IT"/>
        </w:rPr>
        <w:t>"payloads"</w:t>
      </w:r>
      <w:r w:rsidRPr="006C0811">
        <w:rPr>
          <w:lang w:val="it-IT"/>
        </w:rPr>
        <w:t>: [</w:t>
      </w:r>
    </w:p>
    <w:p w14:paraId="25DFC981" w14:textId="77777777" w:rsidR="008E0A45" w:rsidRPr="006C0811" w:rsidRDefault="008E0A45" w:rsidP="008E0A45">
      <w:pPr>
        <w:pStyle w:val="PCode"/>
        <w:shd w:val="clear" w:color="auto" w:fill="FFFFCC"/>
        <w:rPr>
          <w:lang w:val="it-IT"/>
        </w:rPr>
      </w:pPr>
      <w:r w:rsidRPr="006C0811">
        <w:rPr>
          <w:lang w:val="it-IT"/>
        </w:rPr>
        <w:t>        </w:t>
      </w:r>
      <w:r w:rsidRPr="006C0811">
        <w:rPr>
          <w:color w:val="0451A5"/>
          <w:lang w:val="it-IT"/>
        </w:rPr>
        <w:t>"6079bd679a06446e8c61bf7d"</w:t>
      </w:r>
    </w:p>
    <w:p w14:paraId="15421E20" w14:textId="77777777" w:rsidR="008E0A45" w:rsidRPr="006C0811" w:rsidRDefault="008E0A45" w:rsidP="008E0A45">
      <w:pPr>
        <w:pStyle w:val="PCode"/>
        <w:shd w:val="clear" w:color="auto" w:fill="FFFFCC"/>
        <w:rPr>
          <w:lang w:val="it-IT"/>
        </w:rPr>
      </w:pPr>
      <w:r w:rsidRPr="006C0811">
        <w:rPr>
          <w:lang w:val="it-IT"/>
        </w:rPr>
        <w:t>    ],</w:t>
      </w:r>
    </w:p>
    <w:p w14:paraId="248A774F" w14:textId="77777777" w:rsidR="008E0A45" w:rsidRPr="006C0811" w:rsidRDefault="008E0A45" w:rsidP="008E0A45">
      <w:pPr>
        <w:pStyle w:val="PCode"/>
        <w:shd w:val="clear" w:color="auto" w:fill="FFFFCC"/>
        <w:rPr>
          <w:lang w:val="it-IT"/>
        </w:rPr>
      </w:pPr>
      <w:r w:rsidRPr="006C0811">
        <w:rPr>
          <w:lang w:val="it-IT"/>
        </w:rPr>
        <w:t>    </w:t>
      </w:r>
      <w:r w:rsidRPr="006C0811">
        <w:rPr>
          <w:color w:val="A31515"/>
          <w:lang w:val="it-IT"/>
        </w:rPr>
        <w:t>"launchpad"</w:t>
      </w:r>
      <w:r w:rsidRPr="006C0811">
        <w:rPr>
          <w:lang w:val="it-IT"/>
        </w:rPr>
        <w:t>: </w:t>
      </w:r>
      <w:r w:rsidRPr="006C0811">
        <w:rPr>
          <w:color w:val="0451A5"/>
          <w:lang w:val="it-IT"/>
        </w:rPr>
        <w:t>"5e9e4501f509094ba4566f84"</w:t>
      </w:r>
      <w:r w:rsidRPr="006C0811">
        <w:rPr>
          <w:lang w:val="it-IT"/>
        </w:rPr>
        <w:t>,</w:t>
      </w:r>
    </w:p>
    <w:p w14:paraId="6F0FE8B0" w14:textId="77777777" w:rsidR="008E0A45" w:rsidRPr="0050586F" w:rsidRDefault="008E0A45" w:rsidP="008E0A45">
      <w:pPr>
        <w:pStyle w:val="PCode"/>
        <w:shd w:val="clear" w:color="auto" w:fill="FFFFCC"/>
        <w:rPr>
          <w:lang w:val="en-US"/>
        </w:rPr>
      </w:pPr>
      <w:r w:rsidRPr="006C0811">
        <w:rPr>
          <w:lang w:val="it-IT"/>
        </w:rPr>
        <w:lastRenderedPageBreak/>
        <w:t>    </w:t>
      </w:r>
      <w:r w:rsidRPr="0050586F">
        <w:rPr>
          <w:color w:val="A31515"/>
          <w:lang w:val="en-US"/>
        </w:rPr>
        <w:t>"auto_update"</w:t>
      </w:r>
      <w:r w:rsidRPr="0050586F">
        <w:rPr>
          <w:lang w:val="en-US"/>
        </w:rPr>
        <w:t>: </w:t>
      </w:r>
      <w:r w:rsidRPr="0050586F">
        <w:rPr>
          <w:b/>
          <w:bCs/>
          <w:color w:val="0451A5"/>
          <w:lang w:val="en-US"/>
        </w:rPr>
        <w:t>true</w:t>
      </w:r>
      <w:r w:rsidRPr="0050586F">
        <w:rPr>
          <w:lang w:val="en-US"/>
        </w:rPr>
        <w:t>,</w:t>
      </w:r>
    </w:p>
    <w:p w14:paraId="505EA3B8" w14:textId="77777777" w:rsidR="008E0A45" w:rsidRPr="0050586F" w:rsidRDefault="008E0A45" w:rsidP="008E0A45">
      <w:pPr>
        <w:pStyle w:val="PCode"/>
        <w:shd w:val="clear" w:color="auto" w:fill="FFFFCC"/>
        <w:rPr>
          <w:lang w:val="en-US"/>
        </w:rPr>
      </w:pPr>
      <w:r w:rsidRPr="0050586F">
        <w:rPr>
          <w:lang w:val="en-US"/>
        </w:rPr>
        <w:t>    </w:t>
      </w:r>
      <w:r w:rsidRPr="0050586F">
        <w:rPr>
          <w:color w:val="A31515"/>
          <w:lang w:val="en-US"/>
        </w:rPr>
        <w:t>"launch_library_id"</w:t>
      </w:r>
      <w:r w:rsidRPr="0050586F">
        <w:rPr>
          <w:lang w:val="en-US"/>
        </w:rPr>
        <w:t>: </w:t>
      </w:r>
      <w:r w:rsidRPr="0050586F">
        <w:rPr>
          <w:color w:val="0451A5"/>
          <w:lang w:val="en-US"/>
        </w:rPr>
        <w:t>"fb25ecf0-fb51-4b5e-b678-105f6ba4c06e"</w:t>
      </w:r>
      <w:r w:rsidRPr="0050586F">
        <w:rPr>
          <w:lang w:val="en-US"/>
        </w:rPr>
        <w:t>,</w:t>
      </w:r>
    </w:p>
    <w:p w14:paraId="59BBA661" w14:textId="77777777" w:rsidR="008E0A45" w:rsidRPr="0050586F" w:rsidRDefault="008E0A45" w:rsidP="008E0A45">
      <w:pPr>
        <w:pStyle w:val="PCode"/>
        <w:shd w:val="clear" w:color="auto" w:fill="FFFFCC"/>
        <w:rPr>
          <w:lang w:val="en-US"/>
        </w:rPr>
      </w:pPr>
      <w:r w:rsidRPr="0050586F">
        <w:rPr>
          <w:lang w:val="en-US"/>
        </w:rPr>
        <w:t>    </w:t>
      </w:r>
      <w:r w:rsidRPr="0050586F">
        <w:rPr>
          <w:color w:val="A31515"/>
          <w:lang w:val="en-US"/>
        </w:rPr>
        <w:t>"failures"</w:t>
      </w:r>
      <w:r w:rsidRPr="0050586F">
        <w:rPr>
          <w:lang w:val="en-US"/>
        </w:rPr>
        <w:t>: [],</w:t>
      </w:r>
    </w:p>
    <w:p w14:paraId="0EEABD98" w14:textId="77777777" w:rsidR="008E0A45" w:rsidRPr="0050586F" w:rsidRDefault="008E0A45" w:rsidP="008E0A45">
      <w:pPr>
        <w:pStyle w:val="PCode"/>
        <w:shd w:val="clear" w:color="auto" w:fill="FFFFCC"/>
        <w:rPr>
          <w:lang w:val="en-US"/>
        </w:rPr>
      </w:pPr>
      <w:r w:rsidRPr="0050586F">
        <w:rPr>
          <w:lang w:val="en-US"/>
        </w:rPr>
        <w:t>    </w:t>
      </w:r>
      <w:r w:rsidRPr="0050586F">
        <w:rPr>
          <w:color w:val="A31515"/>
          <w:lang w:val="en-US"/>
        </w:rPr>
        <w:t>"flight_number"</w:t>
      </w:r>
      <w:r w:rsidRPr="0050586F">
        <w:rPr>
          <w:lang w:val="en-US"/>
        </w:rPr>
        <w:t>: </w:t>
      </w:r>
      <w:r w:rsidRPr="0050586F">
        <w:rPr>
          <w:color w:val="098658"/>
          <w:lang w:val="en-US"/>
        </w:rPr>
        <w:t>128</w:t>
      </w:r>
      <w:r w:rsidRPr="0050586F">
        <w:rPr>
          <w:lang w:val="en-US"/>
        </w:rPr>
        <w:t>,</w:t>
      </w:r>
    </w:p>
    <w:p w14:paraId="5E782857" w14:textId="77777777" w:rsidR="008E0A45" w:rsidRPr="0050586F" w:rsidRDefault="008E0A45" w:rsidP="008E0A45">
      <w:pPr>
        <w:pStyle w:val="PCode"/>
        <w:shd w:val="clear" w:color="auto" w:fill="FFFFCC"/>
        <w:rPr>
          <w:lang w:val="en-US"/>
        </w:rPr>
      </w:pPr>
      <w:r w:rsidRPr="0050586F">
        <w:rPr>
          <w:lang w:val="en-US"/>
        </w:rPr>
        <w:t>    </w:t>
      </w:r>
      <w:r w:rsidRPr="0050586F">
        <w:rPr>
          <w:color w:val="A31515"/>
          <w:lang w:val="en-US"/>
        </w:rPr>
        <w:t>"name"</w:t>
      </w:r>
      <w:r w:rsidRPr="0050586F">
        <w:rPr>
          <w:lang w:val="en-US"/>
        </w:rPr>
        <w:t>: </w:t>
      </w:r>
      <w:r w:rsidRPr="0050586F">
        <w:rPr>
          <w:color w:val="0451A5"/>
          <w:lang w:val="en-US"/>
        </w:rPr>
        <w:t>"Starlink-28 (v1.0)"</w:t>
      </w:r>
      <w:r w:rsidRPr="0050586F">
        <w:rPr>
          <w:lang w:val="en-US"/>
        </w:rPr>
        <w:t>,</w:t>
      </w:r>
    </w:p>
    <w:p w14:paraId="42B06D51" w14:textId="77777777" w:rsidR="008E0A45" w:rsidRPr="008E0A45" w:rsidRDefault="008E0A45" w:rsidP="008E0A45">
      <w:pPr>
        <w:pStyle w:val="PCode"/>
        <w:shd w:val="clear" w:color="auto" w:fill="FFFFCC"/>
      </w:pPr>
      <w:r w:rsidRPr="0050586F">
        <w:rPr>
          <w:lang w:val="en-US"/>
        </w:rPr>
        <w:t>    </w:t>
      </w:r>
      <w:r w:rsidRPr="008E0A45">
        <w:rPr>
          <w:color w:val="A31515"/>
        </w:rPr>
        <w:t>"date_utc"</w:t>
      </w:r>
      <w:r w:rsidRPr="008E0A45">
        <w:t>: </w:t>
      </w:r>
      <w:r w:rsidRPr="008E0A45">
        <w:rPr>
          <w:color w:val="0451A5"/>
        </w:rPr>
        <w:t>"2021-05-26T18:59:00.000Z"</w:t>
      </w:r>
      <w:r w:rsidRPr="008E0A45">
        <w:t>,</w:t>
      </w:r>
    </w:p>
    <w:p w14:paraId="055EA2DB" w14:textId="77777777" w:rsidR="008E0A45" w:rsidRPr="008E0A45" w:rsidRDefault="008E0A45" w:rsidP="008E0A45">
      <w:pPr>
        <w:pStyle w:val="PCode"/>
        <w:shd w:val="clear" w:color="auto" w:fill="FFFFCC"/>
      </w:pPr>
      <w:r w:rsidRPr="008E0A45">
        <w:t>    </w:t>
      </w:r>
      <w:r w:rsidRPr="008E0A45">
        <w:rPr>
          <w:color w:val="A31515"/>
        </w:rPr>
        <w:t>"date_unix"</w:t>
      </w:r>
      <w:r w:rsidRPr="008E0A45">
        <w:t>: </w:t>
      </w:r>
      <w:r w:rsidRPr="008E0A45">
        <w:rPr>
          <w:color w:val="098658"/>
        </w:rPr>
        <w:t>1622055540</w:t>
      </w:r>
      <w:r w:rsidRPr="008E0A45">
        <w:t>,</w:t>
      </w:r>
    </w:p>
    <w:p w14:paraId="1A9A6AA7" w14:textId="77777777" w:rsidR="008E0A45" w:rsidRPr="0050586F" w:rsidRDefault="008E0A45" w:rsidP="008E0A45">
      <w:pPr>
        <w:pStyle w:val="PCode"/>
        <w:shd w:val="clear" w:color="auto" w:fill="FFFFCC"/>
        <w:rPr>
          <w:lang w:val="en-US"/>
        </w:rPr>
      </w:pPr>
      <w:r w:rsidRPr="008E0A45">
        <w:t>    </w:t>
      </w:r>
      <w:r w:rsidRPr="0050586F">
        <w:rPr>
          <w:color w:val="A31515"/>
          <w:lang w:val="en-US"/>
        </w:rPr>
        <w:t>"date_local"</w:t>
      </w:r>
      <w:r w:rsidRPr="0050586F">
        <w:rPr>
          <w:lang w:val="en-US"/>
        </w:rPr>
        <w:t>: </w:t>
      </w:r>
      <w:r w:rsidRPr="0050586F">
        <w:rPr>
          <w:color w:val="0451A5"/>
          <w:lang w:val="en-US"/>
        </w:rPr>
        <w:t>"2021-05-26T14:59:00-04:00"</w:t>
      </w:r>
      <w:r w:rsidRPr="0050586F">
        <w:rPr>
          <w:lang w:val="en-US"/>
        </w:rPr>
        <w:t>,</w:t>
      </w:r>
    </w:p>
    <w:p w14:paraId="30FA39E6" w14:textId="77777777" w:rsidR="008E0A45" w:rsidRPr="0050586F" w:rsidRDefault="008E0A45" w:rsidP="008E0A45">
      <w:pPr>
        <w:pStyle w:val="PCode"/>
        <w:shd w:val="clear" w:color="auto" w:fill="FFFFCC"/>
        <w:rPr>
          <w:lang w:val="en-US"/>
        </w:rPr>
      </w:pPr>
      <w:r w:rsidRPr="0050586F">
        <w:rPr>
          <w:lang w:val="en-US"/>
        </w:rPr>
        <w:t>    </w:t>
      </w:r>
      <w:r w:rsidRPr="0050586F">
        <w:rPr>
          <w:color w:val="A31515"/>
          <w:lang w:val="en-US"/>
        </w:rPr>
        <w:t>"date_precision"</w:t>
      </w:r>
      <w:r w:rsidRPr="0050586F">
        <w:rPr>
          <w:lang w:val="en-US"/>
        </w:rPr>
        <w:t>: </w:t>
      </w:r>
      <w:r w:rsidRPr="0050586F">
        <w:rPr>
          <w:color w:val="0451A5"/>
          <w:lang w:val="en-US"/>
        </w:rPr>
        <w:t>"hour"</w:t>
      </w:r>
      <w:r w:rsidRPr="0050586F">
        <w:rPr>
          <w:lang w:val="en-US"/>
        </w:rPr>
        <w:t>,</w:t>
      </w:r>
    </w:p>
    <w:p w14:paraId="0A8BECFF" w14:textId="77777777" w:rsidR="008E0A45" w:rsidRPr="0050586F" w:rsidRDefault="008E0A45" w:rsidP="008E0A45">
      <w:pPr>
        <w:pStyle w:val="PCode"/>
        <w:shd w:val="clear" w:color="auto" w:fill="FFFFCC"/>
        <w:rPr>
          <w:lang w:val="en-US"/>
        </w:rPr>
      </w:pPr>
      <w:r w:rsidRPr="0050586F">
        <w:rPr>
          <w:lang w:val="en-US"/>
        </w:rPr>
        <w:t>    </w:t>
      </w:r>
      <w:r w:rsidRPr="0050586F">
        <w:rPr>
          <w:color w:val="A31515"/>
          <w:lang w:val="en-US"/>
        </w:rPr>
        <w:t>"upcoming"</w:t>
      </w:r>
      <w:r w:rsidRPr="0050586F">
        <w:rPr>
          <w:lang w:val="en-US"/>
        </w:rPr>
        <w:t>: </w:t>
      </w:r>
      <w:r w:rsidRPr="0050586F">
        <w:rPr>
          <w:b/>
          <w:bCs/>
          <w:color w:val="0451A5"/>
          <w:lang w:val="en-US"/>
        </w:rPr>
        <w:t>false</w:t>
      </w:r>
      <w:r w:rsidRPr="0050586F">
        <w:rPr>
          <w:lang w:val="en-US"/>
        </w:rPr>
        <w:t>,</w:t>
      </w:r>
    </w:p>
    <w:p w14:paraId="350FAE35" w14:textId="77777777" w:rsidR="008E0A45" w:rsidRPr="0050586F" w:rsidRDefault="008E0A45" w:rsidP="008E0A45">
      <w:pPr>
        <w:pStyle w:val="PCode"/>
        <w:shd w:val="clear" w:color="auto" w:fill="FFFFCC"/>
        <w:rPr>
          <w:lang w:val="en-US"/>
        </w:rPr>
      </w:pPr>
      <w:r w:rsidRPr="0050586F">
        <w:rPr>
          <w:lang w:val="en-US"/>
        </w:rPr>
        <w:t>    </w:t>
      </w:r>
      <w:r w:rsidRPr="0050586F">
        <w:rPr>
          <w:color w:val="A31515"/>
          <w:lang w:val="en-US"/>
        </w:rPr>
        <w:t>"cores"</w:t>
      </w:r>
      <w:r w:rsidRPr="0050586F">
        <w:rPr>
          <w:lang w:val="en-US"/>
        </w:rPr>
        <w:t>: [</w:t>
      </w:r>
    </w:p>
    <w:p w14:paraId="359AEA3E" w14:textId="77777777" w:rsidR="008E0A45" w:rsidRPr="0050586F" w:rsidRDefault="008E0A45" w:rsidP="008E0A45">
      <w:pPr>
        <w:pStyle w:val="PCode"/>
        <w:shd w:val="clear" w:color="auto" w:fill="FFFFCC"/>
        <w:rPr>
          <w:lang w:val="en-US"/>
        </w:rPr>
      </w:pPr>
      <w:r w:rsidRPr="0050586F">
        <w:rPr>
          <w:lang w:val="en-US"/>
        </w:rPr>
        <w:t>        {</w:t>
      </w:r>
    </w:p>
    <w:p w14:paraId="13190ED7" w14:textId="77777777" w:rsidR="008E0A45" w:rsidRPr="0050586F" w:rsidRDefault="008E0A45" w:rsidP="008E0A45">
      <w:pPr>
        <w:pStyle w:val="PCode"/>
        <w:shd w:val="clear" w:color="auto" w:fill="FFFFCC"/>
        <w:rPr>
          <w:lang w:val="en-US"/>
        </w:rPr>
      </w:pPr>
      <w:r w:rsidRPr="0050586F">
        <w:rPr>
          <w:lang w:val="en-US"/>
        </w:rPr>
        <w:t>            </w:t>
      </w:r>
      <w:r w:rsidRPr="0050586F">
        <w:rPr>
          <w:color w:val="A31515"/>
          <w:lang w:val="en-US"/>
        </w:rPr>
        <w:t>"core"</w:t>
      </w:r>
      <w:r w:rsidRPr="0050586F">
        <w:rPr>
          <w:lang w:val="en-US"/>
        </w:rPr>
        <w:t>: </w:t>
      </w:r>
      <w:r w:rsidRPr="0050586F">
        <w:rPr>
          <w:color w:val="0451A5"/>
          <w:lang w:val="en-US"/>
        </w:rPr>
        <w:t>"5f57c54a0622a633027900a1"</w:t>
      </w:r>
      <w:r w:rsidRPr="0050586F">
        <w:rPr>
          <w:lang w:val="en-US"/>
        </w:rPr>
        <w:t>,</w:t>
      </w:r>
    </w:p>
    <w:p w14:paraId="435AF811" w14:textId="77777777" w:rsidR="008E0A45" w:rsidRPr="0050586F" w:rsidRDefault="008E0A45" w:rsidP="008E0A45">
      <w:pPr>
        <w:pStyle w:val="PCode"/>
        <w:shd w:val="clear" w:color="auto" w:fill="FFFFCC"/>
        <w:rPr>
          <w:lang w:val="en-US"/>
        </w:rPr>
      </w:pPr>
      <w:r w:rsidRPr="0050586F">
        <w:rPr>
          <w:lang w:val="en-US"/>
        </w:rPr>
        <w:t>            </w:t>
      </w:r>
      <w:r w:rsidRPr="0050586F">
        <w:rPr>
          <w:color w:val="A31515"/>
          <w:lang w:val="en-US"/>
        </w:rPr>
        <w:t>"flight"</w:t>
      </w:r>
      <w:r w:rsidRPr="0050586F">
        <w:rPr>
          <w:lang w:val="en-US"/>
        </w:rPr>
        <w:t>: </w:t>
      </w:r>
      <w:r w:rsidRPr="0050586F">
        <w:rPr>
          <w:color w:val="098658"/>
          <w:lang w:val="en-US"/>
        </w:rPr>
        <w:t>2</w:t>
      </w:r>
      <w:r w:rsidRPr="0050586F">
        <w:rPr>
          <w:lang w:val="en-US"/>
        </w:rPr>
        <w:t>,</w:t>
      </w:r>
    </w:p>
    <w:p w14:paraId="13EB733A" w14:textId="77777777" w:rsidR="008E0A45" w:rsidRPr="0050586F" w:rsidRDefault="008E0A45" w:rsidP="008E0A45">
      <w:pPr>
        <w:pStyle w:val="PCode"/>
        <w:shd w:val="clear" w:color="auto" w:fill="FFFFCC"/>
        <w:rPr>
          <w:lang w:val="en-US"/>
        </w:rPr>
      </w:pPr>
      <w:r w:rsidRPr="0050586F">
        <w:rPr>
          <w:lang w:val="en-US"/>
        </w:rPr>
        <w:t>            </w:t>
      </w:r>
      <w:r w:rsidRPr="0050586F">
        <w:rPr>
          <w:color w:val="A31515"/>
          <w:lang w:val="en-US"/>
        </w:rPr>
        <w:t>"gridfins"</w:t>
      </w:r>
      <w:r w:rsidRPr="0050586F">
        <w:rPr>
          <w:lang w:val="en-US"/>
        </w:rPr>
        <w:t>: </w:t>
      </w:r>
      <w:r w:rsidRPr="0050586F">
        <w:rPr>
          <w:b/>
          <w:bCs/>
          <w:color w:val="0451A5"/>
          <w:lang w:val="en-US"/>
        </w:rPr>
        <w:t>true</w:t>
      </w:r>
      <w:r w:rsidRPr="0050586F">
        <w:rPr>
          <w:lang w:val="en-US"/>
        </w:rPr>
        <w:t>,</w:t>
      </w:r>
    </w:p>
    <w:p w14:paraId="4AB043BF" w14:textId="77777777" w:rsidR="008E0A45" w:rsidRPr="0050586F" w:rsidRDefault="008E0A45" w:rsidP="008E0A45">
      <w:pPr>
        <w:pStyle w:val="PCode"/>
        <w:shd w:val="clear" w:color="auto" w:fill="FFFFCC"/>
        <w:rPr>
          <w:lang w:val="en-US"/>
        </w:rPr>
      </w:pPr>
      <w:r w:rsidRPr="0050586F">
        <w:rPr>
          <w:lang w:val="en-US"/>
        </w:rPr>
        <w:t>            </w:t>
      </w:r>
      <w:r w:rsidRPr="0050586F">
        <w:rPr>
          <w:color w:val="A31515"/>
          <w:lang w:val="en-US"/>
        </w:rPr>
        <w:t>"legs"</w:t>
      </w:r>
      <w:r w:rsidRPr="0050586F">
        <w:rPr>
          <w:lang w:val="en-US"/>
        </w:rPr>
        <w:t>: </w:t>
      </w:r>
      <w:r w:rsidRPr="0050586F">
        <w:rPr>
          <w:b/>
          <w:bCs/>
          <w:color w:val="0451A5"/>
          <w:lang w:val="en-US"/>
        </w:rPr>
        <w:t>true</w:t>
      </w:r>
      <w:r w:rsidRPr="0050586F">
        <w:rPr>
          <w:lang w:val="en-US"/>
        </w:rPr>
        <w:t>,</w:t>
      </w:r>
    </w:p>
    <w:p w14:paraId="6723E1C2" w14:textId="77777777" w:rsidR="008E0A45" w:rsidRPr="0050586F" w:rsidRDefault="008E0A45" w:rsidP="008E0A45">
      <w:pPr>
        <w:pStyle w:val="PCode"/>
        <w:shd w:val="clear" w:color="auto" w:fill="FFFFCC"/>
        <w:rPr>
          <w:lang w:val="en-US"/>
        </w:rPr>
      </w:pPr>
      <w:r w:rsidRPr="0050586F">
        <w:rPr>
          <w:lang w:val="en-US"/>
        </w:rPr>
        <w:t>            </w:t>
      </w:r>
      <w:r w:rsidRPr="0050586F">
        <w:rPr>
          <w:color w:val="A31515"/>
          <w:lang w:val="en-US"/>
        </w:rPr>
        <w:t>"reused"</w:t>
      </w:r>
      <w:r w:rsidRPr="0050586F">
        <w:rPr>
          <w:lang w:val="en-US"/>
        </w:rPr>
        <w:t>: </w:t>
      </w:r>
      <w:r w:rsidRPr="0050586F">
        <w:rPr>
          <w:b/>
          <w:bCs/>
          <w:color w:val="0451A5"/>
          <w:lang w:val="en-US"/>
        </w:rPr>
        <w:t>true</w:t>
      </w:r>
      <w:r w:rsidRPr="0050586F">
        <w:rPr>
          <w:lang w:val="en-US"/>
        </w:rPr>
        <w:t>,</w:t>
      </w:r>
    </w:p>
    <w:p w14:paraId="6698B47A" w14:textId="77777777" w:rsidR="008E0A45" w:rsidRPr="0050586F" w:rsidRDefault="008E0A45" w:rsidP="008E0A45">
      <w:pPr>
        <w:pStyle w:val="PCode"/>
        <w:shd w:val="clear" w:color="auto" w:fill="FFFFCC"/>
        <w:rPr>
          <w:lang w:val="en-US"/>
        </w:rPr>
      </w:pPr>
      <w:r w:rsidRPr="0050586F">
        <w:rPr>
          <w:lang w:val="en-US"/>
        </w:rPr>
        <w:t>            </w:t>
      </w:r>
      <w:r w:rsidRPr="0050586F">
        <w:rPr>
          <w:color w:val="A31515"/>
          <w:lang w:val="en-US"/>
        </w:rPr>
        <w:t>"landing_attempt"</w:t>
      </w:r>
      <w:r w:rsidRPr="0050586F">
        <w:rPr>
          <w:lang w:val="en-US"/>
        </w:rPr>
        <w:t>: </w:t>
      </w:r>
      <w:r w:rsidRPr="0050586F">
        <w:rPr>
          <w:b/>
          <w:bCs/>
          <w:color w:val="0451A5"/>
          <w:lang w:val="en-US"/>
        </w:rPr>
        <w:t>true</w:t>
      </w:r>
      <w:r w:rsidRPr="0050586F">
        <w:rPr>
          <w:lang w:val="en-US"/>
        </w:rPr>
        <w:t>,</w:t>
      </w:r>
    </w:p>
    <w:p w14:paraId="0B50A6D5" w14:textId="77777777" w:rsidR="008E0A45" w:rsidRPr="00B55971" w:rsidRDefault="008E0A45" w:rsidP="008E0A45">
      <w:pPr>
        <w:pStyle w:val="PCode"/>
        <w:shd w:val="clear" w:color="auto" w:fill="FFFFCC"/>
        <w:rPr>
          <w:lang w:val="en-US"/>
        </w:rPr>
      </w:pPr>
      <w:r w:rsidRPr="0050586F">
        <w:rPr>
          <w:lang w:val="en-US"/>
        </w:rPr>
        <w:t>            </w:t>
      </w:r>
      <w:r w:rsidRPr="00B55971">
        <w:rPr>
          <w:color w:val="A31515"/>
          <w:lang w:val="en-US"/>
        </w:rPr>
        <w:t>"landing_success"</w:t>
      </w:r>
      <w:r w:rsidRPr="00B55971">
        <w:rPr>
          <w:lang w:val="en-US"/>
        </w:rPr>
        <w:t>: </w:t>
      </w:r>
      <w:r w:rsidRPr="00B55971">
        <w:rPr>
          <w:b/>
          <w:bCs/>
          <w:color w:val="0451A5"/>
          <w:lang w:val="en-US"/>
        </w:rPr>
        <w:t>true</w:t>
      </w:r>
      <w:r w:rsidRPr="00B55971">
        <w:rPr>
          <w:lang w:val="en-US"/>
        </w:rPr>
        <w:t>,</w:t>
      </w:r>
    </w:p>
    <w:p w14:paraId="301CEC2E" w14:textId="77777777" w:rsidR="008E0A45" w:rsidRPr="00F50B0D" w:rsidRDefault="008E0A45" w:rsidP="008E0A45">
      <w:pPr>
        <w:pStyle w:val="PCode"/>
        <w:shd w:val="clear" w:color="auto" w:fill="FFFFCC"/>
        <w:rPr>
          <w:lang w:val="en-US"/>
        </w:rPr>
      </w:pPr>
      <w:r w:rsidRPr="00B55971">
        <w:rPr>
          <w:lang w:val="en-US"/>
        </w:rPr>
        <w:t>            </w:t>
      </w:r>
      <w:r w:rsidRPr="00F50B0D">
        <w:rPr>
          <w:color w:val="A31515"/>
          <w:lang w:val="en-US"/>
        </w:rPr>
        <w:t>"landing_type"</w:t>
      </w:r>
      <w:r w:rsidRPr="00F50B0D">
        <w:rPr>
          <w:lang w:val="en-US"/>
        </w:rPr>
        <w:t>: </w:t>
      </w:r>
      <w:r w:rsidRPr="00F50B0D">
        <w:rPr>
          <w:color w:val="0451A5"/>
          <w:lang w:val="en-US"/>
        </w:rPr>
        <w:t>"ASDS"</w:t>
      </w:r>
      <w:r w:rsidRPr="00F50B0D">
        <w:rPr>
          <w:lang w:val="en-US"/>
        </w:rPr>
        <w:t>,</w:t>
      </w:r>
    </w:p>
    <w:p w14:paraId="609D8065" w14:textId="77777777" w:rsidR="008E0A45" w:rsidRPr="008F75BA" w:rsidRDefault="008E0A45" w:rsidP="008E0A45">
      <w:pPr>
        <w:pStyle w:val="PCode"/>
        <w:shd w:val="clear" w:color="auto" w:fill="FFFFCC"/>
        <w:rPr>
          <w:lang w:val="fr-CH"/>
        </w:rPr>
      </w:pPr>
      <w:r w:rsidRPr="00F50B0D">
        <w:rPr>
          <w:lang w:val="en-US"/>
        </w:rPr>
        <w:t>            </w:t>
      </w:r>
      <w:r w:rsidRPr="008F75BA">
        <w:rPr>
          <w:color w:val="A31515"/>
          <w:lang w:val="fr-CH"/>
        </w:rPr>
        <w:t>"landpad"</w:t>
      </w:r>
      <w:r w:rsidRPr="008F75BA">
        <w:rPr>
          <w:lang w:val="fr-CH"/>
        </w:rPr>
        <w:t>: </w:t>
      </w:r>
      <w:r w:rsidRPr="008F75BA">
        <w:rPr>
          <w:color w:val="0451A5"/>
          <w:lang w:val="fr-CH"/>
        </w:rPr>
        <w:t>"5e9e3033383ecbb9e534e7cc"</w:t>
      </w:r>
    </w:p>
    <w:p w14:paraId="15537ACF" w14:textId="77777777" w:rsidR="008E0A45" w:rsidRPr="008E0A45" w:rsidRDefault="008E0A45" w:rsidP="008E0A45">
      <w:pPr>
        <w:pStyle w:val="PCode"/>
        <w:shd w:val="clear" w:color="auto" w:fill="FFFFCC"/>
      </w:pPr>
      <w:r w:rsidRPr="008F75BA">
        <w:rPr>
          <w:lang w:val="fr-CH"/>
        </w:rPr>
        <w:t>        </w:t>
      </w:r>
      <w:r w:rsidRPr="008E0A45">
        <w:t>}</w:t>
      </w:r>
    </w:p>
    <w:p w14:paraId="3E9B220E" w14:textId="77777777" w:rsidR="008E0A45" w:rsidRPr="008E0A45" w:rsidRDefault="008E0A45" w:rsidP="008E0A45">
      <w:pPr>
        <w:pStyle w:val="PCode"/>
        <w:shd w:val="clear" w:color="auto" w:fill="FFFFCC"/>
      </w:pPr>
      <w:r w:rsidRPr="008E0A45">
        <w:t>    ],</w:t>
      </w:r>
    </w:p>
    <w:p w14:paraId="6076382B" w14:textId="77777777" w:rsidR="008E0A45" w:rsidRPr="008E0A45" w:rsidRDefault="008E0A45" w:rsidP="008E0A45">
      <w:pPr>
        <w:pStyle w:val="PCode"/>
        <w:shd w:val="clear" w:color="auto" w:fill="FFFFCC"/>
      </w:pPr>
      <w:r w:rsidRPr="008E0A45">
        <w:t>    </w:t>
      </w:r>
      <w:r w:rsidRPr="008E0A45">
        <w:rPr>
          <w:color w:val="A31515"/>
        </w:rPr>
        <w:t>"id"</w:t>
      </w:r>
      <w:r w:rsidRPr="008E0A45">
        <w:t>: </w:t>
      </w:r>
      <w:r w:rsidRPr="008E0A45">
        <w:rPr>
          <w:color w:val="0451A5"/>
        </w:rPr>
        <w:t>"6079bd399a06446e8c61bf77"</w:t>
      </w:r>
    </w:p>
    <w:p w14:paraId="5B2FA1ED" w14:textId="74662F06" w:rsidR="00B84A2C" w:rsidRDefault="008E0A45" w:rsidP="008E0A45">
      <w:pPr>
        <w:pStyle w:val="PCode"/>
        <w:shd w:val="clear" w:color="auto" w:fill="FFFFCC"/>
      </w:pPr>
      <w:r w:rsidRPr="008E0A45">
        <w:t>}</w:t>
      </w:r>
    </w:p>
    <w:p w14:paraId="0F26E66E" w14:textId="2D9B1789" w:rsidR="0050586F" w:rsidRDefault="0050586F" w:rsidP="0050586F">
      <w:pPr>
        <w:pStyle w:val="PTxtRP"/>
      </w:pPr>
      <w:r>
        <w:t>Grâce à cette requête toutes les informations possibles imaginables sont accessibles par exemple :</w:t>
      </w:r>
    </w:p>
    <w:p w14:paraId="31E2C00E" w14:textId="23875DA4" w:rsidR="0050586F" w:rsidRDefault="0050586F" w:rsidP="0050586F">
      <w:pPr>
        <w:pStyle w:val="PTxtRP"/>
      </w:pPr>
      <w:r>
        <w:t xml:space="preserve">Si la fusée </w:t>
      </w:r>
      <w:r w:rsidR="00B55971">
        <w:t>est une fusée réutilisée</w:t>
      </w:r>
    </w:p>
    <w:p w14:paraId="1B2016E0" w14:textId="260F90AF" w:rsidR="00F50B0D" w:rsidRPr="00F50B0D" w:rsidRDefault="00F50B0D" w:rsidP="00F50B0D">
      <w:pPr>
        <w:pStyle w:val="PCode"/>
        <w:pBdr>
          <w:top w:val="dashSmallGap" w:sz="4" w:space="0" w:color="auto"/>
        </w:pBdr>
        <w:shd w:val="clear" w:color="auto" w:fill="FFFFCC"/>
        <w:rPr>
          <w:lang w:val="fr-CH"/>
        </w:rPr>
      </w:pPr>
      <w:r w:rsidRPr="00B55971">
        <w:rPr>
          <w:lang w:val="fr-CH"/>
        </w:rPr>
        <w:t>"reused": </w:t>
      </w:r>
      <w:r w:rsidRPr="00B55971">
        <w:rPr>
          <w:b/>
          <w:bCs/>
          <w:color w:val="0451A5"/>
          <w:lang w:val="fr-CH"/>
        </w:rPr>
        <w:t>true</w:t>
      </w:r>
      <w:r w:rsidRPr="00B55971">
        <w:rPr>
          <w:lang w:val="fr-CH"/>
        </w:rPr>
        <w:t>,</w:t>
      </w:r>
    </w:p>
    <w:p w14:paraId="0B1ECA17" w14:textId="052EC8BD" w:rsidR="00B55971" w:rsidRDefault="00B55971" w:rsidP="0050586F">
      <w:pPr>
        <w:pStyle w:val="PTxtRP"/>
      </w:pPr>
      <w:r>
        <w:t>Si la mission est une réussite</w:t>
      </w:r>
    </w:p>
    <w:p w14:paraId="6ED7AE6F" w14:textId="13AF2B29" w:rsidR="00F50B0D" w:rsidRPr="00F50B0D" w:rsidRDefault="00F50B0D" w:rsidP="00F50B0D">
      <w:pPr>
        <w:pStyle w:val="PCode"/>
        <w:pBdr>
          <w:top w:val="dashSmallGap" w:sz="4" w:space="0" w:color="auto"/>
        </w:pBdr>
        <w:shd w:val="clear" w:color="auto" w:fill="FFFFCC"/>
        <w:rPr>
          <w:lang w:val="fr-CH"/>
        </w:rPr>
      </w:pPr>
      <w:r w:rsidRPr="00F50B0D">
        <w:rPr>
          <w:lang w:val="fr-CH"/>
        </w:rPr>
        <w:t>"success": </w:t>
      </w:r>
      <w:r w:rsidRPr="00F50B0D">
        <w:rPr>
          <w:b/>
          <w:bCs/>
          <w:color w:val="0451A5"/>
          <w:lang w:val="fr-CH"/>
        </w:rPr>
        <w:t>true</w:t>
      </w:r>
      <w:r w:rsidRPr="00F50B0D">
        <w:rPr>
          <w:lang w:val="fr-CH"/>
        </w:rPr>
        <w:t>,</w:t>
      </w:r>
    </w:p>
    <w:p w14:paraId="4A4A31BD" w14:textId="5123EB79" w:rsidR="00B55971" w:rsidRDefault="00B55971" w:rsidP="0050586F">
      <w:pPr>
        <w:pStyle w:val="PTxtRP"/>
      </w:pPr>
      <w:r>
        <w:t>Les éventuels membres d’équipage</w:t>
      </w:r>
    </w:p>
    <w:p w14:paraId="6A0D6B34" w14:textId="3A912AE0" w:rsidR="00F50B0D" w:rsidRPr="008F75BA" w:rsidRDefault="00F50B0D" w:rsidP="00F50B0D">
      <w:pPr>
        <w:pStyle w:val="PCode"/>
        <w:pBdr>
          <w:top w:val="dashSmallGap" w:sz="4" w:space="0" w:color="auto"/>
        </w:pBdr>
        <w:shd w:val="clear" w:color="auto" w:fill="FFFFCC"/>
        <w:rPr>
          <w:lang w:val="fr-CH"/>
        </w:rPr>
      </w:pPr>
      <w:r w:rsidRPr="008F75BA">
        <w:rPr>
          <w:lang w:val="fr-CH"/>
        </w:rPr>
        <w:t>"crew": [],</w:t>
      </w:r>
    </w:p>
    <w:p w14:paraId="1546BC43" w14:textId="6483724C" w:rsidR="00B55971" w:rsidRDefault="00B55971" w:rsidP="0050586F">
      <w:pPr>
        <w:pStyle w:val="PTxtRP"/>
      </w:pPr>
      <w:r>
        <w:t>Les éventuels problèmes</w:t>
      </w:r>
    </w:p>
    <w:p w14:paraId="21C4BE1E" w14:textId="1C6F7AAB" w:rsidR="00F50B0D" w:rsidRPr="008F75BA" w:rsidRDefault="00F50B0D" w:rsidP="00F50B0D">
      <w:pPr>
        <w:pStyle w:val="PCode"/>
        <w:pBdr>
          <w:top w:val="dashSmallGap" w:sz="4" w:space="0" w:color="auto"/>
        </w:pBdr>
        <w:shd w:val="clear" w:color="auto" w:fill="FFFFCC"/>
        <w:rPr>
          <w:lang w:val="fr-CH"/>
        </w:rPr>
      </w:pPr>
      <w:r w:rsidRPr="008F75BA">
        <w:rPr>
          <w:lang w:val="fr-CH"/>
        </w:rPr>
        <w:t>"failures": [],</w:t>
      </w:r>
    </w:p>
    <w:p w14:paraId="7EE79D55" w14:textId="7723C13E" w:rsidR="00B55971" w:rsidRDefault="00B55971" w:rsidP="0050586F">
      <w:pPr>
        <w:pStyle w:val="PTxtRP"/>
      </w:pPr>
      <w:r>
        <w:lastRenderedPageBreak/>
        <w:t xml:space="preserve">Le nom de la mission </w:t>
      </w:r>
    </w:p>
    <w:p w14:paraId="31B95C56" w14:textId="6B46E486" w:rsidR="00F50B0D" w:rsidRPr="008F75BA" w:rsidRDefault="00F50B0D" w:rsidP="00F50B0D">
      <w:pPr>
        <w:pStyle w:val="PCode"/>
        <w:pBdr>
          <w:top w:val="dashSmallGap" w:sz="4" w:space="0" w:color="auto"/>
        </w:pBdr>
        <w:shd w:val="clear" w:color="auto" w:fill="FFFFCC"/>
        <w:rPr>
          <w:lang w:val="fr-CH"/>
        </w:rPr>
      </w:pPr>
      <w:r w:rsidRPr="008F75BA">
        <w:rPr>
          <w:lang w:val="fr-CH"/>
        </w:rPr>
        <w:t>"name": </w:t>
      </w:r>
      <w:r w:rsidRPr="008F75BA">
        <w:rPr>
          <w:color w:val="0451A5"/>
          <w:lang w:val="fr-CH"/>
        </w:rPr>
        <w:t>"Starlink-28 (v1.0)"</w:t>
      </w:r>
      <w:r w:rsidRPr="008F75BA">
        <w:rPr>
          <w:lang w:val="fr-CH"/>
        </w:rPr>
        <w:t>,</w:t>
      </w:r>
    </w:p>
    <w:p w14:paraId="59ADB954" w14:textId="09D06C2C" w:rsidR="00B55971" w:rsidRPr="00B55971" w:rsidRDefault="00B55971" w:rsidP="0050586F">
      <w:pPr>
        <w:pStyle w:val="PTxtRP"/>
        <w:rPr>
          <w:lang w:val="fr-CH"/>
        </w:rPr>
      </w:pPr>
      <w:r>
        <w:t xml:space="preserve">La date </w:t>
      </w:r>
      <w:r w:rsidR="00F50B0D">
        <w:t>universelle et locale</w:t>
      </w:r>
    </w:p>
    <w:p w14:paraId="2618A9CF" w14:textId="5343E7BB" w:rsidR="0050586F" w:rsidRDefault="0050586F" w:rsidP="00F50B0D">
      <w:pPr>
        <w:pStyle w:val="PCode"/>
        <w:pBdr>
          <w:top w:val="dashSmallGap" w:sz="4" w:space="0" w:color="auto"/>
        </w:pBdr>
        <w:shd w:val="clear" w:color="auto" w:fill="FFFFCC"/>
        <w:rPr>
          <w:lang w:val="fr-CH"/>
        </w:rPr>
      </w:pPr>
      <w:r w:rsidRPr="008F75BA">
        <w:rPr>
          <w:lang w:val="fr-CH"/>
        </w:rPr>
        <w:t> "date_utc": </w:t>
      </w:r>
      <w:r w:rsidRPr="008F75BA">
        <w:rPr>
          <w:color w:val="0451A5"/>
          <w:lang w:val="fr-CH"/>
        </w:rPr>
        <w:t>"2021-05-26T18:59:00.000Z"</w:t>
      </w:r>
      <w:r w:rsidRPr="008F75BA">
        <w:rPr>
          <w:lang w:val="fr-CH"/>
        </w:rPr>
        <w:t>,</w:t>
      </w:r>
    </w:p>
    <w:p w14:paraId="6F1DC706" w14:textId="37D4F288" w:rsidR="00213869" w:rsidRPr="008F75BA" w:rsidRDefault="00213869" w:rsidP="00213869">
      <w:pPr>
        <w:pStyle w:val="PTxtRP"/>
      </w:pPr>
      <w:r w:rsidRPr="00213869">
        <w:rPr>
          <w:noProof/>
        </w:rPr>
        <w:drawing>
          <wp:inline distT="0" distB="0" distL="0" distR="0" wp14:anchorId="7F691D73" wp14:editId="4DC04568">
            <wp:extent cx="5760720" cy="3261360"/>
            <wp:effectExtent l="0" t="0" r="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760720" cy="3261360"/>
                    </a:xfrm>
                    <a:prstGeom prst="rect">
                      <a:avLst/>
                    </a:prstGeom>
                  </pic:spPr>
                </pic:pic>
              </a:graphicData>
            </a:graphic>
          </wp:inline>
        </w:drawing>
      </w:r>
    </w:p>
    <w:p w14:paraId="2EC47028" w14:textId="2D2CDD76" w:rsidR="00691234" w:rsidRPr="00691234" w:rsidRDefault="00691234" w:rsidP="00691234">
      <w:pPr>
        <w:pStyle w:val="Titre1"/>
      </w:pPr>
      <w:bookmarkStart w:id="2" w:name="_Toc75107979"/>
      <w:r w:rsidRPr="00691234">
        <w:lastRenderedPageBreak/>
        <w:t>Analyse à faire complètement avec EA</w:t>
      </w:r>
      <w:bookmarkEnd w:id="2"/>
    </w:p>
    <w:p w14:paraId="410F75F0" w14:textId="67AAE1CC" w:rsidR="00691234" w:rsidRDefault="00691234" w:rsidP="00691234">
      <w:pPr>
        <w:pStyle w:val="Titre2"/>
      </w:pPr>
      <w:bookmarkStart w:id="3" w:name="_Toc75107980"/>
      <w:r w:rsidRPr="00691234">
        <w:t>Use case avec les explications de l'application</w:t>
      </w:r>
      <w:bookmarkEnd w:id="3"/>
    </w:p>
    <w:p w14:paraId="21A53457" w14:textId="3091FE42" w:rsidR="00401DA0" w:rsidRDefault="00401DA0" w:rsidP="00401DA0">
      <w:pPr>
        <w:pStyle w:val="PTxtRP"/>
        <w:rPr>
          <w:lang w:val="fr-CH"/>
        </w:rPr>
      </w:pPr>
      <w:r w:rsidRPr="00401DA0">
        <w:rPr>
          <w:noProof/>
          <w:lang w:val="fr-CH"/>
        </w:rPr>
        <w:drawing>
          <wp:inline distT="0" distB="0" distL="0" distR="0" wp14:anchorId="22EB4A44" wp14:editId="4AB1A7BC">
            <wp:extent cx="5760720" cy="5598160"/>
            <wp:effectExtent l="0" t="0" r="0" b="2540"/>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760720" cy="5598160"/>
                    </a:xfrm>
                    <a:prstGeom prst="rect">
                      <a:avLst/>
                    </a:prstGeom>
                  </pic:spPr>
                </pic:pic>
              </a:graphicData>
            </a:graphic>
          </wp:inline>
        </w:drawing>
      </w:r>
    </w:p>
    <w:p w14:paraId="4F8A04B1" w14:textId="77777777" w:rsidR="00F32B4C" w:rsidRDefault="00510851" w:rsidP="004C1481">
      <w:pPr>
        <w:pStyle w:val="PTxtRP"/>
      </w:pPr>
      <w:r w:rsidRPr="00510851">
        <w:rPr>
          <w:lang w:val="fr-CH"/>
        </w:rPr>
        <w:t xml:space="preserve">Voici le « use case » </w:t>
      </w:r>
      <w:r>
        <w:rPr>
          <w:lang w:val="fr-CH"/>
        </w:rPr>
        <w:t>du site</w:t>
      </w:r>
      <w:r w:rsidRPr="00510851">
        <w:rPr>
          <w:lang w:val="fr-CH"/>
        </w:rPr>
        <w:t xml:space="preserve">. </w:t>
      </w:r>
      <w:r>
        <w:rPr>
          <w:lang w:val="fr-CH"/>
        </w:rPr>
        <w:t>En premier</w:t>
      </w:r>
      <w:r w:rsidRPr="00510851">
        <w:rPr>
          <w:lang w:val="fr-CH"/>
        </w:rPr>
        <w:t>, quand le visiteur arrivera sur le site, il</w:t>
      </w:r>
      <w:r>
        <w:rPr>
          <w:lang w:val="fr-CH"/>
        </w:rPr>
        <w:t xml:space="preserve"> devra se connecter</w:t>
      </w:r>
      <w:r w:rsidRPr="00510851">
        <w:rPr>
          <w:lang w:val="fr-CH"/>
        </w:rPr>
        <w:t>.</w:t>
      </w:r>
      <w:r w:rsidR="00840D12">
        <w:rPr>
          <w:lang w:val="fr-CH"/>
        </w:rPr>
        <w:t xml:space="preserve"> Si il n’est pas encore inscrit il devra s’inscrire.</w:t>
      </w:r>
      <w:r w:rsidRPr="00510851">
        <w:rPr>
          <w:lang w:val="fr-CH"/>
        </w:rPr>
        <w:t xml:space="preserve"> Quand le visiteur soumettra sa demande d’inscription ou de</w:t>
      </w:r>
      <w:r>
        <w:rPr>
          <w:lang w:val="fr-CH"/>
        </w:rPr>
        <w:t xml:space="preserve"> </w:t>
      </w:r>
      <w:r w:rsidRPr="00510851">
        <w:rPr>
          <w:lang w:val="fr-CH"/>
        </w:rPr>
        <w:t>connexion, une requête sera envoyée au serveur d’authentification. Si une erreur se produit,</w:t>
      </w:r>
      <w:r>
        <w:rPr>
          <w:lang w:val="fr-CH"/>
        </w:rPr>
        <w:t xml:space="preserve"> </w:t>
      </w:r>
      <w:r w:rsidRPr="00510851">
        <w:rPr>
          <w:lang w:val="fr-CH"/>
        </w:rPr>
        <w:t>l’erreur sera affichée. Si l’utilisateur se connecte et que l’authentification est bonne, il sera</w:t>
      </w:r>
      <w:r>
        <w:rPr>
          <w:lang w:val="fr-CH"/>
        </w:rPr>
        <w:t xml:space="preserve"> </w:t>
      </w:r>
      <w:r w:rsidRPr="00510851">
        <w:rPr>
          <w:lang w:val="fr-CH"/>
        </w:rPr>
        <w:t>redirigé vers la page d’accueil. Au contraire, si le visiteur s’inscrit, une demande sera faite au</w:t>
      </w:r>
      <w:r>
        <w:rPr>
          <w:lang w:val="fr-CH"/>
        </w:rPr>
        <w:t xml:space="preserve"> </w:t>
      </w:r>
      <w:r w:rsidRPr="00510851">
        <w:rPr>
          <w:lang w:val="fr-CH"/>
        </w:rPr>
        <w:t>serveur, si une erreur se produit, elle sera affichée sinon le visiteur sera ajouté dans la base</w:t>
      </w:r>
      <w:r>
        <w:rPr>
          <w:lang w:val="fr-CH"/>
        </w:rPr>
        <w:t xml:space="preserve"> </w:t>
      </w:r>
      <w:r w:rsidRPr="00510851">
        <w:rPr>
          <w:lang w:val="fr-CH"/>
        </w:rPr>
        <w:t>de données et deviendra un utilisateur.</w:t>
      </w:r>
      <w:r>
        <w:rPr>
          <w:lang w:val="fr-CH"/>
        </w:rPr>
        <w:t xml:space="preserve"> </w:t>
      </w:r>
      <w:r w:rsidRPr="00510851">
        <w:rPr>
          <w:lang w:val="fr-CH"/>
        </w:rPr>
        <w:t xml:space="preserve">Après s’être authentifié, </w:t>
      </w:r>
      <w:r w:rsidR="004C1481">
        <w:rPr>
          <w:lang w:val="fr-CH"/>
        </w:rPr>
        <w:t xml:space="preserve">l’utilisateur pourra utiliser les ressources du site et faire des requêtes vers l’api SpaceX </w:t>
      </w:r>
      <w:r w:rsidR="00691234" w:rsidRPr="00691234">
        <w:t xml:space="preserve">Activity </w:t>
      </w:r>
    </w:p>
    <w:p w14:paraId="04EC015D" w14:textId="362FE038" w:rsidR="00691234" w:rsidRDefault="00691234" w:rsidP="00F32B4C">
      <w:pPr>
        <w:pStyle w:val="Titre1"/>
      </w:pPr>
      <w:bookmarkStart w:id="4" w:name="_Toc75107981"/>
      <w:r w:rsidRPr="00691234">
        <w:lastRenderedPageBreak/>
        <w:t>Diagram d'un cas complet navigant dans l'application</w:t>
      </w:r>
      <w:bookmarkEnd w:id="4"/>
    </w:p>
    <w:p w14:paraId="65B9841B" w14:textId="0F6113BD" w:rsidR="00885622" w:rsidRDefault="00885622" w:rsidP="00885622">
      <w:pPr>
        <w:pStyle w:val="PTxtRP"/>
        <w:rPr>
          <w:lang w:val="fr-CH"/>
        </w:rPr>
      </w:pPr>
      <w:r w:rsidRPr="00885622">
        <w:rPr>
          <w:noProof/>
          <w:lang w:val="fr-CH"/>
        </w:rPr>
        <w:drawing>
          <wp:inline distT="0" distB="0" distL="0" distR="0" wp14:anchorId="2D9101BA" wp14:editId="0CCCC3CD">
            <wp:extent cx="5760720" cy="4872355"/>
            <wp:effectExtent l="0" t="0" r="0" b="4445"/>
            <wp:docPr id="1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760720" cy="4872355"/>
                    </a:xfrm>
                    <a:prstGeom prst="rect">
                      <a:avLst/>
                    </a:prstGeom>
                  </pic:spPr>
                </pic:pic>
              </a:graphicData>
            </a:graphic>
          </wp:inline>
        </w:drawing>
      </w:r>
    </w:p>
    <w:p w14:paraId="1A3EEFFC" w14:textId="03CA354F" w:rsidR="00295C12" w:rsidRPr="00885622" w:rsidRDefault="00295C12" w:rsidP="00885622">
      <w:pPr>
        <w:pStyle w:val="PTxtRP"/>
        <w:rPr>
          <w:lang w:val="fr-CH"/>
        </w:rPr>
      </w:pPr>
      <w:r>
        <w:rPr>
          <w:lang w:val="fr-CH"/>
        </w:rPr>
        <w:t>Voici le diagramme d’activité.</w:t>
      </w:r>
      <w:r w:rsidR="00833A2C">
        <w:rPr>
          <w:lang w:val="fr-CH"/>
        </w:rPr>
        <w:t xml:space="preserve"> </w:t>
      </w:r>
      <w:r w:rsidR="00254FBB">
        <w:rPr>
          <w:lang w:val="fr-CH"/>
        </w:rPr>
        <w:t xml:space="preserve">On voit ici que lorsque l’utilisateur accède à la page d’inscription, il lui est demandé d’inscrire ses identifiants. Une fois les </w:t>
      </w:r>
      <w:r w:rsidR="00B55B32">
        <w:rPr>
          <w:lang w:val="fr-CH"/>
        </w:rPr>
        <w:t>identifiants</w:t>
      </w:r>
      <w:r w:rsidR="00254FBB">
        <w:rPr>
          <w:lang w:val="fr-CH"/>
        </w:rPr>
        <w:t xml:space="preserve"> entrés, </w:t>
      </w:r>
      <w:r w:rsidR="00324A2A">
        <w:rPr>
          <w:lang w:val="fr-CH"/>
        </w:rPr>
        <w:t>le serveur vérifie si les infos ne sont pas déjà existantes et valides. Si elles sont valides, il affiche la page d’</w:t>
      </w:r>
      <w:r w:rsidR="00B55B32">
        <w:rPr>
          <w:lang w:val="fr-CH"/>
        </w:rPr>
        <w:t>accueil</w:t>
      </w:r>
      <w:r w:rsidR="00324A2A">
        <w:rPr>
          <w:lang w:val="fr-CH"/>
        </w:rPr>
        <w:t xml:space="preserve"> puis un message de bienvenue. Si </w:t>
      </w:r>
      <w:r w:rsidR="00B55B32">
        <w:rPr>
          <w:lang w:val="fr-CH"/>
        </w:rPr>
        <w:t>la vérification échoue, il affiche un message d’erreur et l’utilisateur peut retaper ses informations de connexion.</w:t>
      </w:r>
      <w:r w:rsidR="00DF743A">
        <w:rPr>
          <w:lang w:val="fr-CH"/>
        </w:rPr>
        <w:t xml:space="preserve"> </w:t>
      </w:r>
    </w:p>
    <w:p w14:paraId="6CFD0B93" w14:textId="4129F4C7" w:rsidR="00691234" w:rsidRPr="00691234" w:rsidRDefault="00691234" w:rsidP="00691234">
      <w:pPr>
        <w:pStyle w:val="Titre1"/>
      </w:pPr>
      <w:bookmarkStart w:id="5" w:name="_Toc75107982"/>
      <w:r w:rsidRPr="00691234">
        <w:lastRenderedPageBreak/>
        <w:t>Conception à faire complétement avec EA</w:t>
      </w:r>
      <w:bookmarkEnd w:id="5"/>
    </w:p>
    <w:p w14:paraId="3E30AE0B" w14:textId="5BC7F0BE" w:rsidR="00691234" w:rsidRDefault="00691234" w:rsidP="00691234">
      <w:pPr>
        <w:pStyle w:val="Titre2"/>
      </w:pPr>
      <w:bookmarkStart w:id="6" w:name="_Toc75107983"/>
      <w:r w:rsidRPr="00691234">
        <w:t>Conception MVC du client</w:t>
      </w:r>
      <w:bookmarkEnd w:id="6"/>
    </w:p>
    <w:p w14:paraId="206B84D0" w14:textId="64F9A289" w:rsidR="00685728" w:rsidRDefault="00685728" w:rsidP="00685728">
      <w:pPr>
        <w:pStyle w:val="PTxtRP"/>
        <w:rPr>
          <w:lang w:val="fr-CH"/>
        </w:rPr>
      </w:pPr>
      <w:r w:rsidRPr="00685728">
        <w:rPr>
          <w:noProof/>
          <w:lang w:val="fr-CH"/>
        </w:rPr>
        <w:drawing>
          <wp:inline distT="0" distB="0" distL="0" distR="0" wp14:anchorId="5B185E0E" wp14:editId="21697A63">
            <wp:extent cx="5760720" cy="3773170"/>
            <wp:effectExtent l="0" t="0" r="0" b="0"/>
            <wp:docPr id="19" name="Imag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760720" cy="3773170"/>
                    </a:xfrm>
                    <a:prstGeom prst="rect">
                      <a:avLst/>
                    </a:prstGeom>
                  </pic:spPr>
                </pic:pic>
              </a:graphicData>
            </a:graphic>
          </wp:inline>
        </w:drawing>
      </w:r>
    </w:p>
    <w:p w14:paraId="57DD5EAD" w14:textId="767EA7E9" w:rsidR="00685728" w:rsidRDefault="00C573C5" w:rsidP="00685728">
      <w:pPr>
        <w:pStyle w:val="PTxtRP"/>
        <w:rPr>
          <w:lang w:val="fr-CH"/>
        </w:rPr>
      </w:pPr>
      <w:r>
        <w:rPr>
          <w:lang w:val="fr-CH"/>
        </w:rPr>
        <w:t>Voilà</w:t>
      </w:r>
      <w:r w:rsidR="00685728">
        <w:rPr>
          <w:lang w:val="fr-CH"/>
        </w:rPr>
        <w:t>ici le schéma que j’ai utilisé. Ce n’est pas un schéma MVC car il ne contient qu’une seule page « script.js ».</w:t>
      </w:r>
    </w:p>
    <w:p w14:paraId="54418469" w14:textId="6F90D49A" w:rsidR="00BC496A" w:rsidRDefault="00E52EE0" w:rsidP="00BC496A">
      <w:pPr>
        <w:pStyle w:val="PTxtRP"/>
        <w:rPr>
          <w:lang w:val="fr-CH"/>
        </w:rPr>
      </w:pPr>
      <w:r w:rsidRPr="00E52EE0">
        <w:rPr>
          <w:lang w:val="fr-CH"/>
        </w:rPr>
        <w:t xml:space="preserve">Tous les fichiers « .html » possèdent un style css qui se nomme « </w:t>
      </w:r>
      <w:r>
        <w:rPr>
          <w:lang w:val="fr-CH"/>
        </w:rPr>
        <w:t>style</w:t>
      </w:r>
      <w:r w:rsidRPr="00E52EE0">
        <w:rPr>
          <w:lang w:val="fr-CH"/>
        </w:rPr>
        <w:t xml:space="preserve"> »</w:t>
      </w:r>
      <w:r>
        <w:rPr>
          <w:lang w:val="fr-CH"/>
        </w:rPr>
        <w:t>.</w:t>
      </w:r>
      <w:r w:rsidRPr="00E52EE0">
        <w:rPr>
          <w:lang w:val="fr-CH"/>
        </w:rPr>
        <w:t xml:space="preserve"> Après ça, nous pouvons voir que « index.html » fait un lien avec</w:t>
      </w:r>
      <w:r>
        <w:rPr>
          <w:lang w:val="fr-CH"/>
        </w:rPr>
        <w:t xml:space="preserve"> </w:t>
      </w:r>
      <w:r w:rsidRPr="00E52EE0">
        <w:rPr>
          <w:lang w:val="fr-CH"/>
        </w:rPr>
        <w:t xml:space="preserve">« </w:t>
      </w:r>
      <w:r w:rsidR="00E017F1">
        <w:rPr>
          <w:lang w:val="fr-CH"/>
        </w:rPr>
        <w:t>login</w:t>
      </w:r>
      <w:r w:rsidRPr="00E52EE0">
        <w:rPr>
          <w:lang w:val="fr-CH"/>
        </w:rPr>
        <w:t>.html ».</w:t>
      </w:r>
      <w:r>
        <w:rPr>
          <w:lang w:val="fr-CH"/>
        </w:rPr>
        <w:t xml:space="preserve"> </w:t>
      </w:r>
      <w:r w:rsidRPr="00E52EE0">
        <w:rPr>
          <w:lang w:val="fr-CH"/>
        </w:rPr>
        <w:t xml:space="preserve">Le fichier « </w:t>
      </w:r>
      <w:r w:rsidR="00E017F1">
        <w:rPr>
          <w:lang w:val="fr-CH"/>
        </w:rPr>
        <w:t>login</w:t>
      </w:r>
      <w:r w:rsidRPr="00E52EE0">
        <w:rPr>
          <w:lang w:val="fr-CH"/>
        </w:rPr>
        <w:t xml:space="preserve">.html » </w:t>
      </w:r>
      <w:r w:rsidR="00E017F1">
        <w:rPr>
          <w:lang w:val="fr-CH"/>
        </w:rPr>
        <w:t>un</w:t>
      </w:r>
      <w:r w:rsidRPr="00E52EE0">
        <w:rPr>
          <w:lang w:val="fr-CH"/>
        </w:rPr>
        <w:t xml:space="preserve"> fichier javascript « </w:t>
      </w:r>
      <w:r w:rsidR="00E017F1">
        <w:rPr>
          <w:lang w:val="fr-CH"/>
        </w:rPr>
        <w:t>script</w:t>
      </w:r>
      <w:r w:rsidRPr="00E52EE0">
        <w:rPr>
          <w:lang w:val="fr-CH"/>
        </w:rPr>
        <w:t>.js »</w:t>
      </w:r>
      <w:r w:rsidR="00E017F1">
        <w:rPr>
          <w:lang w:val="fr-CH"/>
        </w:rPr>
        <w:t xml:space="preserve">, </w:t>
      </w:r>
      <w:r w:rsidRPr="00E52EE0">
        <w:rPr>
          <w:lang w:val="fr-CH"/>
        </w:rPr>
        <w:t>il permet de communiquer avec le serveur d’authentification pour</w:t>
      </w:r>
      <w:r>
        <w:rPr>
          <w:lang w:val="fr-CH"/>
        </w:rPr>
        <w:t xml:space="preserve"> </w:t>
      </w:r>
      <w:r w:rsidRPr="00E52EE0">
        <w:rPr>
          <w:lang w:val="fr-CH"/>
        </w:rPr>
        <w:t>accepter oui ou non une requête de connexion.</w:t>
      </w:r>
      <w:r>
        <w:rPr>
          <w:lang w:val="fr-CH"/>
        </w:rPr>
        <w:t xml:space="preserve"> </w:t>
      </w:r>
      <w:r w:rsidRPr="00E52EE0">
        <w:rPr>
          <w:lang w:val="fr-CH"/>
        </w:rPr>
        <w:t xml:space="preserve">Lorsqu’une connexion est acceptée, une redirection vers « </w:t>
      </w:r>
      <w:r w:rsidR="00E017F1">
        <w:rPr>
          <w:lang w:val="fr-CH"/>
        </w:rPr>
        <w:t>index</w:t>
      </w:r>
      <w:r w:rsidRPr="00E52EE0">
        <w:rPr>
          <w:lang w:val="fr-CH"/>
        </w:rPr>
        <w:t>.html » est effectué.</w:t>
      </w:r>
      <w:r>
        <w:rPr>
          <w:lang w:val="fr-CH"/>
        </w:rPr>
        <w:t xml:space="preserve"> </w:t>
      </w:r>
      <w:r w:rsidRPr="00E52EE0">
        <w:rPr>
          <w:lang w:val="fr-CH"/>
        </w:rPr>
        <w:t xml:space="preserve">« </w:t>
      </w:r>
      <w:r w:rsidR="00E017F1">
        <w:rPr>
          <w:lang w:val="fr-CH"/>
        </w:rPr>
        <w:t>webser</w:t>
      </w:r>
      <w:r w:rsidR="000B794E">
        <w:rPr>
          <w:lang w:val="fr-CH"/>
        </w:rPr>
        <w:t>vices</w:t>
      </w:r>
      <w:r w:rsidRPr="00E52EE0">
        <w:rPr>
          <w:lang w:val="fr-CH"/>
        </w:rPr>
        <w:t xml:space="preserve">.html » utilise le fichier javascript « </w:t>
      </w:r>
      <w:r w:rsidR="000B794E">
        <w:rPr>
          <w:lang w:val="fr-CH"/>
        </w:rPr>
        <w:t>script.js</w:t>
      </w:r>
      <w:r w:rsidRPr="00E52EE0">
        <w:rPr>
          <w:lang w:val="fr-CH"/>
        </w:rPr>
        <w:t xml:space="preserve"> »</w:t>
      </w:r>
      <w:r w:rsidR="000B794E">
        <w:rPr>
          <w:lang w:val="fr-CH"/>
        </w:rPr>
        <w:t xml:space="preserve">. </w:t>
      </w:r>
      <w:r w:rsidR="00C5415F" w:rsidRPr="00E52EE0">
        <w:rPr>
          <w:lang w:val="fr-CH"/>
        </w:rPr>
        <w:t>Il</w:t>
      </w:r>
      <w:r>
        <w:rPr>
          <w:lang w:val="fr-CH"/>
        </w:rPr>
        <w:t xml:space="preserve"> </w:t>
      </w:r>
      <w:r w:rsidRPr="00E52EE0">
        <w:rPr>
          <w:lang w:val="fr-CH"/>
        </w:rPr>
        <w:t>permet de communiquer avec le serveur de service web (fournisseur de l’api).</w:t>
      </w:r>
      <w:r>
        <w:rPr>
          <w:lang w:val="fr-CH"/>
        </w:rPr>
        <w:t xml:space="preserve"> </w:t>
      </w:r>
      <w:r w:rsidRPr="00E52EE0">
        <w:rPr>
          <w:lang w:val="fr-CH"/>
        </w:rPr>
        <w:t xml:space="preserve">« index.html » fait aussi un lien avec « </w:t>
      </w:r>
      <w:r w:rsidR="000B794E">
        <w:rPr>
          <w:lang w:val="fr-CH"/>
        </w:rPr>
        <w:t>sign</w:t>
      </w:r>
      <w:r w:rsidR="00BC496A">
        <w:rPr>
          <w:lang w:val="fr-CH"/>
        </w:rPr>
        <w:t>in</w:t>
      </w:r>
      <w:r w:rsidRPr="00E52EE0">
        <w:rPr>
          <w:lang w:val="fr-CH"/>
        </w:rPr>
        <w:t>.html » qui permet via un formulaire,</w:t>
      </w:r>
      <w:r>
        <w:rPr>
          <w:lang w:val="fr-CH"/>
        </w:rPr>
        <w:t xml:space="preserve"> </w:t>
      </w:r>
      <w:r w:rsidRPr="00E52EE0">
        <w:rPr>
          <w:lang w:val="fr-CH"/>
        </w:rPr>
        <w:t xml:space="preserve">de s’inscrire. </w:t>
      </w:r>
    </w:p>
    <w:p w14:paraId="6C91C365" w14:textId="0BDA642B" w:rsidR="00691234" w:rsidRPr="00691234" w:rsidRDefault="00691234" w:rsidP="00BC496A">
      <w:pPr>
        <w:pStyle w:val="Titre1"/>
      </w:pPr>
      <w:bookmarkStart w:id="7" w:name="_Toc75107984"/>
      <w:r w:rsidRPr="00691234">
        <w:t>Implémentation de l'application</w:t>
      </w:r>
      <w:bookmarkEnd w:id="7"/>
      <w:r w:rsidRPr="00691234">
        <w:t xml:space="preserve"> </w:t>
      </w:r>
    </w:p>
    <w:p w14:paraId="2F01ED02" w14:textId="2E486CA9" w:rsidR="00691234" w:rsidRDefault="00691234" w:rsidP="00691234">
      <w:pPr>
        <w:pStyle w:val="Titre2"/>
      </w:pPr>
      <w:bookmarkStart w:id="8" w:name="_Toc75107985"/>
      <w:r w:rsidRPr="00691234">
        <w:t>Partie HTML et CSS</w:t>
      </w:r>
      <w:bookmarkEnd w:id="8"/>
    </w:p>
    <w:p w14:paraId="2B7D60D8" w14:textId="7960A0C6" w:rsidR="00185C17" w:rsidRDefault="00185C17" w:rsidP="00185C17">
      <w:pPr>
        <w:pStyle w:val="Titre3"/>
      </w:pPr>
      <w:bookmarkStart w:id="9" w:name="_Toc75107986"/>
      <w:r>
        <w:t>CSS</w:t>
      </w:r>
      <w:bookmarkEnd w:id="9"/>
    </w:p>
    <w:p w14:paraId="0B04B2F6" w14:textId="51AF2CE2" w:rsidR="005B52D0" w:rsidRDefault="005B52D0" w:rsidP="005B52D0">
      <w:pPr>
        <w:pStyle w:val="PTxtRP"/>
        <w:rPr>
          <w:lang w:val="fr-CH"/>
        </w:rPr>
      </w:pPr>
      <w:r>
        <w:rPr>
          <w:lang w:val="fr-CH"/>
        </w:rPr>
        <w:t xml:space="preserve">Pour le CSS, j’ai utilisé un seul fichier pour toutes les pages. </w:t>
      </w:r>
      <w:r w:rsidR="002576C3">
        <w:rPr>
          <w:lang w:val="fr-CH"/>
        </w:rPr>
        <w:t xml:space="preserve">Les choses principales à prendre en compte sont les suivantes : </w:t>
      </w:r>
    </w:p>
    <w:p w14:paraId="4859CC84" w14:textId="4D93462B" w:rsidR="002576C3" w:rsidRDefault="002576C3" w:rsidP="005B52D0">
      <w:pPr>
        <w:pStyle w:val="PTxtRP"/>
        <w:rPr>
          <w:lang w:val="fr-CH"/>
        </w:rPr>
      </w:pPr>
      <w:r>
        <w:rPr>
          <w:lang w:val="fr-CH"/>
        </w:rPr>
        <w:t>La police personnalisée Whitney</w:t>
      </w:r>
    </w:p>
    <w:p w14:paraId="13C562A9" w14:textId="77777777" w:rsidR="00493E53" w:rsidRPr="00493E53" w:rsidRDefault="00493E53" w:rsidP="00493E53">
      <w:pPr>
        <w:pStyle w:val="PCode"/>
        <w:rPr>
          <w:color w:val="D4D4D4"/>
        </w:rPr>
      </w:pPr>
      <w:r w:rsidRPr="00493E53">
        <w:t>@font-face</w:t>
      </w:r>
      <w:r w:rsidRPr="00493E53">
        <w:rPr>
          <w:color w:val="D4D4D4"/>
        </w:rPr>
        <w:t> {</w:t>
      </w:r>
    </w:p>
    <w:p w14:paraId="16669C87" w14:textId="77777777" w:rsidR="00493E53" w:rsidRPr="005C3F57" w:rsidRDefault="00493E53" w:rsidP="00493E53">
      <w:pPr>
        <w:pStyle w:val="PCode"/>
        <w:rPr>
          <w:color w:val="D4D4D4"/>
          <w:lang w:val="en-US"/>
        </w:rPr>
      </w:pPr>
      <w:r w:rsidRPr="00493E53">
        <w:rPr>
          <w:color w:val="D4D4D4"/>
        </w:rPr>
        <w:t>    </w:t>
      </w:r>
      <w:r w:rsidRPr="005C3F57">
        <w:rPr>
          <w:color w:val="9CDCFE"/>
          <w:lang w:val="en-US"/>
        </w:rPr>
        <w:t>font-family</w:t>
      </w:r>
      <w:r w:rsidRPr="005C3F57">
        <w:rPr>
          <w:color w:val="D4D4D4"/>
          <w:lang w:val="en-US"/>
        </w:rPr>
        <w:t>: WhitneyBold;</w:t>
      </w:r>
    </w:p>
    <w:p w14:paraId="798FA42E" w14:textId="77777777" w:rsidR="00493E53" w:rsidRPr="00493E53" w:rsidRDefault="00493E53" w:rsidP="00493E53">
      <w:pPr>
        <w:pStyle w:val="PCode"/>
        <w:rPr>
          <w:color w:val="D4D4D4"/>
          <w:lang w:val="en-US"/>
        </w:rPr>
      </w:pPr>
      <w:r w:rsidRPr="005C3F57">
        <w:rPr>
          <w:color w:val="D4D4D4"/>
          <w:lang w:val="en-US"/>
        </w:rPr>
        <w:t>    </w:t>
      </w:r>
      <w:r w:rsidRPr="00493E53">
        <w:rPr>
          <w:color w:val="9CDCFE"/>
          <w:lang w:val="en-US"/>
        </w:rPr>
        <w:t>src</w:t>
      </w:r>
      <w:r w:rsidRPr="00493E53">
        <w:rPr>
          <w:color w:val="D4D4D4"/>
          <w:lang w:val="en-US"/>
        </w:rPr>
        <w:t>: </w:t>
      </w:r>
      <w:r w:rsidRPr="00493E53">
        <w:rPr>
          <w:color w:val="DCDCAA"/>
          <w:lang w:val="en-US"/>
        </w:rPr>
        <w:t>url</w:t>
      </w:r>
      <w:r w:rsidRPr="00493E53">
        <w:rPr>
          <w:color w:val="D4D4D4"/>
          <w:lang w:val="en-US"/>
        </w:rPr>
        <w:t>(</w:t>
      </w:r>
      <w:r w:rsidRPr="00493E53">
        <w:rPr>
          <w:color w:val="9CDCFE"/>
          <w:lang w:val="en-US"/>
        </w:rPr>
        <w:t>../fonts/whitney-2-cufonfonts/whitneybold.otf</w:t>
      </w:r>
      <w:r w:rsidRPr="00493E53">
        <w:rPr>
          <w:color w:val="D4D4D4"/>
          <w:lang w:val="en-US"/>
        </w:rPr>
        <w:t>)</w:t>
      </w:r>
    </w:p>
    <w:p w14:paraId="169A814F" w14:textId="77777777" w:rsidR="00493E53" w:rsidRPr="00493E53" w:rsidRDefault="00493E53" w:rsidP="00493E53">
      <w:pPr>
        <w:pStyle w:val="PCode"/>
        <w:rPr>
          <w:color w:val="D4D4D4"/>
          <w:lang w:val="en-US"/>
        </w:rPr>
      </w:pPr>
      <w:r w:rsidRPr="00493E53">
        <w:rPr>
          <w:color w:val="D4D4D4"/>
          <w:lang w:val="en-US"/>
        </w:rPr>
        <w:lastRenderedPageBreak/>
        <w:t>}</w:t>
      </w:r>
    </w:p>
    <w:p w14:paraId="405F6C45" w14:textId="77777777" w:rsidR="00493E53" w:rsidRPr="00493E53" w:rsidRDefault="00493E53" w:rsidP="00493E53">
      <w:pPr>
        <w:pStyle w:val="PCode"/>
        <w:rPr>
          <w:color w:val="D4D4D4"/>
          <w:lang w:val="en-US"/>
        </w:rPr>
      </w:pPr>
    </w:p>
    <w:p w14:paraId="27C9723A" w14:textId="77777777" w:rsidR="00493E53" w:rsidRPr="00493E53" w:rsidRDefault="00493E53" w:rsidP="00493E53">
      <w:pPr>
        <w:pStyle w:val="PCode"/>
        <w:rPr>
          <w:color w:val="D4D4D4"/>
          <w:lang w:val="en-US"/>
        </w:rPr>
      </w:pPr>
      <w:r w:rsidRPr="00493E53">
        <w:rPr>
          <w:lang w:val="en-US"/>
        </w:rPr>
        <w:t>@font-face</w:t>
      </w:r>
      <w:r w:rsidRPr="00493E53">
        <w:rPr>
          <w:color w:val="D4D4D4"/>
          <w:lang w:val="en-US"/>
        </w:rPr>
        <w:t> {</w:t>
      </w:r>
    </w:p>
    <w:p w14:paraId="762FE8C5" w14:textId="77777777" w:rsidR="00493E53" w:rsidRPr="00493E53" w:rsidRDefault="00493E53" w:rsidP="00493E53">
      <w:pPr>
        <w:pStyle w:val="PCode"/>
        <w:rPr>
          <w:color w:val="D4D4D4"/>
          <w:lang w:val="en-US"/>
        </w:rPr>
      </w:pPr>
      <w:r w:rsidRPr="00493E53">
        <w:rPr>
          <w:color w:val="D4D4D4"/>
          <w:lang w:val="en-US"/>
        </w:rPr>
        <w:t>    </w:t>
      </w:r>
      <w:r w:rsidRPr="00493E53">
        <w:rPr>
          <w:color w:val="9CDCFE"/>
          <w:lang w:val="en-US"/>
        </w:rPr>
        <w:t>font-family</w:t>
      </w:r>
      <w:r w:rsidRPr="00493E53">
        <w:rPr>
          <w:color w:val="D4D4D4"/>
          <w:lang w:val="en-US"/>
        </w:rPr>
        <w:t>: WhitneyLight;</w:t>
      </w:r>
    </w:p>
    <w:p w14:paraId="2701B545" w14:textId="77777777" w:rsidR="00493E53" w:rsidRPr="00493E53" w:rsidRDefault="00493E53" w:rsidP="00493E53">
      <w:pPr>
        <w:pStyle w:val="PCode"/>
        <w:rPr>
          <w:color w:val="D4D4D4"/>
          <w:lang w:val="en-US"/>
        </w:rPr>
      </w:pPr>
      <w:r w:rsidRPr="00493E53">
        <w:rPr>
          <w:color w:val="D4D4D4"/>
          <w:lang w:val="en-US"/>
        </w:rPr>
        <w:t>    </w:t>
      </w:r>
      <w:r w:rsidRPr="00493E53">
        <w:rPr>
          <w:color w:val="9CDCFE"/>
          <w:lang w:val="en-US"/>
        </w:rPr>
        <w:t>src</w:t>
      </w:r>
      <w:r w:rsidRPr="00493E53">
        <w:rPr>
          <w:color w:val="D4D4D4"/>
          <w:lang w:val="en-US"/>
        </w:rPr>
        <w:t>: </w:t>
      </w:r>
      <w:r w:rsidRPr="00493E53">
        <w:rPr>
          <w:color w:val="DCDCAA"/>
          <w:lang w:val="en-US"/>
        </w:rPr>
        <w:t>url</w:t>
      </w:r>
      <w:r w:rsidRPr="00493E53">
        <w:rPr>
          <w:color w:val="D4D4D4"/>
          <w:lang w:val="en-US"/>
        </w:rPr>
        <w:t>(</w:t>
      </w:r>
      <w:r w:rsidRPr="00493E53">
        <w:rPr>
          <w:color w:val="9CDCFE"/>
          <w:lang w:val="en-US"/>
        </w:rPr>
        <w:t>../fonts/whitney-2-cufonfonts/whitneylight.otf</w:t>
      </w:r>
      <w:r w:rsidRPr="00493E53">
        <w:rPr>
          <w:color w:val="D4D4D4"/>
          <w:lang w:val="en-US"/>
        </w:rPr>
        <w:t>)</w:t>
      </w:r>
    </w:p>
    <w:p w14:paraId="0793DA88" w14:textId="77777777" w:rsidR="00493E53" w:rsidRPr="00493E53" w:rsidRDefault="00493E53" w:rsidP="00493E53">
      <w:pPr>
        <w:pStyle w:val="PCode"/>
        <w:rPr>
          <w:color w:val="D4D4D4"/>
          <w:lang w:val="en-US"/>
        </w:rPr>
      </w:pPr>
      <w:r w:rsidRPr="00493E53">
        <w:rPr>
          <w:color w:val="D4D4D4"/>
          <w:lang w:val="en-US"/>
        </w:rPr>
        <w:t>}</w:t>
      </w:r>
    </w:p>
    <w:p w14:paraId="4E334B4D" w14:textId="77777777" w:rsidR="00493E53" w:rsidRPr="00493E53" w:rsidRDefault="00493E53" w:rsidP="00493E53">
      <w:pPr>
        <w:pStyle w:val="PCode"/>
        <w:rPr>
          <w:color w:val="D4D4D4"/>
          <w:lang w:val="en-US"/>
        </w:rPr>
      </w:pPr>
    </w:p>
    <w:p w14:paraId="20DCB625" w14:textId="77777777" w:rsidR="00493E53" w:rsidRPr="00493E53" w:rsidRDefault="00493E53" w:rsidP="00493E53">
      <w:pPr>
        <w:pStyle w:val="PCode"/>
        <w:rPr>
          <w:color w:val="D4D4D4"/>
          <w:lang w:val="en-US"/>
        </w:rPr>
      </w:pPr>
      <w:r w:rsidRPr="00493E53">
        <w:rPr>
          <w:lang w:val="en-US"/>
        </w:rPr>
        <w:t>@font-face</w:t>
      </w:r>
      <w:r w:rsidRPr="00493E53">
        <w:rPr>
          <w:color w:val="D4D4D4"/>
          <w:lang w:val="en-US"/>
        </w:rPr>
        <w:t> {</w:t>
      </w:r>
    </w:p>
    <w:p w14:paraId="4E4475DE" w14:textId="77777777" w:rsidR="00493E53" w:rsidRPr="00493E53" w:rsidRDefault="00493E53" w:rsidP="00493E53">
      <w:pPr>
        <w:pStyle w:val="PCode"/>
        <w:rPr>
          <w:color w:val="D4D4D4"/>
          <w:lang w:val="en-US"/>
        </w:rPr>
      </w:pPr>
      <w:r w:rsidRPr="00493E53">
        <w:rPr>
          <w:color w:val="D4D4D4"/>
          <w:lang w:val="en-US"/>
        </w:rPr>
        <w:t>    </w:t>
      </w:r>
      <w:r w:rsidRPr="00493E53">
        <w:rPr>
          <w:color w:val="9CDCFE"/>
          <w:lang w:val="en-US"/>
        </w:rPr>
        <w:t>font-family</w:t>
      </w:r>
      <w:r w:rsidRPr="00493E53">
        <w:rPr>
          <w:color w:val="D4D4D4"/>
          <w:lang w:val="en-US"/>
        </w:rPr>
        <w:t>: WhitneySemiBold;</w:t>
      </w:r>
    </w:p>
    <w:p w14:paraId="336AA9FA" w14:textId="77777777" w:rsidR="00493E53" w:rsidRPr="00493E53" w:rsidRDefault="00493E53" w:rsidP="00493E53">
      <w:pPr>
        <w:pStyle w:val="PCode"/>
        <w:rPr>
          <w:color w:val="D4D4D4"/>
          <w:lang w:val="en-US"/>
        </w:rPr>
      </w:pPr>
      <w:r w:rsidRPr="00493E53">
        <w:rPr>
          <w:color w:val="D4D4D4"/>
          <w:lang w:val="en-US"/>
        </w:rPr>
        <w:t>    </w:t>
      </w:r>
      <w:r w:rsidRPr="00493E53">
        <w:rPr>
          <w:color w:val="9CDCFE"/>
          <w:lang w:val="en-US"/>
        </w:rPr>
        <w:t>src</w:t>
      </w:r>
      <w:r w:rsidRPr="00493E53">
        <w:rPr>
          <w:color w:val="D4D4D4"/>
          <w:lang w:val="en-US"/>
        </w:rPr>
        <w:t>: </w:t>
      </w:r>
      <w:r w:rsidRPr="00493E53">
        <w:rPr>
          <w:color w:val="DCDCAA"/>
          <w:lang w:val="en-US"/>
        </w:rPr>
        <w:t>url</w:t>
      </w:r>
      <w:r w:rsidRPr="00493E53">
        <w:rPr>
          <w:color w:val="D4D4D4"/>
          <w:lang w:val="en-US"/>
        </w:rPr>
        <w:t>(</w:t>
      </w:r>
      <w:r w:rsidRPr="00493E53">
        <w:rPr>
          <w:color w:val="9CDCFE"/>
          <w:lang w:val="en-US"/>
        </w:rPr>
        <w:t>../fonts/whitney-2-cufonfonts/whitneysemibold.otf</w:t>
      </w:r>
      <w:r w:rsidRPr="00493E53">
        <w:rPr>
          <w:color w:val="D4D4D4"/>
          <w:lang w:val="en-US"/>
        </w:rPr>
        <w:t>)</w:t>
      </w:r>
    </w:p>
    <w:p w14:paraId="1E07BDFB" w14:textId="77777777" w:rsidR="00493E53" w:rsidRPr="00493E53" w:rsidRDefault="00493E53" w:rsidP="00493E53">
      <w:pPr>
        <w:pStyle w:val="PCode"/>
        <w:rPr>
          <w:color w:val="D4D4D4"/>
          <w:lang w:val="en-US"/>
        </w:rPr>
      </w:pPr>
      <w:r w:rsidRPr="00493E53">
        <w:rPr>
          <w:color w:val="D4D4D4"/>
          <w:lang w:val="en-US"/>
        </w:rPr>
        <w:t>}</w:t>
      </w:r>
    </w:p>
    <w:p w14:paraId="2A0FF7B6" w14:textId="77777777" w:rsidR="00493E53" w:rsidRPr="00493E53" w:rsidRDefault="00493E53" w:rsidP="00493E53">
      <w:pPr>
        <w:pStyle w:val="PCode"/>
        <w:rPr>
          <w:color w:val="D4D4D4"/>
          <w:lang w:val="en-US"/>
        </w:rPr>
      </w:pPr>
    </w:p>
    <w:p w14:paraId="419EDD6E" w14:textId="77777777" w:rsidR="00493E53" w:rsidRPr="00493E53" w:rsidRDefault="00493E53" w:rsidP="00493E53">
      <w:pPr>
        <w:pStyle w:val="PCode"/>
        <w:rPr>
          <w:color w:val="D4D4D4"/>
          <w:lang w:val="en-US"/>
        </w:rPr>
      </w:pPr>
      <w:r w:rsidRPr="00493E53">
        <w:rPr>
          <w:lang w:val="en-US"/>
        </w:rPr>
        <w:t>@font-face</w:t>
      </w:r>
      <w:r w:rsidRPr="00493E53">
        <w:rPr>
          <w:color w:val="D4D4D4"/>
          <w:lang w:val="en-US"/>
        </w:rPr>
        <w:t> {</w:t>
      </w:r>
    </w:p>
    <w:p w14:paraId="06A19669" w14:textId="77777777" w:rsidR="00493E53" w:rsidRPr="00493E53" w:rsidRDefault="00493E53" w:rsidP="00493E53">
      <w:pPr>
        <w:pStyle w:val="PCode"/>
        <w:rPr>
          <w:color w:val="D4D4D4"/>
          <w:lang w:val="en-US"/>
        </w:rPr>
      </w:pPr>
      <w:r w:rsidRPr="00493E53">
        <w:rPr>
          <w:color w:val="D4D4D4"/>
          <w:lang w:val="en-US"/>
        </w:rPr>
        <w:t>    </w:t>
      </w:r>
      <w:r w:rsidRPr="00493E53">
        <w:rPr>
          <w:color w:val="9CDCFE"/>
          <w:lang w:val="en-US"/>
        </w:rPr>
        <w:t>font-family</w:t>
      </w:r>
      <w:r w:rsidRPr="00493E53">
        <w:rPr>
          <w:color w:val="D4D4D4"/>
          <w:lang w:val="en-US"/>
        </w:rPr>
        <w:t>: WhitneyMediumItalic;</w:t>
      </w:r>
    </w:p>
    <w:p w14:paraId="0013FEA2" w14:textId="77777777" w:rsidR="00493E53" w:rsidRPr="00493E53" w:rsidRDefault="00493E53" w:rsidP="00493E53">
      <w:pPr>
        <w:pStyle w:val="PCode"/>
        <w:rPr>
          <w:color w:val="D4D4D4"/>
          <w:lang w:val="en-US"/>
        </w:rPr>
      </w:pPr>
      <w:r w:rsidRPr="00493E53">
        <w:rPr>
          <w:color w:val="D4D4D4"/>
          <w:lang w:val="en-US"/>
        </w:rPr>
        <w:t>    </w:t>
      </w:r>
      <w:r w:rsidRPr="00493E53">
        <w:rPr>
          <w:color w:val="9CDCFE"/>
          <w:lang w:val="en-US"/>
        </w:rPr>
        <w:t>src</w:t>
      </w:r>
      <w:r w:rsidRPr="00493E53">
        <w:rPr>
          <w:color w:val="D4D4D4"/>
          <w:lang w:val="en-US"/>
        </w:rPr>
        <w:t>: </w:t>
      </w:r>
      <w:r w:rsidRPr="00493E53">
        <w:rPr>
          <w:color w:val="DCDCAA"/>
          <w:lang w:val="en-US"/>
        </w:rPr>
        <w:t>url</w:t>
      </w:r>
      <w:r w:rsidRPr="00493E53">
        <w:rPr>
          <w:color w:val="D4D4D4"/>
          <w:lang w:val="en-US"/>
        </w:rPr>
        <w:t>(</w:t>
      </w:r>
      <w:r w:rsidRPr="00493E53">
        <w:rPr>
          <w:color w:val="9CDCFE"/>
          <w:lang w:val="en-US"/>
        </w:rPr>
        <w:t>../fonts/whitney-2-cufonfonts/whitneymediumitalic.otf</w:t>
      </w:r>
      <w:r w:rsidRPr="00493E53">
        <w:rPr>
          <w:color w:val="D4D4D4"/>
          <w:lang w:val="en-US"/>
        </w:rPr>
        <w:t>)</w:t>
      </w:r>
    </w:p>
    <w:p w14:paraId="1A1C4114" w14:textId="77777777" w:rsidR="00493E53" w:rsidRPr="00493E53" w:rsidRDefault="00493E53" w:rsidP="00493E53">
      <w:pPr>
        <w:pStyle w:val="PCode"/>
        <w:rPr>
          <w:color w:val="D4D4D4"/>
          <w:lang w:val="en-US"/>
        </w:rPr>
      </w:pPr>
      <w:r w:rsidRPr="00493E53">
        <w:rPr>
          <w:color w:val="D4D4D4"/>
          <w:lang w:val="en-US"/>
        </w:rPr>
        <w:t>}</w:t>
      </w:r>
    </w:p>
    <w:p w14:paraId="48F966E5" w14:textId="77777777" w:rsidR="00493E53" w:rsidRPr="00493E53" w:rsidRDefault="00493E53" w:rsidP="00493E53">
      <w:pPr>
        <w:pStyle w:val="PCode"/>
        <w:rPr>
          <w:color w:val="D4D4D4"/>
          <w:lang w:val="en-US"/>
        </w:rPr>
      </w:pPr>
    </w:p>
    <w:p w14:paraId="22ED4364" w14:textId="77777777" w:rsidR="00493E53" w:rsidRPr="00493E53" w:rsidRDefault="00493E53" w:rsidP="00493E53">
      <w:pPr>
        <w:pStyle w:val="PCode"/>
        <w:rPr>
          <w:color w:val="D4D4D4"/>
          <w:lang w:val="en-US"/>
        </w:rPr>
      </w:pPr>
      <w:r w:rsidRPr="00493E53">
        <w:rPr>
          <w:lang w:val="en-US"/>
        </w:rPr>
        <w:t>@font-face</w:t>
      </w:r>
      <w:r w:rsidRPr="00493E53">
        <w:rPr>
          <w:color w:val="D4D4D4"/>
          <w:lang w:val="en-US"/>
        </w:rPr>
        <w:t> {</w:t>
      </w:r>
    </w:p>
    <w:p w14:paraId="033F1FAF" w14:textId="77777777" w:rsidR="00493E53" w:rsidRPr="00493E53" w:rsidRDefault="00493E53" w:rsidP="00493E53">
      <w:pPr>
        <w:pStyle w:val="PCode"/>
        <w:rPr>
          <w:color w:val="D4D4D4"/>
          <w:lang w:val="en-US"/>
        </w:rPr>
      </w:pPr>
      <w:r w:rsidRPr="00493E53">
        <w:rPr>
          <w:color w:val="D4D4D4"/>
          <w:lang w:val="en-US"/>
        </w:rPr>
        <w:t>    </w:t>
      </w:r>
      <w:r w:rsidRPr="00493E53">
        <w:rPr>
          <w:color w:val="9CDCFE"/>
          <w:lang w:val="en-US"/>
        </w:rPr>
        <w:t>font-family</w:t>
      </w:r>
      <w:r w:rsidRPr="00493E53">
        <w:rPr>
          <w:color w:val="D4D4D4"/>
          <w:lang w:val="en-US"/>
        </w:rPr>
        <w:t>: WhitneyLightItalic;</w:t>
      </w:r>
    </w:p>
    <w:p w14:paraId="27AF3393" w14:textId="77777777" w:rsidR="00493E53" w:rsidRPr="00493E53" w:rsidRDefault="00493E53" w:rsidP="00493E53">
      <w:pPr>
        <w:pStyle w:val="PCode"/>
        <w:rPr>
          <w:color w:val="D4D4D4"/>
          <w:lang w:val="en-US"/>
        </w:rPr>
      </w:pPr>
      <w:r w:rsidRPr="00493E53">
        <w:rPr>
          <w:color w:val="D4D4D4"/>
          <w:lang w:val="en-US"/>
        </w:rPr>
        <w:t>    </w:t>
      </w:r>
      <w:r w:rsidRPr="00493E53">
        <w:rPr>
          <w:color w:val="9CDCFE"/>
          <w:lang w:val="en-US"/>
        </w:rPr>
        <w:t>src</w:t>
      </w:r>
      <w:r w:rsidRPr="00493E53">
        <w:rPr>
          <w:color w:val="D4D4D4"/>
          <w:lang w:val="en-US"/>
        </w:rPr>
        <w:t>: </w:t>
      </w:r>
      <w:r w:rsidRPr="00493E53">
        <w:rPr>
          <w:color w:val="DCDCAA"/>
          <w:lang w:val="en-US"/>
        </w:rPr>
        <w:t>url</w:t>
      </w:r>
      <w:r w:rsidRPr="00493E53">
        <w:rPr>
          <w:color w:val="D4D4D4"/>
          <w:lang w:val="en-US"/>
        </w:rPr>
        <w:t>(</w:t>
      </w:r>
      <w:r w:rsidRPr="00493E53">
        <w:rPr>
          <w:color w:val="9CDCFE"/>
          <w:lang w:val="en-US"/>
        </w:rPr>
        <w:t>../fonts/whitney-2-cufonfonts/whitneylightitalic.otf</w:t>
      </w:r>
      <w:r w:rsidRPr="00493E53">
        <w:rPr>
          <w:color w:val="D4D4D4"/>
          <w:lang w:val="en-US"/>
        </w:rPr>
        <w:t>)</w:t>
      </w:r>
    </w:p>
    <w:p w14:paraId="075A4E53" w14:textId="77777777" w:rsidR="00493E53" w:rsidRPr="00493E53" w:rsidRDefault="00493E53" w:rsidP="00493E53">
      <w:pPr>
        <w:pStyle w:val="PCode"/>
        <w:rPr>
          <w:color w:val="D4D4D4"/>
          <w:lang w:val="en-US"/>
        </w:rPr>
      </w:pPr>
      <w:r w:rsidRPr="00493E53">
        <w:rPr>
          <w:color w:val="D4D4D4"/>
          <w:lang w:val="en-US"/>
        </w:rPr>
        <w:t>}</w:t>
      </w:r>
    </w:p>
    <w:p w14:paraId="2E7B67F2" w14:textId="77777777" w:rsidR="00493E53" w:rsidRPr="00493E53" w:rsidRDefault="00493E53" w:rsidP="00493E53">
      <w:pPr>
        <w:pStyle w:val="PCode"/>
        <w:rPr>
          <w:color w:val="D4D4D4"/>
          <w:lang w:val="en-US"/>
        </w:rPr>
      </w:pPr>
    </w:p>
    <w:p w14:paraId="4F4F85AE" w14:textId="77777777" w:rsidR="00493E53" w:rsidRPr="00493E53" w:rsidRDefault="00493E53" w:rsidP="00493E53">
      <w:pPr>
        <w:pStyle w:val="PCode"/>
        <w:rPr>
          <w:color w:val="D4D4D4"/>
          <w:lang w:val="en-US"/>
        </w:rPr>
      </w:pPr>
      <w:r w:rsidRPr="00493E53">
        <w:rPr>
          <w:lang w:val="en-US"/>
        </w:rPr>
        <w:t>@font-face</w:t>
      </w:r>
      <w:r w:rsidRPr="00493E53">
        <w:rPr>
          <w:color w:val="D4D4D4"/>
          <w:lang w:val="en-US"/>
        </w:rPr>
        <w:t> {</w:t>
      </w:r>
    </w:p>
    <w:p w14:paraId="38C84B17" w14:textId="77777777" w:rsidR="00493E53" w:rsidRPr="00493E53" w:rsidRDefault="00493E53" w:rsidP="00493E53">
      <w:pPr>
        <w:pStyle w:val="PCode"/>
        <w:rPr>
          <w:color w:val="D4D4D4"/>
          <w:lang w:val="en-US"/>
        </w:rPr>
      </w:pPr>
      <w:r w:rsidRPr="00493E53">
        <w:rPr>
          <w:color w:val="D4D4D4"/>
          <w:lang w:val="en-US"/>
        </w:rPr>
        <w:t>    </w:t>
      </w:r>
      <w:r w:rsidRPr="00493E53">
        <w:rPr>
          <w:color w:val="9CDCFE"/>
          <w:lang w:val="en-US"/>
        </w:rPr>
        <w:t>font-family</w:t>
      </w:r>
      <w:r w:rsidRPr="00493E53">
        <w:rPr>
          <w:color w:val="D4D4D4"/>
          <w:lang w:val="en-US"/>
        </w:rPr>
        <w:t>: WhitneyMedium;</w:t>
      </w:r>
    </w:p>
    <w:p w14:paraId="76F573E4" w14:textId="77777777" w:rsidR="00493E53" w:rsidRPr="00493E53" w:rsidRDefault="00493E53" w:rsidP="00493E53">
      <w:pPr>
        <w:pStyle w:val="PCode"/>
        <w:rPr>
          <w:color w:val="D4D4D4"/>
          <w:lang w:val="en-US"/>
        </w:rPr>
      </w:pPr>
      <w:r w:rsidRPr="00493E53">
        <w:rPr>
          <w:color w:val="D4D4D4"/>
          <w:lang w:val="en-US"/>
        </w:rPr>
        <w:t>    </w:t>
      </w:r>
      <w:r w:rsidRPr="00493E53">
        <w:rPr>
          <w:color w:val="9CDCFE"/>
          <w:lang w:val="en-US"/>
        </w:rPr>
        <w:t>src</w:t>
      </w:r>
      <w:r w:rsidRPr="00493E53">
        <w:rPr>
          <w:color w:val="D4D4D4"/>
          <w:lang w:val="en-US"/>
        </w:rPr>
        <w:t>: </w:t>
      </w:r>
      <w:r w:rsidRPr="00493E53">
        <w:rPr>
          <w:color w:val="DCDCAA"/>
          <w:lang w:val="en-US"/>
        </w:rPr>
        <w:t>url</w:t>
      </w:r>
      <w:r w:rsidRPr="00493E53">
        <w:rPr>
          <w:color w:val="D4D4D4"/>
          <w:lang w:val="en-US"/>
        </w:rPr>
        <w:t>(</w:t>
      </w:r>
      <w:r w:rsidRPr="00493E53">
        <w:rPr>
          <w:color w:val="9CDCFE"/>
          <w:lang w:val="en-US"/>
        </w:rPr>
        <w:t>../fonts/whitney-2-cufonfonts/whitneymedium.otf</w:t>
      </w:r>
      <w:r w:rsidRPr="00493E53">
        <w:rPr>
          <w:color w:val="D4D4D4"/>
          <w:lang w:val="en-US"/>
        </w:rPr>
        <w:t>)</w:t>
      </w:r>
    </w:p>
    <w:p w14:paraId="25F7CAD8" w14:textId="17C908CD" w:rsidR="002576C3" w:rsidRDefault="00493E53" w:rsidP="00493E53">
      <w:pPr>
        <w:pStyle w:val="PCode"/>
        <w:rPr>
          <w:color w:val="D4D4D4"/>
        </w:rPr>
      </w:pPr>
      <w:r w:rsidRPr="00493E53">
        <w:rPr>
          <w:color w:val="D4D4D4"/>
        </w:rPr>
        <w:t>}</w:t>
      </w:r>
    </w:p>
    <w:p w14:paraId="16637153" w14:textId="3754ED71" w:rsidR="005C3F57" w:rsidRDefault="005C3F57" w:rsidP="005C3F57">
      <w:pPr>
        <w:pStyle w:val="PTxtRP"/>
      </w:pPr>
      <w:r>
        <w:t xml:space="preserve">La flèche se dirigeant vers le bas. </w:t>
      </w:r>
      <w:r w:rsidR="00521ED5">
        <w:t xml:space="preserve">Pour la flèche j’ai simplement crée une zone carrée </w:t>
      </w:r>
      <w:r w:rsidR="007B669A">
        <w:t>à laquelle j’ai ajouté des bordures uniquement sur deux côtés. J’ai ensuite pivoté la flèche de 45 degrés</w:t>
      </w:r>
    </w:p>
    <w:p w14:paraId="462CAE68" w14:textId="77777777" w:rsidR="00516041" w:rsidRPr="00516041" w:rsidRDefault="00516041" w:rsidP="005D4086">
      <w:pPr>
        <w:pStyle w:val="PCode"/>
        <w:rPr>
          <w:color w:val="D4D4D4"/>
        </w:rPr>
      </w:pPr>
      <w:r w:rsidRPr="00516041">
        <w:t>.arrow-down</w:t>
      </w:r>
      <w:r w:rsidRPr="00516041">
        <w:rPr>
          <w:color w:val="D4D4D4"/>
        </w:rPr>
        <w:t> {</w:t>
      </w:r>
    </w:p>
    <w:p w14:paraId="3B2B9476" w14:textId="77777777" w:rsidR="00516041" w:rsidRPr="00516041" w:rsidRDefault="00516041" w:rsidP="005D4086">
      <w:pPr>
        <w:pStyle w:val="PCode"/>
        <w:rPr>
          <w:color w:val="D4D4D4"/>
        </w:rPr>
      </w:pPr>
      <w:r w:rsidRPr="00516041">
        <w:rPr>
          <w:color w:val="D4D4D4"/>
        </w:rPr>
        <w:t>    </w:t>
      </w:r>
      <w:r w:rsidRPr="00516041">
        <w:rPr>
          <w:color w:val="9CDCFE"/>
        </w:rPr>
        <w:t>border</w:t>
      </w:r>
      <w:r w:rsidRPr="00516041">
        <w:rPr>
          <w:color w:val="D4D4D4"/>
        </w:rPr>
        <w:t>: </w:t>
      </w:r>
      <w:r w:rsidRPr="00516041">
        <w:rPr>
          <w:color w:val="CE9178"/>
        </w:rPr>
        <w:t>solid</w:t>
      </w:r>
      <w:r w:rsidRPr="00516041">
        <w:rPr>
          <w:color w:val="D4D4D4"/>
        </w:rPr>
        <w:t> </w:t>
      </w:r>
      <w:r w:rsidRPr="00516041">
        <w:rPr>
          <w:color w:val="CE9178"/>
        </w:rPr>
        <w:t>aliceblue</w:t>
      </w:r>
      <w:r w:rsidRPr="00516041">
        <w:rPr>
          <w:color w:val="D4D4D4"/>
        </w:rPr>
        <w:t>;</w:t>
      </w:r>
    </w:p>
    <w:p w14:paraId="11EB540D" w14:textId="77777777" w:rsidR="00516041" w:rsidRPr="00516041" w:rsidRDefault="00516041" w:rsidP="005D4086">
      <w:pPr>
        <w:pStyle w:val="PCode"/>
        <w:rPr>
          <w:color w:val="D4D4D4"/>
          <w:lang w:val="en-US"/>
        </w:rPr>
      </w:pPr>
      <w:r w:rsidRPr="00516041">
        <w:rPr>
          <w:color w:val="D4D4D4"/>
        </w:rPr>
        <w:t>    </w:t>
      </w:r>
      <w:r w:rsidRPr="00516041">
        <w:rPr>
          <w:color w:val="9CDCFE"/>
          <w:lang w:val="en-US"/>
        </w:rPr>
        <w:t>border-width</w:t>
      </w:r>
      <w:r w:rsidRPr="00516041">
        <w:rPr>
          <w:color w:val="D4D4D4"/>
          <w:lang w:val="en-US"/>
        </w:rPr>
        <w:t>: </w:t>
      </w:r>
      <w:r w:rsidRPr="00516041">
        <w:rPr>
          <w:color w:val="B5CEA8"/>
          <w:lang w:val="en-US"/>
        </w:rPr>
        <w:t>0</w:t>
      </w:r>
      <w:r w:rsidRPr="00516041">
        <w:rPr>
          <w:color w:val="D4D4D4"/>
          <w:lang w:val="en-US"/>
        </w:rPr>
        <w:t> </w:t>
      </w:r>
      <w:r w:rsidRPr="00516041">
        <w:rPr>
          <w:color w:val="B5CEA8"/>
          <w:lang w:val="en-US"/>
        </w:rPr>
        <w:t>0.15em</w:t>
      </w:r>
      <w:r w:rsidRPr="00516041">
        <w:rPr>
          <w:color w:val="D4D4D4"/>
          <w:lang w:val="en-US"/>
        </w:rPr>
        <w:t> </w:t>
      </w:r>
      <w:r w:rsidRPr="00516041">
        <w:rPr>
          <w:color w:val="B5CEA8"/>
          <w:lang w:val="en-US"/>
        </w:rPr>
        <w:t>0.15em</w:t>
      </w:r>
      <w:r w:rsidRPr="00516041">
        <w:rPr>
          <w:color w:val="D4D4D4"/>
          <w:lang w:val="en-US"/>
        </w:rPr>
        <w:t> </w:t>
      </w:r>
      <w:r w:rsidRPr="00516041">
        <w:rPr>
          <w:color w:val="B5CEA8"/>
          <w:lang w:val="en-US"/>
        </w:rPr>
        <w:t>0</w:t>
      </w:r>
      <w:r w:rsidRPr="00516041">
        <w:rPr>
          <w:color w:val="D4D4D4"/>
          <w:lang w:val="en-US"/>
        </w:rPr>
        <w:t>;</w:t>
      </w:r>
    </w:p>
    <w:p w14:paraId="0C0440C1" w14:textId="77777777" w:rsidR="00516041" w:rsidRPr="00516041" w:rsidRDefault="00516041" w:rsidP="005D4086">
      <w:pPr>
        <w:pStyle w:val="PCode"/>
        <w:rPr>
          <w:color w:val="D4D4D4"/>
          <w:lang w:val="en-US"/>
        </w:rPr>
      </w:pPr>
      <w:r w:rsidRPr="00516041">
        <w:rPr>
          <w:color w:val="D4D4D4"/>
          <w:lang w:val="en-US"/>
        </w:rPr>
        <w:t>    </w:t>
      </w:r>
      <w:r w:rsidRPr="00516041">
        <w:rPr>
          <w:color w:val="9CDCFE"/>
          <w:lang w:val="en-US"/>
        </w:rPr>
        <w:t>display</w:t>
      </w:r>
      <w:r w:rsidRPr="00516041">
        <w:rPr>
          <w:color w:val="D4D4D4"/>
          <w:lang w:val="en-US"/>
        </w:rPr>
        <w:t>: </w:t>
      </w:r>
      <w:r w:rsidRPr="00516041">
        <w:rPr>
          <w:color w:val="CE9178"/>
          <w:lang w:val="en-US"/>
        </w:rPr>
        <w:t>inline-block</w:t>
      </w:r>
      <w:r w:rsidRPr="00516041">
        <w:rPr>
          <w:color w:val="D4D4D4"/>
          <w:lang w:val="en-US"/>
        </w:rPr>
        <w:t>;</w:t>
      </w:r>
    </w:p>
    <w:p w14:paraId="1A34F146" w14:textId="77777777" w:rsidR="00516041" w:rsidRPr="00516041" w:rsidRDefault="00516041" w:rsidP="005D4086">
      <w:pPr>
        <w:pStyle w:val="PCode"/>
        <w:rPr>
          <w:color w:val="D4D4D4"/>
          <w:lang w:val="en-US"/>
        </w:rPr>
      </w:pPr>
      <w:r w:rsidRPr="00516041">
        <w:rPr>
          <w:color w:val="D4D4D4"/>
          <w:lang w:val="en-US"/>
        </w:rPr>
        <w:t>    </w:t>
      </w:r>
      <w:r w:rsidRPr="00516041">
        <w:rPr>
          <w:color w:val="9CDCFE"/>
          <w:lang w:val="en-US"/>
        </w:rPr>
        <w:t>padding</w:t>
      </w:r>
      <w:r w:rsidRPr="00516041">
        <w:rPr>
          <w:color w:val="D4D4D4"/>
          <w:lang w:val="en-US"/>
        </w:rPr>
        <w:t>: </w:t>
      </w:r>
      <w:r w:rsidRPr="00516041">
        <w:rPr>
          <w:color w:val="B5CEA8"/>
          <w:lang w:val="en-US"/>
        </w:rPr>
        <w:t>0.3em</w:t>
      </w:r>
      <w:r w:rsidRPr="00516041">
        <w:rPr>
          <w:color w:val="D4D4D4"/>
          <w:lang w:val="en-US"/>
        </w:rPr>
        <w:t>;</w:t>
      </w:r>
    </w:p>
    <w:p w14:paraId="7C18D701" w14:textId="77777777" w:rsidR="00516041" w:rsidRPr="00516041" w:rsidRDefault="00516041" w:rsidP="005D4086">
      <w:pPr>
        <w:pStyle w:val="PCode"/>
        <w:rPr>
          <w:color w:val="D4D4D4"/>
          <w:lang w:val="en-US"/>
        </w:rPr>
      </w:pPr>
      <w:r w:rsidRPr="00516041">
        <w:rPr>
          <w:color w:val="D4D4D4"/>
          <w:lang w:val="en-US"/>
        </w:rPr>
        <w:lastRenderedPageBreak/>
        <w:t>    </w:t>
      </w:r>
      <w:r w:rsidRPr="00516041">
        <w:rPr>
          <w:color w:val="9CDCFE"/>
          <w:lang w:val="en-US"/>
        </w:rPr>
        <w:t>margin-bottom</w:t>
      </w:r>
      <w:r w:rsidRPr="00516041">
        <w:rPr>
          <w:color w:val="D4D4D4"/>
          <w:lang w:val="en-US"/>
        </w:rPr>
        <w:t>: </w:t>
      </w:r>
      <w:r w:rsidRPr="00516041">
        <w:rPr>
          <w:color w:val="B5CEA8"/>
          <w:lang w:val="en-US"/>
        </w:rPr>
        <w:t>-3em</w:t>
      </w:r>
      <w:r w:rsidRPr="00516041">
        <w:rPr>
          <w:color w:val="D4D4D4"/>
          <w:lang w:val="en-US"/>
        </w:rPr>
        <w:t>;</w:t>
      </w:r>
    </w:p>
    <w:p w14:paraId="5FFD33A1" w14:textId="77777777" w:rsidR="00516041" w:rsidRPr="00516041" w:rsidRDefault="00516041" w:rsidP="005D4086">
      <w:pPr>
        <w:pStyle w:val="PCode"/>
        <w:rPr>
          <w:color w:val="D4D4D4"/>
          <w:lang w:val="en-US"/>
        </w:rPr>
      </w:pPr>
      <w:r w:rsidRPr="00516041">
        <w:rPr>
          <w:color w:val="D4D4D4"/>
          <w:lang w:val="en-US"/>
        </w:rPr>
        <w:t>    </w:t>
      </w:r>
      <w:r w:rsidRPr="00516041">
        <w:rPr>
          <w:color w:val="9CDCFE"/>
          <w:lang w:val="en-US"/>
        </w:rPr>
        <w:t>animation</w:t>
      </w:r>
      <w:r w:rsidRPr="00516041">
        <w:rPr>
          <w:color w:val="D4D4D4"/>
          <w:lang w:val="en-US"/>
        </w:rPr>
        <w:t>: arrow-down </w:t>
      </w:r>
      <w:r w:rsidRPr="00516041">
        <w:rPr>
          <w:color w:val="B5CEA8"/>
          <w:lang w:val="en-US"/>
        </w:rPr>
        <w:t>2s</w:t>
      </w:r>
      <w:r w:rsidRPr="00516041">
        <w:rPr>
          <w:color w:val="D4D4D4"/>
          <w:lang w:val="en-US"/>
        </w:rPr>
        <w:t> </w:t>
      </w:r>
      <w:r w:rsidRPr="00516041">
        <w:rPr>
          <w:color w:val="CE9178"/>
          <w:lang w:val="en-US"/>
        </w:rPr>
        <w:t>infinite</w:t>
      </w:r>
      <w:r w:rsidRPr="00516041">
        <w:rPr>
          <w:color w:val="D4D4D4"/>
          <w:lang w:val="en-US"/>
        </w:rPr>
        <w:t>;</w:t>
      </w:r>
    </w:p>
    <w:p w14:paraId="0FB2817B" w14:textId="77777777" w:rsidR="00516041" w:rsidRPr="00516041" w:rsidRDefault="00516041" w:rsidP="005D4086">
      <w:pPr>
        <w:pStyle w:val="PCode"/>
        <w:rPr>
          <w:color w:val="D4D4D4"/>
          <w:lang w:val="en-US"/>
        </w:rPr>
      </w:pPr>
      <w:r w:rsidRPr="00516041">
        <w:rPr>
          <w:color w:val="D4D4D4"/>
          <w:lang w:val="en-US"/>
        </w:rPr>
        <w:t>    </w:t>
      </w:r>
      <w:r w:rsidRPr="00516041">
        <w:rPr>
          <w:color w:val="9CDCFE"/>
          <w:lang w:val="en-US"/>
        </w:rPr>
        <w:t>font-size</w:t>
      </w:r>
      <w:r w:rsidRPr="00516041">
        <w:rPr>
          <w:color w:val="D4D4D4"/>
          <w:lang w:val="en-US"/>
        </w:rPr>
        <w:t>: </w:t>
      </w:r>
      <w:r w:rsidRPr="00516041">
        <w:rPr>
          <w:color w:val="B5CEA8"/>
          <w:lang w:val="en-US"/>
        </w:rPr>
        <w:t>2em</w:t>
      </w:r>
      <w:r w:rsidRPr="00516041">
        <w:rPr>
          <w:color w:val="D4D4D4"/>
          <w:lang w:val="en-US"/>
        </w:rPr>
        <w:t>;</w:t>
      </w:r>
    </w:p>
    <w:p w14:paraId="4E1E04EE" w14:textId="77777777" w:rsidR="00516041" w:rsidRPr="00516041" w:rsidRDefault="00516041" w:rsidP="005D4086">
      <w:pPr>
        <w:pStyle w:val="PCode"/>
        <w:rPr>
          <w:color w:val="D4D4D4"/>
          <w:lang w:val="en-US"/>
        </w:rPr>
      </w:pPr>
      <w:r w:rsidRPr="00516041">
        <w:rPr>
          <w:color w:val="D4D4D4"/>
          <w:lang w:val="en-US"/>
        </w:rPr>
        <w:t>}</w:t>
      </w:r>
    </w:p>
    <w:p w14:paraId="70AFEF9B" w14:textId="77777777" w:rsidR="00516041" w:rsidRPr="00516041" w:rsidRDefault="00516041" w:rsidP="005D4086">
      <w:pPr>
        <w:pStyle w:val="PCode"/>
        <w:rPr>
          <w:color w:val="D4D4D4"/>
          <w:lang w:val="en-US"/>
        </w:rPr>
      </w:pPr>
    </w:p>
    <w:p w14:paraId="288802A6" w14:textId="77777777" w:rsidR="00516041" w:rsidRPr="00516041" w:rsidRDefault="00516041" w:rsidP="005D4086">
      <w:pPr>
        <w:pStyle w:val="PCode"/>
        <w:rPr>
          <w:color w:val="D4D4D4"/>
          <w:lang w:val="en-US"/>
        </w:rPr>
      </w:pPr>
      <w:r w:rsidRPr="00516041">
        <w:rPr>
          <w:lang w:val="en-US"/>
        </w:rPr>
        <w:t>.s1</w:t>
      </w:r>
      <w:r w:rsidRPr="00516041">
        <w:rPr>
          <w:color w:val="D4D4D4"/>
          <w:lang w:val="en-US"/>
        </w:rPr>
        <w:t> </w:t>
      </w:r>
      <w:r w:rsidRPr="00516041">
        <w:rPr>
          <w:lang w:val="en-US"/>
        </w:rPr>
        <w:t>p</w:t>
      </w:r>
      <w:r w:rsidRPr="00516041">
        <w:rPr>
          <w:color w:val="D4D4D4"/>
          <w:lang w:val="en-US"/>
        </w:rPr>
        <w:t> {</w:t>
      </w:r>
    </w:p>
    <w:p w14:paraId="04DA5F2B" w14:textId="77777777" w:rsidR="00516041" w:rsidRPr="00516041" w:rsidRDefault="00516041" w:rsidP="005D4086">
      <w:pPr>
        <w:pStyle w:val="PCode"/>
        <w:rPr>
          <w:color w:val="D4D4D4"/>
        </w:rPr>
      </w:pPr>
      <w:r w:rsidRPr="00516041">
        <w:rPr>
          <w:color w:val="D4D4D4"/>
          <w:lang w:val="en-US"/>
        </w:rPr>
        <w:t>    </w:t>
      </w:r>
      <w:r w:rsidRPr="00516041">
        <w:rPr>
          <w:color w:val="9CDCFE"/>
        </w:rPr>
        <w:t>text-align</w:t>
      </w:r>
      <w:r w:rsidRPr="00516041">
        <w:rPr>
          <w:color w:val="D4D4D4"/>
        </w:rPr>
        <w:t>: </w:t>
      </w:r>
      <w:r w:rsidRPr="00516041">
        <w:rPr>
          <w:color w:val="CE9178"/>
        </w:rPr>
        <w:t>center</w:t>
      </w:r>
      <w:r w:rsidRPr="00516041">
        <w:rPr>
          <w:color w:val="D4D4D4"/>
        </w:rPr>
        <w:t>;</w:t>
      </w:r>
    </w:p>
    <w:p w14:paraId="4881A553" w14:textId="77777777" w:rsidR="00516041" w:rsidRPr="00516041" w:rsidRDefault="00516041" w:rsidP="005D4086">
      <w:pPr>
        <w:pStyle w:val="PCode"/>
        <w:rPr>
          <w:color w:val="D4D4D4"/>
        </w:rPr>
      </w:pPr>
      <w:r w:rsidRPr="00516041">
        <w:rPr>
          <w:color w:val="D4D4D4"/>
        </w:rPr>
        <w:t>}</w:t>
      </w:r>
    </w:p>
    <w:p w14:paraId="58A3E720" w14:textId="2AFFE4F5" w:rsidR="007B669A" w:rsidRDefault="00516041" w:rsidP="005C3F57">
      <w:pPr>
        <w:pStyle w:val="PTxtRP"/>
      </w:pPr>
      <w:r>
        <w:t>C’est lors de l’animation que la flèche est pivotée.</w:t>
      </w:r>
    </w:p>
    <w:p w14:paraId="1A3A731E" w14:textId="77777777" w:rsidR="006B7D2E" w:rsidRPr="006B7D2E" w:rsidRDefault="006B7D2E" w:rsidP="006B7D2E">
      <w:pPr>
        <w:pStyle w:val="PCode"/>
        <w:rPr>
          <w:color w:val="D4D4D4"/>
        </w:rPr>
      </w:pPr>
      <w:r w:rsidRPr="006B7D2E">
        <w:t>@keyframes</w:t>
      </w:r>
      <w:r w:rsidRPr="006B7D2E">
        <w:rPr>
          <w:color w:val="D4D4D4"/>
        </w:rPr>
        <w:t> </w:t>
      </w:r>
      <w:r w:rsidRPr="006B7D2E">
        <w:rPr>
          <w:color w:val="9CDCFE"/>
        </w:rPr>
        <w:t>arrow-down</w:t>
      </w:r>
      <w:r w:rsidRPr="006B7D2E">
        <w:rPr>
          <w:color w:val="D4D4D4"/>
        </w:rPr>
        <w:t> {</w:t>
      </w:r>
    </w:p>
    <w:p w14:paraId="4F5F128D" w14:textId="77777777" w:rsidR="006B7D2E" w:rsidRPr="006B7D2E" w:rsidRDefault="006B7D2E" w:rsidP="006B7D2E">
      <w:pPr>
        <w:pStyle w:val="PCode"/>
        <w:rPr>
          <w:color w:val="D4D4D4"/>
        </w:rPr>
      </w:pPr>
      <w:r w:rsidRPr="006B7D2E">
        <w:rPr>
          <w:color w:val="D4D4D4"/>
        </w:rPr>
        <w:t>    0% {</w:t>
      </w:r>
    </w:p>
    <w:p w14:paraId="0D577E19" w14:textId="77777777" w:rsidR="006B7D2E" w:rsidRPr="006B7D2E" w:rsidRDefault="006B7D2E" w:rsidP="006B7D2E">
      <w:pPr>
        <w:pStyle w:val="PCode"/>
        <w:rPr>
          <w:color w:val="D4D4D4"/>
        </w:rPr>
      </w:pPr>
      <w:r w:rsidRPr="006B7D2E">
        <w:rPr>
          <w:color w:val="D4D4D4"/>
        </w:rPr>
        <w:t>        </w:t>
      </w:r>
      <w:r w:rsidRPr="006B7D2E">
        <w:rPr>
          <w:color w:val="9CDCFE"/>
        </w:rPr>
        <w:t>transform</w:t>
      </w:r>
      <w:r w:rsidRPr="006B7D2E">
        <w:rPr>
          <w:color w:val="D4D4D4"/>
        </w:rPr>
        <w:t>: </w:t>
      </w:r>
      <w:r w:rsidRPr="006B7D2E">
        <w:rPr>
          <w:color w:val="DCDCAA"/>
        </w:rPr>
        <w:t>rotate</w:t>
      </w:r>
      <w:r w:rsidRPr="006B7D2E">
        <w:rPr>
          <w:color w:val="D4D4D4"/>
        </w:rPr>
        <w:t>(</w:t>
      </w:r>
      <w:r w:rsidRPr="006B7D2E">
        <w:rPr>
          <w:color w:val="B5CEA8"/>
        </w:rPr>
        <w:t>45deg</w:t>
      </w:r>
      <w:r w:rsidRPr="006B7D2E">
        <w:rPr>
          <w:color w:val="D4D4D4"/>
        </w:rPr>
        <w:t>) </w:t>
      </w:r>
      <w:r w:rsidRPr="006B7D2E">
        <w:rPr>
          <w:color w:val="DCDCAA"/>
        </w:rPr>
        <w:t>translate</w:t>
      </w:r>
      <w:r w:rsidRPr="006B7D2E">
        <w:rPr>
          <w:color w:val="D4D4D4"/>
        </w:rPr>
        <w:t>(</w:t>
      </w:r>
      <w:r w:rsidRPr="006B7D2E">
        <w:rPr>
          <w:color w:val="B5CEA8"/>
        </w:rPr>
        <w:t>0</w:t>
      </w:r>
      <w:r w:rsidRPr="006B7D2E">
        <w:rPr>
          <w:color w:val="D4D4D4"/>
        </w:rPr>
        <w:t>, </w:t>
      </w:r>
      <w:r w:rsidRPr="006B7D2E">
        <w:rPr>
          <w:color w:val="B5CEA8"/>
        </w:rPr>
        <w:t>0</w:t>
      </w:r>
      <w:r w:rsidRPr="006B7D2E">
        <w:rPr>
          <w:color w:val="D4D4D4"/>
        </w:rPr>
        <w:t>);</w:t>
      </w:r>
    </w:p>
    <w:p w14:paraId="708D3482" w14:textId="77777777" w:rsidR="006B7D2E" w:rsidRPr="006B7D2E" w:rsidRDefault="006B7D2E" w:rsidP="006B7D2E">
      <w:pPr>
        <w:pStyle w:val="PCode"/>
        <w:rPr>
          <w:color w:val="D4D4D4"/>
          <w:lang w:val="en-US"/>
        </w:rPr>
      </w:pPr>
      <w:r w:rsidRPr="006B7D2E">
        <w:rPr>
          <w:color w:val="D4D4D4"/>
        </w:rPr>
        <w:t>        </w:t>
      </w:r>
      <w:r w:rsidRPr="006B7D2E">
        <w:rPr>
          <w:color w:val="9CDCFE"/>
          <w:lang w:val="en-US"/>
        </w:rPr>
        <w:t>opacity</w:t>
      </w:r>
      <w:r w:rsidRPr="006B7D2E">
        <w:rPr>
          <w:color w:val="D4D4D4"/>
          <w:lang w:val="en-US"/>
        </w:rPr>
        <w:t>: </w:t>
      </w:r>
      <w:r w:rsidRPr="006B7D2E">
        <w:rPr>
          <w:color w:val="B5CEA8"/>
          <w:lang w:val="en-US"/>
        </w:rPr>
        <w:t>0.2</w:t>
      </w:r>
      <w:r w:rsidRPr="006B7D2E">
        <w:rPr>
          <w:color w:val="D4D4D4"/>
          <w:lang w:val="en-US"/>
        </w:rPr>
        <w:t>;</w:t>
      </w:r>
    </w:p>
    <w:p w14:paraId="74245E9A" w14:textId="77777777" w:rsidR="006B7D2E" w:rsidRPr="006B7D2E" w:rsidRDefault="006B7D2E" w:rsidP="006B7D2E">
      <w:pPr>
        <w:pStyle w:val="PCode"/>
        <w:rPr>
          <w:color w:val="D4D4D4"/>
          <w:lang w:val="en-US"/>
        </w:rPr>
      </w:pPr>
      <w:r w:rsidRPr="006B7D2E">
        <w:rPr>
          <w:color w:val="D4D4D4"/>
          <w:lang w:val="en-US"/>
        </w:rPr>
        <w:t>    }</w:t>
      </w:r>
    </w:p>
    <w:p w14:paraId="324E320E" w14:textId="77777777" w:rsidR="006B7D2E" w:rsidRPr="006B7D2E" w:rsidRDefault="006B7D2E" w:rsidP="006B7D2E">
      <w:pPr>
        <w:pStyle w:val="PCode"/>
        <w:rPr>
          <w:color w:val="D4D4D4"/>
          <w:lang w:val="en-US"/>
        </w:rPr>
      </w:pPr>
      <w:r w:rsidRPr="006B7D2E">
        <w:rPr>
          <w:color w:val="D4D4D4"/>
          <w:lang w:val="en-US"/>
        </w:rPr>
        <w:t>    50% {</w:t>
      </w:r>
    </w:p>
    <w:p w14:paraId="7CE32384" w14:textId="77777777" w:rsidR="006B7D2E" w:rsidRPr="006B7D2E" w:rsidRDefault="006B7D2E" w:rsidP="006B7D2E">
      <w:pPr>
        <w:pStyle w:val="PCode"/>
        <w:rPr>
          <w:color w:val="D4D4D4"/>
          <w:lang w:val="en-US"/>
        </w:rPr>
      </w:pPr>
      <w:r w:rsidRPr="006B7D2E">
        <w:rPr>
          <w:color w:val="D4D4D4"/>
          <w:lang w:val="en-US"/>
        </w:rPr>
        <w:t>        </w:t>
      </w:r>
      <w:r w:rsidRPr="006B7D2E">
        <w:rPr>
          <w:color w:val="9CDCFE"/>
          <w:lang w:val="en-US"/>
        </w:rPr>
        <w:t>opacity</w:t>
      </w:r>
      <w:r w:rsidRPr="006B7D2E">
        <w:rPr>
          <w:color w:val="D4D4D4"/>
          <w:lang w:val="en-US"/>
        </w:rPr>
        <w:t>: </w:t>
      </w:r>
      <w:r w:rsidRPr="006B7D2E">
        <w:rPr>
          <w:color w:val="B5CEA8"/>
          <w:lang w:val="en-US"/>
        </w:rPr>
        <w:t>0.5</w:t>
      </w:r>
      <w:r w:rsidRPr="006B7D2E">
        <w:rPr>
          <w:color w:val="D4D4D4"/>
          <w:lang w:val="en-US"/>
        </w:rPr>
        <w:t>;</w:t>
      </w:r>
    </w:p>
    <w:p w14:paraId="30D67664" w14:textId="77777777" w:rsidR="006B7D2E" w:rsidRPr="006B7D2E" w:rsidRDefault="006B7D2E" w:rsidP="006B7D2E">
      <w:pPr>
        <w:pStyle w:val="PCode"/>
        <w:rPr>
          <w:color w:val="D4D4D4"/>
          <w:lang w:val="en-US"/>
        </w:rPr>
      </w:pPr>
      <w:r w:rsidRPr="006B7D2E">
        <w:rPr>
          <w:color w:val="D4D4D4"/>
          <w:lang w:val="en-US"/>
        </w:rPr>
        <w:t>    }</w:t>
      </w:r>
    </w:p>
    <w:p w14:paraId="2E88A27C" w14:textId="77777777" w:rsidR="006B7D2E" w:rsidRPr="006B7D2E" w:rsidRDefault="006B7D2E" w:rsidP="006B7D2E">
      <w:pPr>
        <w:pStyle w:val="PCode"/>
        <w:rPr>
          <w:color w:val="D4D4D4"/>
          <w:lang w:val="en-US"/>
        </w:rPr>
      </w:pPr>
      <w:r w:rsidRPr="006B7D2E">
        <w:rPr>
          <w:color w:val="D4D4D4"/>
          <w:lang w:val="en-US"/>
        </w:rPr>
        <w:t>    100% {</w:t>
      </w:r>
    </w:p>
    <w:p w14:paraId="4ACE45D0" w14:textId="77777777" w:rsidR="006B7D2E" w:rsidRPr="006B7D2E" w:rsidRDefault="006B7D2E" w:rsidP="006B7D2E">
      <w:pPr>
        <w:pStyle w:val="PCode"/>
        <w:rPr>
          <w:color w:val="D4D4D4"/>
          <w:lang w:val="en-US"/>
        </w:rPr>
      </w:pPr>
      <w:r w:rsidRPr="006B7D2E">
        <w:rPr>
          <w:color w:val="D4D4D4"/>
          <w:lang w:val="en-US"/>
        </w:rPr>
        <w:t>        </w:t>
      </w:r>
      <w:r w:rsidRPr="006B7D2E">
        <w:rPr>
          <w:color w:val="9CDCFE"/>
          <w:lang w:val="en-US"/>
        </w:rPr>
        <w:t>transform</w:t>
      </w:r>
      <w:r w:rsidRPr="006B7D2E">
        <w:rPr>
          <w:color w:val="D4D4D4"/>
          <w:lang w:val="en-US"/>
        </w:rPr>
        <w:t>: </w:t>
      </w:r>
      <w:r w:rsidRPr="006B7D2E">
        <w:rPr>
          <w:color w:val="DCDCAA"/>
          <w:lang w:val="en-US"/>
        </w:rPr>
        <w:t>rotate</w:t>
      </w:r>
      <w:r w:rsidRPr="006B7D2E">
        <w:rPr>
          <w:color w:val="D4D4D4"/>
          <w:lang w:val="en-US"/>
        </w:rPr>
        <w:t>(</w:t>
      </w:r>
      <w:r w:rsidRPr="006B7D2E">
        <w:rPr>
          <w:color w:val="B5CEA8"/>
          <w:lang w:val="en-US"/>
        </w:rPr>
        <w:t>45deg</w:t>
      </w:r>
      <w:r w:rsidRPr="006B7D2E">
        <w:rPr>
          <w:color w:val="D4D4D4"/>
          <w:lang w:val="en-US"/>
        </w:rPr>
        <w:t>) </w:t>
      </w:r>
      <w:r w:rsidRPr="006B7D2E">
        <w:rPr>
          <w:color w:val="DCDCAA"/>
          <w:lang w:val="en-US"/>
        </w:rPr>
        <w:t>translate</w:t>
      </w:r>
      <w:r w:rsidRPr="006B7D2E">
        <w:rPr>
          <w:color w:val="D4D4D4"/>
          <w:lang w:val="en-US"/>
        </w:rPr>
        <w:t>(</w:t>
      </w:r>
      <w:r w:rsidRPr="006B7D2E">
        <w:rPr>
          <w:color w:val="B5CEA8"/>
          <w:lang w:val="en-US"/>
        </w:rPr>
        <w:t>0.5em</w:t>
      </w:r>
      <w:r w:rsidRPr="006B7D2E">
        <w:rPr>
          <w:color w:val="D4D4D4"/>
          <w:lang w:val="en-US"/>
        </w:rPr>
        <w:t>, </w:t>
      </w:r>
      <w:r w:rsidRPr="006B7D2E">
        <w:rPr>
          <w:color w:val="B5CEA8"/>
          <w:lang w:val="en-US"/>
        </w:rPr>
        <w:t>0.5em</w:t>
      </w:r>
      <w:r w:rsidRPr="006B7D2E">
        <w:rPr>
          <w:color w:val="D4D4D4"/>
          <w:lang w:val="en-US"/>
        </w:rPr>
        <w:t>);</w:t>
      </w:r>
    </w:p>
    <w:p w14:paraId="66592370" w14:textId="77777777" w:rsidR="006B7D2E" w:rsidRPr="006B7D2E" w:rsidRDefault="006B7D2E" w:rsidP="006B7D2E">
      <w:pPr>
        <w:pStyle w:val="PCode"/>
        <w:rPr>
          <w:color w:val="D4D4D4"/>
        </w:rPr>
      </w:pPr>
      <w:r w:rsidRPr="006B7D2E">
        <w:rPr>
          <w:color w:val="D4D4D4"/>
          <w:lang w:val="en-US"/>
        </w:rPr>
        <w:t>        </w:t>
      </w:r>
      <w:r w:rsidRPr="006B7D2E">
        <w:rPr>
          <w:color w:val="9CDCFE"/>
        </w:rPr>
        <w:t>opacity</w:t>
      </w:r>
      <w:r w:rsidRPr="006B7D2E">
        <w:rPr>
          <w:color w:val="D4D4D4"/>
        </w:rPr>
        <w:t>: </w:t>
      </w:r>
      <w:r w:rsidRPr="006B7D2E">
        <w:rPr>
          <w:color w:val="B5CEA8"/>
        </w:rPr>
        <w:t>1</w:t>
      </w:r>
      <w:r w:rsidRPr="006B7D2E">
        <w:rPr>
          <w:color w:val="D4D4D4"/>
        </w:rPr>
        <w:t>;</w:t>
      </w:r>
    </w:p>
    <w:p w14:paraId="04B16897" w14:textId="77777777" w:rsidR="006B7D2E" w:rsidRPr="006B7D2E" w:rsidRDefault="006B7D2E" w:rsidP="006B7D2E">
      <w:pPr>
        <w:pStyle w:val="PCode"/>
        <w:rPr>
          <w:color w:val="D4D4D4"/>
        </w:rPr>
      </w:pPr>
      <w:r w:rsidRPr="006B7D2E">
        <w:rPr>
          <w:color w:val="D4D4D4"/>
        </w:rPr>
        <w:t>    }</w:t>
      </w:r>
    </w:p>
    <w:p w14:paraId="35FF5136" w14:textId="4052CF49" w:rsidR="005D4086" w:rsidRPr="006B7D2E" w:rsidRDefault="006B7D2E" w:rsidP="006B7D2E">
      <w:pPr>
        <w:pStyle w:val="PCode"/>
        <w:rPr>
          <w:color w:val="D4D4D4"/>
        </w:rPr>
      </w:pPr>
      <w:r w:rsidRPr="006B7D2E">
        <w:rPr>
          <w:color w:val="D4D4D4"/>
        </w:rPr>
        <w:t>}</w:t>
      </w:r>
    </w:p>
    <w:p w14:paraId="0E7AA374" w14:textId="77777777" w:rsidR="00AD34A7" w:rsidRDefault="005D4086" w:rsidP="00AD34A7">
      <w:pPr>
        <w:pStyle w:val="PTxtRP"/>
      </w:pPr>
      <w:r>
        <w:t xml:space="preserve">Pour les liens, afin de retirer le soulignement et pour mettre les liens en surbrillance lorsqu’on passe la souris dessus, j’ai ajouté </w:t>
      </w:r>
      <w:r w:rsidR="00AD34A7">
        <w:t xml:space="preserve">des attributs : </w:t>
      </w:r>
    </w:p>
    <w:p w14:paraId="3C9616EA" w14:textId="11DD6259" w:rsidR="005D4086" w:rsidRPr="006B7D2E" w:rsidRDefault="005D4086" w:rsidP="00AD34A7">
      <w:pPr>
        <w:pStyle w:val="PCode"/>
        <w:rPr>
          <w:color w:val="D4D4D4"/>
          <w:lang w:val="en-US"/>
        </w:rPr>
      </w:pPr>
      <w:r w:rsidRPr="006B7D2E">
        <w:rPr>
          <w:lang w:val="en-US"/>
        </w:rPr>
        <w:t>a:link</w:t>
      </w:r>
      <w:r w:rsidRPr="006B7D2E">
        <w:rPr>
          <w:color w:val="D4D4D4"/>
          <w:lang w:val="en-US"/>
        </w:rPr>
        <w:t> {</w:t>
      </w:r>
    </w:p>
    <w:p w14:paraId="64F9D8BC" w14:textId="77777777" w:rsidR="005D4086" w:rsidRPr="005D4086" w:rsidRDefault="005D4086" w:rsidP="00AD34A7">
      <w:pPr>
        <w:pStyle w:val="PCode"/>
        <w:rPr>
          <w:color w:val="D4D4D4"/>
          <w:lang w:val="en-US"/>
        </w:rPr>
      </w:pPr>
      <w:r w:rsidRPr="006B7D2E">
        <w:rPr>
          <w:color w:val="D4D4D4"/>
          <w:lang w:val="en-US"/>
        </w:rPr>
        <w:t>    </w:t>
      </w:r>
      <w:r w:rsidRPr="005D4086">
        <w:rPr>
          <w:color w:val="9CDCFE"/>
          <w:lang w:val="en-US"/>
        </w:rPr>
        <w:t>color</w:t>
      </w:r>
      <w:r w:rsidRPr="005D4086">
        <w:rPr>
          <w:color w:val="D4D4D4"/>
          <w:lang w:val="en-US"/>
        </w:rPr>
        <w:t>: </w:t>
      </w:r>
      <w:r w:rsidRPr="005D4086">
        <w:rPr>
          <w:color w:val="CE9178"/>
          <w:lang w:val="en-US"/>
        </w:rPr>
        <w:t>aliceblue</w:t>
      </w:r>
      <w:r w:rsidRPr="005D4086">
        <w:rPr>
          <w:color w:val="D4D4D4"/>
          <w:lang w:val="en-US"/>
        </w:rPr>
        <w:t>;</w:t>
      </w:r>
    </w:p>
    <w:p w14:paraId="5FFC9A4F" w14:textId="77777777" w:rsidR="005D4086" w:rsidRPr="005D4086" w:rsidRDefault="005D4086" w:rsidP="00AD34A7">
      <w:pPr>
        <w:pStyle w:val="PCode"/>
        <w:rPr>
          <w:color w:val="D4D4D4"/>
          <w:lang w:val="en-US"/>
        </w:rPr>
      </w:pPr>
      <w:r w:rsidRPr="005D4086">
        <w:rPr>
          <w:color w:val="D4D4D4"/>
          <w:lang w:val="en-US"/>
        </w:rPr>
        <w:t>    </w:t>
      </w:r>
      <w:r w:rsidRPr="005D4086">
        <w:rPr>
          <w:color w:val="9CDCFE"/>
          <w:lang w:val="en-US"/>
        </w:rPr>
        <w:t>text-decoration</w:t>
      </w:r>
      <w:r w:rsidRPr="005D4086">
        <w:rPr>
          <w:color w:val="D4D4D4"/>
          <w:lang w:val="en-US"/>
        </w:rPr>
        <w:t>: </w:t>
      </w:r>
      <w:r w:rsidRPr="005D4086">
        <w:rPr>
          <w:color w:val="CE9178"/>
          <w:lang w:val="en-US"/>
        </w:rPr>
        <w:t>none</w:t>
      </w:r>
      <w:r w:rsidRPr="005D4086">
        <w:rPr>
          <w:color w:val="D4D4D4"/>
          <w:lang w:val="en-US"/>
        </w:rPr>
        <w:t>;</w:t>
      </w:r>
    </w:p>
    <w:p w14:paraId="78B8A5C2" w14:textId="77777777" w:rsidR="005D4086" w:rsidRPr="005D4086" w:rsidRDefault="005D4086" w:rsidP="00AD34A7">
      <w:pPr>
        <w:pStyle w:val="PCode"/>
        <w:rPr>
          <w:color w:val="D4D4D4"/>
          <w:lang w:val="en-US"/>
        </w:rPr>
      </w:pPr>
      <w:r w:rsidRPr="005D4086">
        <w:rPr>
          <w:color w:val="D4D4D4"/>
          <w:lang w:val="en-US"/>
        </w:rPr>
        <w:t>}</w:t>
      </w:r>
    </w:p>
    <w:p w14:paraId="5EBBF43E" w14:textId="77777777" w:rsidR="005D4086" w:rsidRPr="005D4086" w:rsidRDefault="005D4086" w:rsidP="00AD34A7">
      <w:pPr>
        <w:pStyle w:val="PCode"/>
        <w:rPr>
          <w:color w:val="D4D4D4"/>
          <w:lang w:val="en-US"/>
        </w:rPr>
      </w:pPr>
    </w:p>
    <w:p w14:paraId="6B95D699" w14:textId="77777777" w:rsidR="005D4086" w:rsidRPr="005D4086" w:rsidRDefault="005D4086" w:rsidP="00AD34A7">
      <w:pPr>
        <w:pStyle w:val="PCode"/>
        <w:rPr>
          <w:color w:val="D4D4D4"/>
          <w:lang w:val="en-US"/>
        </w:rPr>
      </w:pPr>
      <w:r w:rsidRPr="005D4086">
        <w:rPr>
          <w:lang w:val="en-US"/>
        </w:rPr>
        <w:t>a:visited</w:t>
      </w:r>
      <w:r w:rsidRPr="005D4086">
        <w:rPr>
          <w:color w:val="D4D4D4"/>
          <w:lang w:val="en-US"/>
        </w:rPr>
        <w:t> {</w:t>
      </w:r>
    </w:p>
    <w:p w14:paraId="6E5690E2" w14:textId="77777777" w:rsidR="005D4086" w:rsidRPr="005D4086" w:rsidRDefault="005D4086" w:rsidP="00AD34A7">
      <w:pPr>
        <w:pStyle w:val="PCode"/>
        <w:rPr>
          <w:color w:val="D4D4D4"/>
          <w:lang w:val="en-US"/>
        </w:rPr>
      </w:pPr>
      <w:r w:rsidRPr="005D4086">
        <w:rPr>
          <w:color w:val="D4D4D4"/>
          <w:lang w:val="en-US"/>
        </w:rPr>
        <w:t>    </w:t>
      </w:r>
      <w:r w:rsidRPr="005D4086">
        <w:rPr>
          <w:color w:val="9CDCFE"/>
          <w:lang w:val="en-US"/>
        </w:rPr>
        <w:t>color</w:t>
      </w:r>
      <w:r w:rsidRPr="005D4086">
        <w:rPr>
          <w:color w:val="D4D4D4"/>
          <w:lang w:val="en-US"/>
        </w:rPr>
        <w:t>: </w:t>
      </w:r>
      <w:r w:rsidRPr="005D4086">
        <w:rPr>
          <w:color w:val="CE9178"/>
          <w:lang w:val="en-US"/>
        </w:rPr>
        <w:t>aliceblue</w:t>
      </w:r>
      <w:r w:rsidRPr="005D4086">
        <w:rPr>
          <w:color w:val="D4D4D4"/>
          <w:lang w:val="en-US"/>
        </w:rPr>
        <w:t>;</w:t>
      </w:r>
    </w:p>
    <w:p w14:paraId="0A011E1F" w14:textId="77777777" w:rsidR="005D4086" w:rsidRPr="005D4086" w:rsidRDefault="005D4086" w:rsidP="00AD34A7">
      <w:pPr>
        <w:pStyle w:val="PCode"/>
        <w:rPr>
          <w:color w:val="D4D4D4"/>
          <w:lang w:val="en-US"/>
        </w:rPr>
      </w:pPr>
      <w:r w:rsidRPr="005D4086">
        <w:rPr>
          <w:color w:val="D4D4D4"/>
          <w:lang w:val="en-US"/>
        </w:rPr>
        <w:t>}</w:t>
      </w:r>
    </w:p>
    <w:p w14:paraId="67ED5404" w14:textId="77777777" w:rsidR="005D4086" w:rsidRPr="005D4086" w:rsidRDefault="005D4086" w:rsidP="00AD34A7">
      <w:pPr>
        <w:pStyle w:val="PCode"/>
        <w:rPr>
          <w:color w:val="D4D4D4"/>
          <w:lang w:val="en-US"/>
        </w:rPr>
      </w:pPr>
    </w:p>
    <w:p w14:paraId="16BD059B" w14:textId="77777777" w:rsidR="005D4086" w:rsidRPr="005D4086" w:rsidRDefault="005D4086" w:rsidP="00AD34A7">
      <w:pPr>
        <w:pStyle w:val="PCode"/>
        <w:rPr>
          <w:color w:val="D4D4D4"/>
          <w:lang w:val="en-US"/>
        </w:rPr>
      </w:pPr>
      <w:r w:rsidRPr="005D4086">
        <w:rPr>
          <w:lang w:val="en-US"/>
        </w:rPr>
        <w:t>a:hover</w:t>
      </w:r>
      <w:r w:rsidRPr="005D4086">
        <w:rPr>
          <w:color w:val="D4D4D4"/>
          <w:lang w:val="en-US"/>
        </w:rPr>
        <w:t> {</w:t>
      </w:r>
    </w:p>
    <w:p w14:paraId="6C8CD137" w14:textId="77777777" w:rsidR="005D4086" w:rsidRPr="005D4086" w:rsidRDefault="005D4086" w:rsidP="00AD34A7">
      <w:pPr>
        <w:pStyle w:val="PCode"/>
        <w:rPr>
          <w:color w:val="D4D4D4"/>
          <w:lang w:val="en-US"/>
        </w:rPr>
      </w:pPr>
      <w:r w:rsidRPr="005D4086">
        <w:rPr>
          <w:color w:val="D4D4D4"/>
          <w:lang w:val="en-US"/>
        </w:rPr>
        <w:t>    </w:t>
      </w:r>
      <w:r w:rsidRPr="005D4086">
        <w:rPr>
          <w:color w:val="9CDCFE"/>
          <w:lang w:val="en-US"/>
        </w:rPr>
        <w:t>color</w:t>
      </w:r>
      <w:r w:rsidRPr="005D4086">
        <w:rPr>
          <w:color w:val="D4D4D4"/>
          <w:lang w:val="en-US"/>
        </w:rPr>
        <w:t>: </w:t>
      </w:r>
      <w:r w:rsidRPr="005D4086">
        <w:rPr>
          <w:color w:val="DCDCAA"/>
          <w:lang w:val="en-US"/>
        </w:rPr>
        <w:t>rgb</w:t>
      </w:r>
      <w:r w:rsidRPr="005D4086">
        <w:rPr>
          <w:color w:val="D4D4D4"/>
          <w:lang w:val="en-US"/>
        </w:rPr>
        <w:t>(</w:t>
      </w:r>
      <w:r w:rsidRPr="005D4086">
        <w:rPr>
          <w:color w:val="B5CEA8"/>
          <w:lang w:val="en-US"/>
        </w:rPr>
        <w:t>197</w:t>
      </w:r>
      <w:r w:rsidRPr="005D4086">
        <w:rPr>
          <w:color w:val="D4D4D4"/>
          <w:lang w:val="en-US"/>
        </w:rPr>
        <w:t>, </w:t>
      </w:r>
      <w:r w:rsidRPr="005D4086">
        <w:rPr>
          <w:color w:val="B5CEA8"/>
          <w:lang w:val="en-US"/>
        </w:rPr>
        <w:t>184</w:t>
      </w:r>
      <w:r w:rsidRPr="005D4086">
        <w:rPr>
          <w:color w:val="D4D4D4"/>
          <w:lang w:val="en-US"/>
        </w:rPr>
        <w:t>, </w:t>
      </w:r>
      <w:r w:rsidRPr="005D4086">
        <w:rPr>
          <w:color w:val="B5CEA8"/>
          <w:lang w:val="en-US"/>
        </w:rPr>
        <w:t>255</w:t>
      </w:r>
      <w:r w:rsidRPr="005D4086">
        <w:rPr>
          <w:color w:val="D4D4D4"/>
          <w:lang w:val="en-US"/>
        </w:rPr>
        <w:t>);</w:t>
      </w:r>
    </w:p>
    <w:p w14:paraId="714316E0" w14:textId="77777777" w:rsidR="005D4086" w:rsidRPr="005D4086" w:rsidRDefault="005D4086" w:rsidP="00AD34A7">
      <w:pPr>
        <w:pStyle w:val="PCode"/>
        <w:rPr>
          <w:color w:val="D4D4D4"/>
          <w:lang w:val="en-US"/>
        </w:rPr>
      </w:pPr>
      <w:r w:rsidRPr="005D4086">
        <w:rPr>
          <w:color w:val="D4D4D4"/>
          <w:lang w:val="en-US"/>
        </w:rPr>
        <w:t>}</w:t>
      </w:r>
    </w:p>
    <w:p w14:paraId="35D17ECB" w14:textId="77777777" w:rsidR="005D4086" w:rsidRPr="005D4086" w:rsidRDefault="005D4086" w:rsidP="00AD34A7">
      <w:pPr>
        <w:pStyle w:val="PCode"/>
        <w:rPr>
          <w:color w:val="D4D4D4"/>
          <w:lang w:val="en-US"/>
        </w:rPr>
      </w:pPr>
    </w:p>
    <w:p w14:paraId="40FA0F7B" w14:textId="77777777" w:rsidR="005D4086" w:rsidRPr="005D4086" w:rsidRDefault="005D4086" w:rsidP="00AD34A7">
      <w:pPr>
        <w:pStyle w:val="PCode"/>
        <w:rPr>
          <w:color w:val="D4D4D4"/>
          <w:lang w:val="en-US"/>
        </w:rPr>
      </w:pPr>
      <w:r w:rsidRPr="005D4086">
        <w:rPr>
          <w:lang w:val="en-US"/>
        </w:rPr>
        <w:t>a:active</w:t>
      </w:r>
      <w:r w:rsidRPr="005D4086">
        <w:rPr>
          <w:color w:val="D4D4D4"/>
          <w:lang w:val="en-US"/>
        </w:rPr>
        <w:t> {</w:t>
      </w:r>
    </w:p>
    <w:p w14:paraId="5430C470" w14:textId="77777777" w:rsidR="005D4086" w:rsidRPr="005D4086" w:rsidRDefault="005D4086" w:rsidP="00AD34A7">
      <w:pPr>
        <w:pStyle w:val="PCode"/>
        <w:rPr>
          <w:color w:val="D4D4D4"/>
          <w:lang w:val="en-US"/>
        </w:rPr>
      </w:pPr>
      <w:r w:rsidRPr="005D4086">
        <w:rPr>
          <w:color w:val="D4D4D4"/>
          <w:lang w:val="en-US"/>
        </w:rPr>
        <w:t>    </w:t>
      </w:r>
      <w:r w:rsidRPr="005D4086">
        <w:rPr>
          <w:color w:val="9CDCFE"/>
          <w:lang w:val="en-US"/>
        </w:rPr>
        <w:t>color</w:t>
      </w:r>
      <w:r w:rsidRPr="005D4086">
        <w:rPr>
          <w:color w:val="D4D4D4"/>
          <w:lang w:val="en-US"/>
        </w:rPr>
        <w:t>: </w:t>
      </w:r>
      <w:r w:rsidRPr="005D4086">
        <w:rPr>
          <w:color w:val="CE9178"/>
          <w:lang w:val="en-US"/>
        </w:rPr>
        <w:t>aliceblue</w:t>
      </w:r>
      <w:r w:rsidRPr="005D4086">
        <w:rPr>
          <w:color w:val="D4D4D4"/>
          <w:lang w:val="en-US"/>
        </w:rPr>
        <w:t>;</w:t>
      </w:r>
    </w:p>
    <w:p w14:paraId="6DECE5F6" w14:textId="77777777" w:rsidR="005D4086" w:rsidRPr="005D4086" w:rsidRDefault="005D4086" w:rsidP="00AD34A7">
      <w:pPr>
        <w:pStyle w:val="PCode"/>
        <w:rPr>
          <w:color w:val="D4D4D4"/>
          <w:lang w:val="en-US"/>
        </w:rPr>
      </w:pPr>
      <w:r w:rsidRPr="005D4086">
        <w:rPr>
          <w:color w:val="D4D4D4"/>
          <w:lang w:val="en-US"/>
        </w:rPr>
        <w:t>}</w:t>
      </w:r>
    </w:p>
    <w:p w14:paraId="343EF013" w14:textId="77777777" w:rsidR="005D4086" w:rsidRPr="005D4086" w:rsidRDefault="005D4086" w:rsidP="00AD34A7">
      <w:pPr>
        <w:pStyle w:val="PCode"/>
        <w:rPr>
          <w:color w:val="D4D4D4"/>
          <w:lang w:val="en-US"/>
        </w:rPr>
      </w:pPr>
    </w:p>
    <w:p w14:paraId="6D8CDD58" w14:textId="77777777" w:rsidR="005D4086" w:rsidRPr="005D4086" w:rsidRDefault="005D4086" w:rsidP="00AD34A7">
      <w:pPr>
        <w:pStyle w:val="PCode"/>
        <w:rPr>
          <w:color w:val="D4D4D4"/>
          <w:lang w:val="en-US"/>
        </w:rPr>
      </w:pPr>
      <w:r w:rsidRPr="005D4086">
        <w:rPr>
          <w:lang w:val="en-US"/>
        </w:rPr>
        <w:t>a:visited</w:t>
      </w:r>
      <w:r w:rsidRPr="005D4086">
        <w:rPr>
          <w:color w:val="D4D4D4"/>
          <w:lang w:val="en-US"/>
        </w:rPr>
        <w:t> {</w:t>
      </w:r>
    </w:p>
    <w:p w14:paraId="50146E02" w14:textId="77777777" w:rsidR="005D4086" w:rsidRPr="005D4086" w:rsidRDefault="005D4086" w:rsidP="00AD34A7">
      <w:pPr>
        <w:pStyle w:val="PCode"/>
        <w:rPr>
          <w:color w:val="D4D4D4"/>
          <w:lang w:val="en-US"/>
        </w:rPr>
      </w:pPr>
      <w:r w:rsidRPr="005D4086">
        <w:rPr>
          <w:color w:val="D4D4D4"/>
          <w:lang w:val="en-US"/>
        </w:rPr>
        <w:t>    </w:t>
      </w:r>
      <w:r w:rsidRPr="005D4086">
        <w:rPr>
          <w:color w:val="9CDCFE"/>
          <w:lang w:val="en-US"/>
        </w:rPr>
        <w:t>color</w:t>
      </w:r>
      <w:r w:rsidRPr="005D4086">
        <w:rPr>
          <w:color w:val="D4D4D4"/>
          <w:lang w:val="en-US"/>
        </w:rPr>
        <w:t>: </w:t>
      </w:r>
      <w:r w:rsidRPr="005D4086">
        <w:rPr>
          <w:color w:val="CE9178"/>
          <w:lang w:val="en-US"/>
        </w:rPr>
        <w:t>aliceblue</w:t>
      </w:r>
      <w:r w:rsidRPr="005D4086">
        <w:rPr>
          <w:color w:val="D4D4D4"/>
          <w:lang w:val="en-US"/>
        </w:rPr>
        <w:t>;</w:t>
      </w:r>
    </w:p>
    <w:p w14:paraId="3ACD1214" w14:textId="77777777" w:rsidR="005D4086" w:rsidRPr="005D4086" w:rsidRDefault="005D4086" w:rsidP="00AD34A7">
      <w:pPr>
        <w:pStyle w:val="PCode"/>
        <w:rPr>
          <w:color w:val="D4D4D4"/>
          <w:lang w:val="en-US"/>
        </w:rPr>
      </w:pPr>
      <w:r w:rsidRPr="005D4086">
        <w:rPr>
          <w:color w:val="D4D4D4"/>
          <w:lang w:val="en-US"/>
        </w:rPr>
        <w:t>}</w:t>
      </w:r>
    </w:p>
    <w:p w14:paraId="683B4A73" w14:textId="77777777" w:rsidR="005D4086" w:rsidRPr="005D4086" w:rsidRDefault="005D4086" w:rsidP="00AD34A7">
      <w:pPr>
        <w:pStyle w:val="PCode"/>
        <w:rPr>
          <w:color w:val="D4D4D4"/>
          <w:lang w:val="en-US"/>
        </w:rPr>
      </w:pPr>
    </w:p>
    <w:p w14:paraId="45A41F07" w14:textId="77777777" w:rsidR="005D4086" w:rsidRPr="005D4086" w:rsidRDefault="005D4086" w:rsidP="00AD34A7">
      <w:pPr>
        <w:pStyle w:val="PCode"/>
        <w:rPr>
          <w:color w:val="D4D4D4"/>
          <w:lang w:val="en-US"/>
        </w:rPr>
      </w:pPr>
      <w:r w:rsidRPr="005D4086">
        <w:rPr>
          <w:lang w:val="en-US"/>
        </w:rPr>
        <w:t>a:hover</w:t>
      </w:r>
      <w:r w:rsidRPr="005D4086">
        <w:rPr>
          <w:color w:val="D4D4D4"/>
          <w:lang w:val="en-US"/>
        </w:rPr>
        <w:t> {</w:t>
      </w:r>
    </w:p>
    <w:p w14:paraId="4447360C" w14:textId="77777777" w:rsidR="005D4086" w:rsidRPr="005D4086" w:rsidRDefault="005D4086" w:rsidP="00AD34A7">
      <w:pPr>
        <w:pStyle w:val="PCode"/>
        <w:rPr>
          <w:color w:val="D4D4D4"/>
          <w:lang w:val="en-US"/>
        </w:rPr>
      </w:pPr>
      <w:r w:rsidRPr="005D4086">
        <w:rPr>
          <w:color w:val="D4D4D4"/>
          <w:lang w:val="en-US"/>
        </w:rPr>
        <w:t>    </w:t>
      </w:r>
      <w:r w:rsidRPr="005D4086">
        <w:rPr>
          <w:color w:val="9CDCFE"/>
          <w:lang w:val="en-US"/>
        </w:rPr>
        <w:t>color</w:t>
      </w:r>
      <w:r w:rsidRPr="005D4086">
        <w:rPr>
          <w:color w:val="D4D4D4"/>
          <w:lang w:val="en-US"/>
        </w:rPr>
        <w:t>: </w:t>
      </w:r>
      <w:r w:rsidRPr="005D4086">
        <w:rPr>
          <w:color w:val="DCDCAA"/>
          <w:lang w:val="en-US"/>
        </w:rPr>
        <w:t>rgb</w:t>
      </w:r>
      <w:r w:rsidRPr="005D4086">
        <w:rPr>
          <w:color w:val="D4D4D4"/>
          <w:lang w:val="en-US"/>
        </w:rPr>
        <w:t>(</w:t>
      </w:r>
      <w:r w:rsidRPr="005D4086">
        <w:rPr>
          <w:color w:val="B5CEA8"/>
          <w:lang w:val="en-US"/>
        </w:rPr>
        <w:t>200</w:t>
      </w:r>
      <w:r w:rsidRPr="005D4086">
        <w:rPr>
          <w:color w:val="D4D4D4"/>
          <w:lang w:val="en-US"/>
        </w:rPr>
        <w:t>, </w:t>
      </w:r>
      <w:r w:rsidRPr="005D4086">
        <w:rPr>
          <w:color w:val="B5CEA8"/>
          <w:lang w:val="en-US"/>
        </w:rPr>
        <w:t>238</w:t>
      </w:r>
      <w:r w:rsidRPr="005D4086">
        <w:rPr>
          <w:color w:val="D4D4D4"/>
          <w:lang w:val="en-US"/>
        </w:rPr>
        <w:t>, </w:t>
      </w:r>
      <w:r w:rsidRPr="005D4086">
        <w:rPr>
          <w:color w:val="B5CEA8"/>
          <w:lang w:val="en-US"/>
        </w:rPr>
        <w:t>210</w:t>
      </w:r>
      <w:r w:rsidRPr="005D4086">
        <w:rPr>
          <w:color w:val="D4D4D4"/>
          <w:lang w:val="en-US"/>
        </w:rPr>
        <w:t>);</w:t>
      </w:r>
    </w:p>
    <w:p w14:paraId="7AF1306A" w14:textId="77777777" w:rsidR="005D4086" w:rsidRPr="005D4086" w:rsidRDefault="005D4086" w:rsidP="00AD34A7">
      <w:pPr>
        <w:pStyle w:val="PCode"/>
        <w:rPr>
          <w:color w:val="D4D4D4"/>
          <w:lang w:val="en-US"/>
        </w:rPr>
      </w:pPr>
      <w:r w:rsidRPr="005D4086">
        <w:rPr>
          <w:color w:val="D4D4D4"/>
          <w:lang w:val="en-US"/>
        </w:rPr>
        <w:t>}</w:t>
      </w:r>
    </w:p>
    <w:p w14:paraId="11DB4C58" w14:textId="77777777" w:rsidR="005D4086" w:rsidRPr="005D4086" w:rsidRDefault="005D4086" w:rsidP="00AD34A7">
      <w:pPr>
        <w:pStyle w:val="PCode"/>
        <w:rPr>
          <w:color w:val="D4D4D4"/>
          <w:lang w:val="en-US"/>
        </w:rPr>
      </w:pPr>
    </w:p>
    <w:p w14:paraId="250C8CEF" w14:textId="77777777" w:rsidR="005D4086" w:rsidRPr="005D4086" w:rsidRDefault="005D4086" w:rsidP="00AD34A7">
      <w:pPr>
        <w:pStyle w:val="PCode"/>
        <w:rPr>
          <w:color w:val="D4D4D4"/>
          <w:lang w:val="en-US"/>
        </w:rPr>
      </w:pPr>
      <w:r w:rsidRPr="005D4086">
        <w:rPr>
          <w:lang w:val="en-US"/>
        </w:rPr>
        <w:t>a:active</w:t>
      </w:r>
      <w:r w:rsidRPr="005D4086">
        <w:rPr>
          <w:color w:val="D4D4D4"/>
          <w:lang w:val="en-US"/>
        </w:rPr>
        <w:t> {</w:t>
      </w:r>
    </w:p>
    <w:p w14:paraId="6D8772CE" w14:textId="77777777" w:rsidR="005D4086" w:rsidRPr="005D4086" w:rsidRDefault="005D4086" w:rsidP="00AD34A7">
      <w:pPr>
        <w:pStyle w:val="PCode"/>
        <w:rPr>
          <w:color w:val="D4D4D4"/>
          <w:lang w:val="en-US"/>
        </w:rPr>
      </w:pPr>
      <w:r w:rsidRPr="005D4086">
        <w:rPr>
          <w:color w:val="D4D4D4"/>
          <w:lang w:val="en-US"/>
        </w:rPr>
        <w:t>    </w:t>
      </w:r>
      <w:r w:rsidRPr="005D4086">
        <w:rPr>
          <w:color w:val="9CDCFE"/>
          <w:lang w:val="en-US"/>
        </w:rPr>
        <w:t>color</w:t>
      </w:r>
      <w:r w:rsidRPr="005D4086">
        <w:rPr>
          <w:color w:val="D4D4D4"/>
          <w:lang w:val="en-US"/>
        </w:rPr>
        <w:t>: </w:t>
      </w:r>
      <w:r w:rsidRPr="005D4086">
        <w:rPr>
          <w:color w:val="CE9178"/>
          <w:lang w:val="en-US"/>
        </w:rPr>
        <w:t>aliceblue</w:t>
      </w:r>
      <w:r w:rsidRPr="005D4086">
        <w:rPr>
          <w:color w:val="D4D4D4"/>
          <w:lang w:val="en-US"/>
        </w:rPr>
        <w:t>;</w:t>
      </w:r>
    </w:p>
    <w:p w14:paraId="4C9BB793" w14:textId="23A84636" w:rsidR="005D4086" w:rsidRPr="00611E17" w:rsidRDefault="005D4086" w:rsidP="00611E17">
      <w:pPr>
        <w:pStyle w:val="PCode"/>
        <w:rPr>
          <w:color w:val="D4D4D4"/>
        </w:rPr>
      </w:pPr>
      <w:r w:rsidRPr="005D4086">
        <w:rPr>
          <w:color w:val="D4D4D4"/>
        </w:rPr>
        <w:t>}</w:t>
      </w:r>
    </w:p>
    <w:p w14:paraId="718FC5DE" w14:textId="44E7A0D9" w:rsidR="00185C17" w:rsidRDefault="00185C17" w:rsidP="005B52D0">
      <w:pPr>
        <w:pStyle w:val="Titre3"/>
      </w:pPr>
      <w:bookmarkStart w:id="10" w:name="_Toc75107987"/>
      <w:r>
        <w:t>HTML</w:t>
      </w:r>
      <w:bookmarkEnd w:id="10"/>
    </w:p>
    <w:p w14:paraId="0512815F" w14:textId="3C5423A6" w:rsidR="00FD65AF" w:rsidRDefault="00FD65AF" w:rsidP="00FD65AF">
      <w:pPr>
        <w:pStyle w:val="PTxtRP"/>
        <w:rPr>
          <w:lang w:val="fr-CH"/>
        </w:rPr>
      </w:pPr>
      <w:r>
        <w:rPr>
          <w:lang w:val="fr-CH"/>
        </w:rPr>
        <w:t>Pour ce qui est du HTML, c’est plutôt simple. La structure est identique pour chaque page exemple de la page « launches.html »</w:t>
      </w:r>
    </w:p>
    <w:p w14:paraId="06FE9697" w14:textId="77777777" w:rsidR="00B0085D" w:rsidRPr="006C0811" w:rsidRDefault="00B0085D" w:rsidP="00B0085D">
      <w:pPr>
        <w:pStyle w:val="PCode"/>
        <w:rPr>
          <w:color w:val="D4D4D4"/>
          <w:lang w:val="de-DE"/>
        </w:rPr>
      </w:pPr>
      <w:r w:rsidRPr="006C0811">
        <w:rPr>
          <w:color w:val="808080"/>
          <w:lang w:val="de-DE"/>
        </w:rPr>
        <w:t>&lt;!</w:t>
      </w:r>
      <w:r w:rsidRPr="006C0811">
        <w:rPr>
          <w:lang w:val="de-DE"/>
        </w:rPr>
        <w:t>DOCTYPE</w:t>
      </w:r>
      <w:r w:rsidRPr="006C0811">
        <w:rPr>
          <w:color w:val="D4D4D4"/>
          <w:lang w:val="de-DE"/>
        </w:rPr>
        <w:t> </w:t>
      </w:r>
      <w:r w:rsidRPr="006C0811">
        <w:rPr>
          <w:color w:val="9CDCFE"/>
          <w:lang w:val="de-DE"/>
        </w:rPr>
        <w:t>html</w:t>
      </w:r>
      <w:r w:rsidRPr="006C0811">
        <w:rPr>
          <w:color w:val="808080"/>
          <w:lang w:val="de-DE"/>
        </w:rPr>
        <w:t>&gt;</w:t>
      </w:r>
    </w:p>
    <w:p w14:paraId="6FE3C31E" w14:textId="77777777" w:rsidR="00B0085D" w:rsidRPr="006C0811" w:rsidRDefault="00B0085D" w:rsidP="00B0085D">
      <w:pPr>
        <w:pStyle w:val="PCode"/>
        <w:rPr>
          <w:color w:val="D4D4D4"/>
          <w:lang w:val="de-DE"/>
        </w:rPr>
      </w:pPr>
      <w:r w:rsidRPr="006C0811">
        <w:rPr>
          <w:color w:val="808080"/>
          <w:lang w:val="de-DE"/>
        </w:rPr>
        <w:t>&lt;</w:t>
      </w:r>
      <w:r w:rsidRPr="006C0811">
        <w:rPr>
          <w:lang w:val="de-DE"/>
        </w:rPr>
        <w:t>html</w:t>
      </w:r>
      <w:r w:rsidRPr="006C0811">
        <w:rPr>
          <w:color w:val="D4D4D4"/>
          <w:lang w:val="de-DE"/>
        </w:rPr>
        <w:t> </w:t>
      </w:r>
      <w:r w:rsidRPr="006C0811">
        <w:rPr>
          <w:color w:val="9CDCFE"/>
          <w:lang w:val="de-DE"/>
        </w:rPr>
        <w:t>lang</w:t>
      </w:r>
      <w:r w:rsidRPr="006C0811">
        <w:rPr>
          <w:color w:val="D4D4D4"/>
          <w:lang w:val="de-DE"/>
        </w:rPr>
        <w:t>=</w:t>
      </w:r>
      <w:r w:rsidRPr="006C0811">
        <w:rPr>
          <w:color w:val="CE9178"/>
          <w:lang w:val="de-DE"/>
        </w:rPr>
        <w:t>"fr"</w:t>
      </w:r>
      <w:r w:rsidRPr="006C0811">
        <w:rPr>
          <w:color w:val="808080"/>
          <w:lang w:val="de-DE"/>
        </w:rPr>
        <w:t>&gt;</w:t>
      </w:r>
    </w:p>
    <w:p w14:paraId="0FC152CF" w14:textId="77777777" w:rsidR="00B0085D" w:rsidRPr="00B0085D" w:rsidRDefault="00B0085D" w:rsidP="00B0085D">
      <w:pPr>
        <w:pStyle w:val="PCode"/>
        <w:rPr>
          <w:color w:val="D4D4D4"/>
        </w:rPr>
      </w:pPr>
      <w:r w:rsidRPr="00B0085D">
        <w:rPr>
          <w:color w:val="6A9955"/>
        </w:rPr>
        <w:t>&lt;!-- </w:t>
      </w:r>
    </w:p>
    <w:p w14:paraId="06927AE3" w14:textId="77777777" w:rsidR="00B0085D" w:rsidRPr="00B0085D" w:rsidRDefault="00B0085D" w:rsidP="00B0085D">
      <w:pPr>
        <w:pStyle w:val="PCode"/>
        <w:rPr>
          <w:color w:val="D4D4D4"/>
        </w:rPr>
      </w:pPr>
      <w:r w:rsidRPr="00B0085D">
        <w:rPr>
          <w:color w:val="6A9955"/>
        </w:rPr>
        <w:t>   Description : Page des lancements</w:t>
      </w:r>
    </w:p>
    <w:p w14:paraId="3C8105F8" w14:textId="77777777" w:rsidR="00B0085D" w:rsidRPr="00B0085D" w:rsidRDefault="00B0085D" w:rsidP="00B0085D">
      <w:pPr>
        <w:pStyle w:val="PCode"/>
        <w:rPr>
          <w:color w:val="D4D4D4"/>
        </w:rPr>
      </w:pPr>
      <w:r w:rsidRPr="00B0085D">
        <w:rPr>
          <w:color w:val="6A9955"/>
        </w:rPr>
        <w:t>   Auteur      : PURY Nadir</w:t>
      </w:r>
    </w:p>
    <w:p w14:paraId="3CCEDB14" w14:textId="77777777" w:rsidR="00B0085D" w:rsidRPr="00B0085D" w:rsidRDefault="00B0085D" w:rsidP="00B0085D">
      <w:pPr>
        <w:pStyle w:val="PCode"/>
        <w:rPr>
          <w:color w:val="D4D4D4"/>
        </w:rPr>
      </w:pPr>
      <w:r w:rsidRPr="00B0085D">
        <w:rPr>
          <w:color w:val="6A9955"/>
        </w:rPr>
        <w:t>   Date        : 26.05.2021 / V1.0 </w:t>
      </w:r>
    </w:p>
    <w:p w14:paraId="66B75BE4" w14:textId="77777777" w:rsidR="00B0085D" w:rsidRPr="00B0085D" w:rsidRDefault="00B0085D" w:rsidP="00B0085D">
      <w:pPr>
        <w:pStyle w:val="PCode"/>
        <w:rPr>
          <w:color w:val="D4D4D4"/>
        </w:rPr>
      </w:pPr>
      <w:r w:rsidRPr="00B0085D">
        <w:rPr>
          <w:color w:val="6A9955"/>
        </w:rPr>
        <w:t>   --&gt;</w:t>
      </w:r>
    </w:p>
    <w:p w14:paraId="234D1A90" w14:textId="77777777" w:rsidR="00B0085D" w:rsidRPr="00B0085D" w:rsidRDefault="00B0085D" w:rsidP="00B0085D">
      <w:pPr>
        <w:pStyle w:val="PCode"/>
        <w:rPr>
          <w:color w:val="D4D4D4"/>
        </w:rPr>
      </w:pPr>
    </w:p>
    <w:p w14:paraId="6000CCE5" w14:textId="0C27E082" w:rsidR="00B0085D" w:rsidRPr="00B0085D" w:rsidRDefault="00B0085D" w:rsidP="00B0085D">
      <w:pPr>
        <w:pStyle w:val="PCode"/>
        <w:rPr>
          <w:color w:val="D4D4D4"/>
        </w:rPr>
      </w:pPr>
      <w:r w:rsidRPr="00B0085D">
        <w:rPr>
          <w:color w:val="6A9955"/>
        </w:rPr>
        <w:t>&lt;!------------| Entête de la page |------------------&gt;</w:t>
      </w:r>
    </w:p>
    <w:p w14:paraId="19C14B14" w14:textId="77777777" w:rsidR="00B0085D" w:rsidRPr="006C0811" w:rsidRDefault="00B0085D" w:rsidP="00B0085D">
      <w:pPr>
        <w:pStyle w:val="PCode"/>
        <w:rPr>
          <w:color w:val="D4D4D4"/>
          <w:lang w:val="en-US"/>
        </w:rPr>
      </w:pPr>
      <w:r w:rsidRPr="006C0811">
        <w:rPr>
          <w:color w:val="808080"/>
          <w:lang w:val="en-US"/>
        </w:rPr>
        <w:t>&lt;</w:t>
      </w:r>
      <w:r w:rsidRPr="006C0811">
        <w:rPr>
          <w:lang w:val="en-US"/>
        </w:rPr>
        <w:t>head</w:t>
      </w:r>
      <w:r w:rsidRPr="006C0811">
        <w:rPr>
          <w:color w:val="808080"/>
          <w:lang w:val="en-US"/>
        </w:rPr>
        <w:t>&gt;</w:t>
      </w:r>
    </w:p>
    <w:p w14:paraId="276A0899" w14:textId="77777777" w:rsidR="00B0085D" w:rsidRPr="00B0085D" w:rsidRDefault="00B0085D" w:rsidP="00B0085D">
      <w:pPr>
        <w:pStyle w:val="PCode"/>
        <w:rPr>
          <w:color w:val="D4D4D4"/>
          <w:lang w:val="en-US"/>
        </w:rPr>
      </w:pPr>
      <w:r w:rsidRPr="006C0811">
        <w:rPr>
          <w:color w:val="D4D4D4"/>
          <w:lang w:val="en-US"/>
        </w:rPr>
        <w:t>    </w:t>
      </w:r>
      <w:r w:rsidRPr="00B0085D">
        <w:rPr>
          <w:color w:val="808080"/>
          <w:lang w:val="en-US"/>
        </w:rPr>
        <w:t>&lt;</w:t>
      </w:r>
      <w:r w:rsidRPr="00B0085D">
        <w:rPr>
          <w:lang w:val="en-US"/>
        </w:rPr>
        <w:t>meta</w:t>
      </w:r>
      <w:r w:rsidRPr="00B0085D">
        <w:rPr>
          <w:color w:val="D4D4D4"/>
          <w:lang w:val="en-US"/>
        </w:rPr>
        <w:t> </w:t>
      </w:r>
      <w:r w:rsidRPr="00B0085D">
        <w:rPr>
          <w:color w:val="9CDCFE"/>
          <w:lang w:val="en-US"/>
        </w:rPr>
        <w:t>charset</w:t>
      </w:r>
      <w:r w:rsidRPr="00B0085D">
        <w:rPr>
          <w:color w:val="D4D4D4"/>
          <w:lang w:val="en-US"/>
        </w:rPr>
        <w:t>=</w:t>
      </w:r>
      <w:r w:rsidRPr="00B0085D">
        <w:rPr>
          <w:color w:val="CE9178"/>
          <w:lang w:val="en-US"/>
        </w:rPr>
        <w:t>"UTF-8"</w:t>
      </w:r>
      <w:r w:rsidRPr="00B0085D">
        <w:rPr>
          <w:color w:val="808080"/>
          <w:lang w:val="en-US"/>
        </w:rPr>
        <w:t>&gt;</w:t>
      </w:r>
    </w:p>
    <w:p w14:paraId="29D89041" w14:textId="77777777" w:rsidR="00B0085D" w:rsidRPr="00B0085D" w:rsidRDefault="00B0085D" w:rsidP="00B0085D">
      <w:pPr>
        <w:pStyle w:val="PCode"/>
        <w:rPr>
          <w:color w:val="D4D4D4"/>
          <w:lang w:val="en-US"/>
        </w:rPr>
      </w:pPr>
      <w:r w:rsidRPr="00B0085D">
        <w:rPr>
          <w:color w:val="D4D4D4"/>
          <w:lang w:val="en-US"/>
        </w:rPr>
        <w:t>    </w:t>
      </w:r>
      <w:r w:rsidRPr="00B0085D">
        <w:rPr>
          <w:color w:val="808080"/>
          <w:lang w:val="en-US"/>
        </w:rPr>
        <w:t>&lt;</w:t>
      </w:r>
      <w:r w:rsidRPr="00B0085D">
        <w:rPr>
          <w:lang w:val="en-US"/>
        </w:rPr>
        <w:t>meta</w:t>
      </w:r>
      <w:r w:rsidRPr="00B0085D">
        <w:rPr>
          <w:color w:val="D4D4D4"/>
          <w:lang w:val="en-US"/>
        </w:rPr>
        <w:t> </w:t>
      </w:r>
      <w:r w:rsidRPr="00B0085D">
        <w:rPr>
          <w:color w:val="9CDCFE"/>
          <w:lang w:val="en-US"/>
        </w:rPr>
        <w:t>name</w:t>
      </w:r>
      <w:r w:rsidRPr="00B0085D">
        <w:rPr>
          <w:color w:val="D4D4D4"/>
          <w:lang w:val="en-US"/>
        </w:rPr>
        <w:t>=</w:t>
      </w:r>
      <w:r w:rsidRPr="00B0085D">
        <w:rPr>
          <w:color w:val="CE9178"/>
          <w:lang w:val="en-US"/>
        </w:rPr>
        <w:t>"viewport"</w:t>
      </w:r>
      <w:r w:rsidRPr="00B0085D">
        <w:rPr>
          <w:color w:val="D4D4D4"/>
          <w:lang w:val="en-US"/>
        </w:rPr>
        <w:t> </w:t>
      </w:r>
      <w:r w:rsidRPr="00B0085D">
        <w:rPr>
          <w:color w:val="9CDCFE"/>
          <w:lang w:val="en-US"/>
        </w:rPr>
        <w:t>content</w:t>
      </w:r>
      <w:r w:rsidRPr="00B0085D">
        <w:rPr>
          <w:color w:val="D4D4D4"/>
          <w:lang w:val="en-US"/>
        </w:rPr>
        <w:t>=</w:t>
      </w:r>
      <w:r w:rsidRPr="00B0085D">
        <w:rPr>
          <w:color w:val="CE9178"/>
          <w:lang w:val="en-US"/>
        </w:rPr>
        <w:t>"width=device-width, initial-scale=1.0"</w:t>
      </w:r>
      <w:r w:rsidRPr="00B0085D">
        <w:rPr>
          <w:color w:val="808080"/>
          <w:lang w:val="en-US"/>
        </w:rPr>
        <w:t>&gt;</w:t>
      </w:r>
    </w:p>
    <w:p w14:paraId="7422C9B4" w14:textId="77777777" w:rsidR="00B0085D" w:rsidRPr="00B0085D" w:rsidRDefault="00B0085D" w:rsidP="00B0085D">
      <w:pPr>
        <w:pStyle w:val="PCode"/>
        <w:rPr>
          <w:color w:val="D4D4D4"/>
          <w:lang w:val="en-US"/>
        </w:rPr>
      </w:pPr>
      <w:r w:rsidRPr="00B0085D">
        <w:rPr>
          <w:color w:val="D4D4D4"/>
          <w:lang w:val="en-US"/>
        </w:rPr>
        <w:t>    </w:t>
      </w:r>
      <w:r w:rsidRPr="00B0085D">
        <w:rPr>
          <w:color w:val="808080"/>
          <w:lang w:val="en-US"/>
        </w:rPr>
        <w:t>&lt;</w:t>
      </w:r>
      <w:r w:rsidRPr="00B0085D">
        <w:rPr>
          <w:lang w:val="en-US"/>
        </w:rPr>
        <w:t>meta</w:t>
      </w:r>
      <w:r w:rsidRPr="00B0085D">
        <w:rPr>
          <w:color w:val="D4D4D4"/>
          <w:lang w:val="en-US"/>
        </w:rPr>
        <w:t> </w:t>
      </w:r>
      <w:r w:rsidRPr="00B0085D">
        <w:rPr>
          <w:color w:val="9CDCFE"/>
          <w:lang w:val="en-US"/>
        </w:rPr>
        <w:t>http-equiv</w:t>
      </w:r>
      <w:r w:rsidRPr="00B0085D">
        <w:rPr>
          <w:color w:val="D4D4D4"/>
          <w:lang w:val="en-US"/>
        </w:rPr>
        <w:t>=</w:t>
      </w:r>
      <w:r w:rsidRPr="00B0085D">
        <w:rPr>
          <w:color w:val="CE9178"/>
          <w:lang w:val="en-US"/>
        </w:rPr>
        <w:t>"X-UA-Compatible"</w:t>
      </w:r>
      <w:r w:rsidRPr="00B0085D">
        <w:rPr>
          <w:color w:val="D4D4D4"/>
          <w:lang w:val="en-US"/>
        </w:rPr>
        <w:t> </w:t>
      </w:r>
      <w:r w:rsidRPr="00B0085D">
        <w:rPr>
          <w:color w:val="9CDCFE"/>
          <w:lang w:val="en-US"/>
        </w:rPr>
        <w:t>content</w:t>
      </w:r>
      <w:r w:rsidRPr="00B0085D">
        <w:rPr>
          <w:color w:val="D4D4D4"/>
          <w:lang w:val="en-US"/>
        </w:rPr>
        <w:t>=</w:t>
      </w:r>
      <w:r w:rsidRPr="00B0085D">
        <w:rPr>
          <w:color w:val="CE9178"/>
          <w:lang w:val="en-US"/>
        </w:rPr>
        <w:t>"ie=edge"</w:t>
      </w:r>
      <w:r w:rsidRPr="00B0085D">
        <w:rPr>
          <w:color w:val="808080"/>
          <w:lang w:val="en-US"/>
        </w:rPr>
        <w:t>&gt;</w:t>
      </w:r>
    </w:p>
    <w:p w14:paraId="75A0F227" w14:textId="77777777" w:rsidR="00B0085D" w:rsidRPr="00B0085D" w:rsidRDefault="00B0085D" w:rsidP="00B0085D">
      <w:pPr>
        <w:pStyle w:val="PCode"/>
        <w:rPr>
          <w:color w:val="D4D4D4"/>
          <w:lang w:val="en-US"/>
        </w:rPr>
      </w:pPr>
      <w:r w:rsidRPr="00B0085D">
        <w:rPr>
          <w:color w:val="D4D4D4"/>
          <w:lang w:val="en-US"/>
        </w:rPr>
        <w:t>    </w:t>
      </w:r>
      <w:r w:rsidRPr="00B0085D">
        <w:rPr>
          <w:color w:val="808080"/>
          <w:lang w:val="en-US"/>
        </w:rPr>
        <w:t>&lt;</w:t>
      </w:r>
      <w:r w:rsidRPr="00B0085D">
        <w:rPr>
          <w:lang w:val="en-US"/>
        </w:rPr>
        <w:t>title</w:t>
      </w:r>
      <w:r w:rsidRPr="00B0085D">
        <w:rPr>
          <w:color w:val="808080"/>
          <w:lang w:val="en-US"/>
        </w:rPr>
        <w:t>&gt;</w:t>
      </w:r>
      <w:r w:rsidRPr="00B0085D">
        <w:rPr>
          <w:color w:val="D4D4D4"/>
          <w:lang w:val="en-US"/>
        </w:rPr>
        <w:t>WikiX - Lancements</w:t>
      </w:r>
      <w:r w:rsidRPr="00B0085D">
        <w:rPr>
          <w:color w:val="808080"/>
          <w:lang w:val="en-US"/>
        </w:rPr>
        <w:t>&lt;/</w:t>
      </w:r>
      <w:r w:rsidRPr="00B0085D">
        <w:rPr>
          <w:lang w:val="en-US"/>
        </w:rPr>
        <w:t>title</w:t>
      </w:r>
      <w:r w:rsidRPr="00B0085D">
        <w:rPr>
          <w:color w:val="808080"/>
          <w:lang w:val="en-US"/>
        </w:rPr>
        <w:t>&gt;</w:t>
      </w:r>
    </w:p>
    <w:p w14:paraId="3A76B46F" w14:textId="77777777" w:rsidR="00B0085D" w:rsidRPr="00B0085D" w:rsidRDefault="00B0085D" w:rsidP="00B0085D">
      <w:pPr>
        <w:pStyle w:val="PCode"/>
        <w:rPr>
          <w:color w:val="D4D4D4"/>
          <w:lang w:val="en-US"/>
        </w:rPr>
      </w:pPr>
      <w:r w:rsidRPr="00B0085D">
        <w:rPr>
          <w:color w:val="D4D4D4"/>
          <w:lang w:val="en-US"/>
        </w:rPr>
        <w:t>    </w:t>
      </w:r>
      <w:r w:rsidRPr="00B0085D">
        <w:rPr>
          <w:color w:val="6A9955"/>
          <w:lang w:val="en-US"/>
        </w:rPr>
        <w:t>&lt;!------------------------------| Style |----------------------------------&gt;</w:t>
      </w:r>
    </w:p>
    <w:p w14:paraId="76F4E04F" w14:textId="77777777" w:rsidR="00B0085D" w:rsidRPr="00B0085D" w:rsidRDefault="00B0085D" w:rsidP="00B0085D">
      <w:pPr>
        <w:pStyle w:val="PCode"/>
        <w:rPr>
          <w:color w:val="D4D4D4"/>
          <w:lang w:val="en-US"/>
        </w:rPr>
      </w:pPr>
      <w:r w:rsidRPr="00B0085D">
        <w:rPr>
          <w:color w:val="D4D4D4"/>
          <w:lang w:val="en-US"/>
        </w:rPr>
        <w:lastRenderedPageBreak/>
        <w:t>    </w:t>
      </w:r>
      <w:r w:rsidRPr="00B0085D">
        <w:rPr>
          <w:color w:val="808080"/>
          <w:lang w:val="en-US"/>
        </w:rPr>
        <w:t>&lt;</w:t>
      </w:r>
      <w:r w:rsidRPr="00B0085D">
        <w:rPr>
          <w:lang w:val="en-US"/>
        </w:rPr>
        <w:t>link</w:t>
      </w:r>
      <w:r w:rsidRPr="00B0085D">
        <w:rPr>
          <w:color w:val="D4D4D4"/>
          <w:lang w:val="en-US"/>
        </w:rPr>
        <w:t> </w:t>
      </w:r>
      <w:r w:rsidRPr="00B0085D">
        <w:rPr>
          <w:color w:val="9CDCFE"/>
          <w:lang w:val="en-US"/>
        </w:rPr>
        <w:t>rel</w:t>
      </w:r>
      <w:r w:rsidRPr="00B0085D">
        <w:rPr>
          <w:color w:val="D4D4D4"/>
          <w:lang w:val="en-US"/>
        </w:rPr>
        <w:t>=</w:t>
      </w:r>
      <w:r w:rsidRPr="00B0085D">
        <w:rPr>
          <w:color w:val="CE9178"/>
          <w:lang w:val="en-US"/>
        </w:rPr>
        <w:t>"stylesheet"</w:t>
      </w:r>
      <w:r w:rsidRPr="00B0085D">
        <w:rPr>
          <w:color w:val="D4D4D4"/>
          <w:lang w:val="en-US"/>
        </w:rPr>
        <w:t> </w:t>
      </w:r>
      <w:r w:rsidRPr="00B0085D">
        <w:rPr>
          <w:color w:val="9CDCFE"/>
          <w:lang w:val="en-US"/>
        </w:rPr>
        <w:t>href</w:t>
      </w:r>
      <w:r w:rsidRPr="00B0085D">
        <w:rPr>
          <w:color w:val="D4D4D4"/>
          <w:lang w:val="en-US"/>
        </w:rPr>
        <w:t>=</w:t>
      </w:r>
      <w:r w:rsidRPr="00B0085D">
        <w:rPr>
          <w:color w:val="CE9178"/>
          <w:lang w:val="en-US"/>
        </w:rPr>
        <w:t>"https://cdnjs.cloudflare.com/ajax/libs/fullPage.js/3.1.0/fullpage.min.css"</w:t>
      </w:r>
      <w:r w:rsidRPr="00B0085D">
        <w:rPr>
          <w:color w:val="D4D4D4"/>
          <w:lang w:val="en-US"/>
        </w:rPr>
        <w:t> </w:t>
      </w:r>
      <w:r w:rsidRPr="00B0085D">
        <w:rPr>
          <w:color w:val="808080"/>
          <w:lang w:val="en-US"/>
        </w:rPr>
        <w:t>/&gt;</w:t>
      </w:r>
    </w:p>
    <w:p w14:paraId="2B4E3CAC" w14:textId="77777777" w:rsidR="00B0085D" w:rsidRPr="00B0085D" w:rsidRDefault="00B0085D" w:rsidP="00B0085D">
      <w:pPr>
        <w:pStyle w:val="PCode"/>
        <w:rPr>
          <w:color w:val="D4D4D4"/>
          <w:lang w:val="en-US"/>
        </w:rPr>
      </w:pPr>
      <w:r w:rsidRPr="00B0085D">
        <w:rPr>
          <w:color w:val="D4D4D4"/>
          <w:lang w:val="en-US"/>
        </w:rPr>
        <w:t>    </w:t>
      </w:r>
      <w:r w:rsidRPr="00B0085D">
        <w:rPr>
          <w:color w:val="808080"/>
          <w:lang w:val="en-US"/>
        </w:rPr>
        <w:t>&lt;</w:t>
      </w:r>
      <w:r w:rsidRPr="00B0085D">
        <w:rPr>
          <w:lang w:val="en-US"/>
        </w:rPr>
        <w:t>link</w:t>
      </w:r>
      <w:r w:rsidRPr="00B0085D">
        <w:rPr>
          <w:color w:val="D4D4D4"/>
          <w:lang w:val="en-US"/>
        </w:rPr>
        <w:t> </w:t>
      </w:r>
      <w:r w:rsidRPr="00B0085D">
        <w:rPr>
          <w:color w:val="9CDCFE"/>
          <w:lang w:val="en-US"/>
        </w:rPr>
        <w:t>rel</w:t>
      </w:r>
      <w:r w:rsidRPr="00B0085D">
        <w:rPr>
          <w:color w:val="D4D4D4"/>
          <w:lang w:val="en-US"/>
        </w:rPr>
        <w:t>=</w:t>
      </w:r>
      <w:r w:rsidRPr="00B0085D">
        <w:rPr>
          <w:color w:val="CE9178"/>
          <w:lang w:val="en-US"/>
        </w:rPr>
        <w:t>"stylesheet"</w:t>
      </w:r>
      <w:r w:rsidRPr="00B0085D">
        <w:rPr>
          <w:color w:val="D4D4D4"/>
          <w:lang w:val="en-US"/>
        </w:rPr>
        <w:t> </w:t>
      </w:r>
      <w:r w:rsidRPr="00B0085D">
        <w:rPr>
          <w:color w:val="9CDCFE"/>
          <w:lang w:val="en-US"/>
        </w:rPr>
        <w:t>href</w:t>
      </w:r>
      <w:r w:rsidRPr="00B0085D">
        <w:rPr>
          <w:color w:val="D4D4D4"/>
          <w:lang w:val="en-US"/>
        </w:rPr>
        <w:t>=</w:t>
      </w:r>
      <w:r w:rsidRPr="00B0085D">
        <w:rPr>
          <w:color w:val="CE9178"/>
          <w:lang w:val="en-US"/>
        </w:rPr>
        <w:t>"../style/style.css"</w:t>
      </w:r>
      <w:r w:rsidRPr="00B0085D">
        <w:rPr>
          <w:color w:val="808080"/>
          <w:lang w:val="en-US"/>
        </w:rPr>
        <w:t>&gt;</w:t>
      </w:r>
    </w:p>
    <w:p w14:paraId="737A63A1" w14:textId="50018F5D" w:rsidR="00B0085D" w:rsidRPr="00B0085D" w:rsidRDefault="00B0085D" w:rsidP="00B0085D">
      <w:pPr>
        <w:pStyle w:val="PCode"/>
        <w:rPr>
          <w:color w:val="D4D4D4"/>
        </w:rPr>
      </w:pPr>
      <w:r w:rsidRPr="00B0085D">
        <w:rPr>
          <w:color w:val="D4D4D4"/>
          <w:lang w:val="en-US"/>
        </w:rPr>
        <w:t>    </w:t>
      </w:r>
      <w:r w:rsidRPr="00B0085D">
        <w:rPr>
          <w:color w:val="6A9955"/>
        </w:rPr>
        <w:t>&lt;!----------| Script JS et Jquerry|---------------&gt;</w:t>
      </w:r>
    </w:p>
    <w:p w14:paraId="394D0CD4" w14:textId="77777777" w:rsidR="00B0085D" w:rsidRPr="00B0085D" w:rsidRDefault="00B0085D" w:rsidP="00B0085D">
      <w:pPr>
        <w:pStyle w:val="PCode"/>
        <w:rPr>
          <w:color w:val="D4D4D4"/>
        </w:rPr>
      </w:pPr>
      <w:r w:rsidRPr="00B0085D">
        <w:rPr>
          <w:color w:val="D4D4D4"/>
        </w:rPr>
        <w:t>    </w:t>
      </w:r>
      <w:r w:rsidRPr="00B0085D">
        <w:rPr>
          <w:color w:val="808080"/>
        </w:rPr>
        <w:t>&lt;</w:t>
      </w:r>
      <w:r w:rsidRPr="00B0085D">
        <w:t>script</w:t>
      </w:r>
      <w:r w:rsidRPr="00B0085D">
        <w:rPr>
          <w:color w:val="D4D4D4"/>
        </w:rPr>
        <w:t> </w:t>
      </w:r>
      <w:r w:rsidRPr="00B0085D">
        <w:rPr>
          <w:color w:val="9CDCFE"/>
        </w:rPr>
        <w:t>src</w:t>
      </w:r>
      <w:r w:rsidRPr="00B0085D">
        <w:rPr>
          <w:color w:val="D4D4D4"/>
        </w:rPr>
        <w:t>=</w:t>
      </w:r>
      <w:r w:rsidRPr="00B0085D">
        <w:rPr>
          <w:color w:val="CE9178"/>
        </w:rPr>
        <w:t>"../script/serviceAPI.js"</w:t>
      </w:r>
      <w:r w:rsidRPr="00B0085D">
        <w:rPr>
          <w:color w:val="808080"/>
        </w:rPr>
        <w:t>&gt;&lt;/</w:t>
      </w:r>
      <w:r w:rsidRPr="00B0085D">
        <w:t>script</w:t>
      </w:r>
      <w:r w:rsidRPr="00B0085D">
        <w:rPr>
          <w:color w:val="808080"/>
        </w:rPr>
        <w:t>&gt;</w:t>
      </w:r>
    </w:p>
    <w:p w14:paraId="5BF1E5E0" w14:textId="77777777" w:rsidR="00B0085D" w:rsidRPr="00B0085D" w:rsidRDefault="00B0085D" w:rsidP="00B0085D">
      <w:pPr>
        <w:pStyle w:val="PCode"/>
        <w:rPr>
          <w:color w:val="D4D4D4"/>
        </w:rPr>
      </w:pPr>
      <w:r w:rsidRPr="00B0085D">
        <w:rPr>
          <w:color w:val="D4D4D4"/>
        </w:rPr>
        <w:t>    </w:t>
      </w:r>
      <w:r w:rsidRPr="00B0085D">
        <w:rPr>
          <w:color w:val="808080"/>
        </w:rPr>
        <w:t>&lt;</w:t>
      </w:r>
      <w:r w:rsidRPr="00B0085D">
        <w:t>script</w:t>
      </w:r>
      <w:r w:rsidRPr="00B0085D">
        <w:rPr>
          <w:color w:val="D4D4D4"/>
        </w:rPr>
        <w:t> </w:t>
      </w:r>
      <w:r w:rsidRPr="00B0085D">
        <w:rPr>
          <w:color w:val="9CDCFE"/>
        </w:rPr>
        <w:t>src</w:t>
      </w:r>
      <w:r w:rsidRPr="00B0085D">
        <w:rPr>
          <w:color w:val="D4D4D4"/>
        </w:rPr>
        <w:t>=</w:t>
      </w:r>
      <w:r w:rsidRPr="00B0085D">
        <w:rPr>
          <w:color w:val="CE9178"/>
        </w:rPr>
        <w:t>"../script/script.js"</w:t>
      </w:r>
      <w:r w:rsidRPr="00B0085D">
        <w:rPr>
          <w:color w:val="808080"/>
        </w:rPr>
        <w:t>&gt;&lt;/</w:t>
      </w:r>
      <w:r w:rsidRPr="00B0085D">
        <w:t>script</w:t>
      </w:r>
      <w:r w:rsidRPr="00B0085D">
        <w:rPr>
          <w:color w:val="808080"/>
        </w:rPr>
        <w:t>&gt;</w:t>
      </w:r>
    </w:p>
    <w:p w14:paraId="6A0C9970" w14:textId="77777777" w:rsidR="00B0085D" w:rsidRPr="00B0085D" w:rsidRDefault="00B0085D" w:rsidP="00B0085D">
      <w:pPr>
        <w:pStyle w:val="PCode"/>
        <w:rPr>
          <w:color w:val="D4D4D4"/>
        </w:rPr>
      </w:pPr>
      <w:r w:rsidRPr="00B0085D">
        <w:rPr>
          <w:color w:val="D4D4D4"/>
        </w:rPr>
        <w:t>    </w:t>
      </w:r>
      <w:r w:rsidRPr="00B0085D">
        <w:rPr>
          <w:color w:val="808080"/>
        </w:rPr>
        <w:t>&lt;</w:t>
      </w:r>
      <w:r w:rsidRPr="00B0085D">
        <w:t>script</w:t>
      </w:r>
      <w:r w:rsidRPr="00B0085D">
        <w:rPr>
          <w:color w:val="D4D4D4"/>
        </w:rPr>
        <w:t> </w:t>
      </w:r>
      <w:r w:rsidRPr="00B0085D">
        <w:rPr>
          <w:color w:val="9CDCFE"/>
        </w:rPr>
        <w:t>src</w:t>
      </w:r>
      <w:r w:rsidRPr="00B0085D">
        <w:rPr>
          <w:color w:val="D4D4D4"/>
        </w:rPr>
        <w:t>=</w:t>
      </w:r>
      <w:r w:rsidRPr="00B0085D">
        <w:rPr>
          <w:color w:val="CE9178"/>
        </w:rPr>
        <w:t>"https://code.jquery.com/jquery-3.6.0.min.js"</w:t>
      </w:r>
      <w:r w:rsidRPr="00B0085D">
        <w:rPr>
          <w:color w:val="808080"/>
        </w:rPr>
        <w:t>&gt;&lt;/</w:t>
      </w:r>
      <w:r w:rsidRPr="00B0085D">
        <w:t>script</w:t>
      </w:r>
      <w:r w:rsidRPr="00B0085D">
        <w:rPr>
          <w:color w:val="808080"/>
        </w:rPr>
        <w:t>&gt;</w:t>
      </w:r>
    </w:p>
    <w:p w14:paraId="00676071" w14:textId="77777777" w:rsidR="00B0085D" w:rsidRPr="00B0085D" w:rsidRDefault="00B0085D" w:rsidP="00B0085D">
      <w:pPr>
        <w:pStyle w:val="PCode"/>
        <w:rPr>
          <w:color w:val="D4D4D4"/>
          <w:lang w:val="en-US"/>
        </w:rPr>
      </w:pPr>
      <w:r w:rsidRPr="00B0085D">
        <w:rPr>
          <w:color w:val="808080"/>
          <w:lang w:val="en-US"/>
        </w:rPr>
        <w:t>&lt;/</w:t>
      </w:r>
      <w:r w:rsidRPr="00B0085D">
        <w:rPr>
          <w:lang w:val="en-US"/>
        </w:rPr>
        <w:t>head</w:t>
      </w:r>
      <w:r w:rsidRPr="00B0085D">
        <w:rPr>
          <w:color w:val="808080"/>
          <w:lang w:val="en-US"/>
        </w:rPr>
        <w:t>&gt;</w:t>
      </w:r>
    </w:p>
    <w:p w14:paraId="18EB811B" w14:textId="77777777" w:rsidR="00B0085D" w:rsidRPr="00B0085D" w:rsidRDefault="00B0085D" w:rsidP="00B0085D">
      <w:pPr>
        <w:pStyle w:val="PCode"/>
        <w:rPr>
          <w:color w:val="D4D4D4"/>
          <w:lang w:val="en-US"/>
        </w:rPr>
      </w:pPr>
    </w:p>
    <w:p w14:paraId="1DC4A92D" w14:textId="458098B3" w:rsidR="00B0085D" w:rsidRPr="00B0085D" w:rsidRDefault="00B0085D" w:rsidP="00B0085D">
      <w:pPr>
        <w:pStyle w:val="PCode"/>
        <w:rPr>
          <w:color w:val="D4D4D4"/>
          <w:lang w:val="en-US"/>
        </w:rPr>
      </w:pPr>
      <w:r w:rsidRPr="00B0085D">
        <w:rPr>
          <w:color w:val="6A9955"/>
          <w:lang w:val="en-US"/>
        </w:rPr>
        <w:t>&lt;!---</w:t>
      </w:r>
      <w:r>
        <w:rPr>
          <w:color w:val="6A9955"/>
          <w:lang w:val="en-US"/>
        </w:rPr>
        <w:t>-----</w:t>
      </w:r>
      <w:r w:rsidRPr="00B0085D">
        <w:rPr>
          <w:color w:val="6A9955"/>
          <w:lang w:val="en-US"/>
        </w:rPr>
        <w:t>---| Corps de page |-----------&gt;</w:t>
      </w:r>
    </w:p>
    <w:p w14:paraId="1C9AE651" w14:textId="77777777" w:rsidR="00B0085D" w:rsidRPr="00B0085D" w:rsidRDefault="00B0085D" w:rsidP="00B0085D">
      <w:pPr>
        <w:pStyle w:val="PCode"/>
        <w:rPr>
          <w:color w:val="D4D4D4"/>
          <w:lang w:val="en-US"/>
        </w:rPr>
      </w:pPr>
      <w:r w:rsidRPr="00B0085D">
        <w:rPr>
          <w:color w:val="808080"/>
          <w:lang w:val="en-US"/>
        </w:rPr>
        <w:t>&lt;</w:t>
      </w:r>
      <w:r w:rsidRPr="00B0085D">
        <w:rPr>
          <w:lang w:val="en-US"/>
        </w:rPr>
        <w:t>body</w:t>
      </w:r>
      <w:r w:rsidRPr="00B0085D">
        <w:rPr>
          <w:color w:val="D4D4D4"/>
          <w:lang w:val="en-US"/>
        </w:rPr>
        <w:t> </w:t>
      </w:r>
      <w:r w:rsidRPr="00B0085D">
        <w:rPr>
          <w:color w:val="9CDCFE"/>
          <w:lang w:val="en-US"/>
        </w:rPr>
        <w:t>class</w:t>
      </w:r>
      <w:r w:rsidRPr="00B0085D">
        <w:rPr>
          <w:color w:val="D4D4D4"/>
          <w:lang w:val="en-US"/>
        </w:rPr>
        <w:t>=</w:t>
      </w:r>
      <w:r w:rsidRPr="00B0085D">
        <w:rPr>
          <w:color w:val="CE9178"/>
          <w:lang w:val="en-US"/>
        </w:rPr>
        <w:t>"page"</w:t>
      </w:r>
      <w:r w:rsidRPr="00B0085D">
        <w:rPr>
          <w:color w:val="D4D4D4"/>
          <w:lang w:val="en-US"/>
        </w:rPr>
        <w:t> </w:t>
      </w:r>
      <w:r w:rsidRPr="00B0085D">
        <w:rPr>
          <w:color w:val="9CDCFE"/>
          <w:lang w:val="en-US"/>
        </w:rPr>
        <w:t>onload</w:t>
      </w:r>
      <w:r w:rsidRPr="00B0085D">
        <w:rPr>
          <w:color w:val="D4D4D4"/>
          <w:lang w:val="en-US"/>
        </w:rPr>
        <w:t>=</w:t>
      </w:r>
      <w:r w:rsidRPr="00B0085D">
        <w:rPr>
          <w:color w:val="CE9178"/>
          <w:lang w:val="en-US"/>
        </w:rPr>
        <w:t>"</w:t>
      </w:r>
      <w:r w:rsidRPr="00B0085D">
        <w:rPr>
          <w:color w:val="DCDCAA"/>
          <w:lang w:val="en-US"/>
        </w:rPr>
        <w:t>onloadLancements</w:t>
      </w:r>
      <w:r w:rsidRPr="00B0085D">
        <w:rPr>
          <w:color w:val="CE9178"/>
          <w:lang w:val="en-US"/>
        </w:rPr>
        <w:t>('launches')"</w:t>
      </w:r>
      <w:r w:rsidRPr="00B0085D">
        <w:rPr>
          <w:color w:val="808080"/>
          <w:lang w:val="en-US"/>
        </w:rPr>
        <w:t>&gt;</w:t>
      </w:r>
    </w:p>
    <w:p w14:paraId="7D827B9A" w14:textId="48EDA6C5" w:rsidR="00B0085D" w:rsidRPr="00F174D4" w:rsidRDefault="00B0085D" w:rsidP="00B0085D">
      <w:pPr>
        <w:pStyle w:val="PCode"/>
        <w:rPr>
          <w:color w:val="D4D4D4"/>
          <w:lang w:val="en-US"/>
        </w:rPr>
      </w:pPr>
      <w:r w:rsidRPr="00B0085D">
        <w:rPr>
          <w:color w:val="D4D4D4"/>
          <w:lang w:val="en-US"/>
        </w:rPr>
        <w:t>    </w:t>
      </w:r>
      <w:r w:rsidRPr="00F174D4">
        <w:rPr>
          <w:color w:val="6A9955"/>
          <w:lang w:val="en-US"/>
        </w:rPr>
        <w:t>&lt;!------------------| Menu Nav |--------------------&gt;</w:t>
      </w:r>
    </w:p>
    <w:p w14:paraId="11CCBC68" w14:textId="77777777" w:rsidR="00B0085D" w:rsidRPr="00B0085D" w:rsidRDefault="00B0085D" w:rsidP="00B0085D">
      <w:pPr>
        <w:pStyle w:val="PCode"/>
        <w:rPr>
          <w:color w:val="D4D4D4"/>
          <w:lang w:val="en-US"/>
        </w:rPr>
      </w:pPr>
      <w:r w:rsidRPr="00F174D4">
        <w:rPr>
          <w:color w:val="D4D4D4"/>
          <w:lang w:val="en-US"/>
        </w:rPr>
        <w:t>    </w:t>
      </w:r>
      <w:r w:rsidRPr="00B0085D">
        <w:rPr>
          <w:color w:val="808080"/>
          <w:lang w:val="en-US"/>
        </w:rPr>
        <w:t>&lt;</w:t>
      </w:r>
      <w:r w:rsidRPr="00B0085D">
        <w:rPr>
          <w:lang w:val="en-US"/>
        </w:rPr>
        <w:t>nav</w:t>
      </w:r>
      <w:r w:rsidRPr="00B0085D">
        <w:rPr>
          <w:color w:val="808080"/>
          <w:lang w:val="en-US"/>
        </w:rPr>
        <w:t>&gt;</w:t>
      </w:r>
    </w:p>
    <w:p w14:paraId="7664A630" w14:textId="77777777" w:rsidR="00B0085D" w:rsidRPr="00B0085D" w:rsidRDefault="00B0085D" w:rsidP="00B0085D">
      <w:pPr>
        <w:pStyle w:val="PCode"/>
        <w:rPr>
          <w:color w:val="D4D4D4"/>
          <w:lang w:val="en-US"/>
        </w:rPr>
      </w:pPr>
      <w:r w:rsidRPr="00B0085D">
        <w:rPr>
          <w:color w:val="D4D4D4"/>
          <w:lang w:val="en-US"/>
        </w:rPr>
        <w:t>        </w:t>
      </w:r>
      <w:r w:rsidRPr="00B0085D">
        <w:rPr>
          <w:color w:val="808080"/>
          <w:lang w:val="en-US"/>
        </w:rPr>
        <w:t>&lt;</w:t>
      </w:r>
      <w:r w:rsidRPr="00B0085D">
        <w:rPr>
          <w:lang w:val="en-US"/>
        </w:rPr>
        <w:t>ul</w:t>
      </w:r>
      <w:r w:rsidRPr="00B0085D">
        <w:rPr>
          <w:color w:val="808080"/>
          <w:lang w:val="en-US"/>
        </w:rPr>
        <w:t>&gt;</w:t>
      </w:r>
    </w:p>
    <w:p w14:paraId="0E48796D" w14:textId="77777777" w:rsidR="00B0085D" w:rsidRPr="00B0085D" w:rsidRDefault="00B0085D" w:rsidP="00B0085D">
      <w:pPr>
        <w:pStyle w:val="PCode"/>
        <w:rPr>
          <w:color w:val="D4D4D4"/>
          <w:lang w:val="en-US"/>
        </w:rPr>
      </w:pPr>
      <w:r w:rsidRPr="00B0085D">
        <w:rPr>
          <w:color w:val="D4D4D4"/>
          <w:lang w:val="en-US"/>
        </w:rPr>
        <w:t>            </w:t>
      </w:r>
      <w:r w:rsidRPr="00B0085D">
        <w:rPr>
          <w:color w:val="808080"/>
          <w:lang w:val="en-US"/>
        </w:rPr>
        <w:t>&lt;</w:t>
      </w:r>
      <w:r w:rsidRPr="00B0085D">
        <w:rPr>
          <w:lang w:val="en-US"/>
        </w:rPr>
        <w:t>div</w:t>
      </w:r>
      <w:r w:rsidRPr="00B0085D">
        <w:rPr>
          <w:color w:val="D4D4D4"/>
          <w:lang w:val="en-US"/>
        </w:rPr>
        <w:t> </w:t>
      </w:r>
      <w:r w:rsidRPr="00B0085D">
        <w:rPr>
          <w:color w:val="9CDCFE"/>
          <w:lang w:val="en-US"/>
        </w:rPr>
        <w:t>class</w:t>
      </w:r>
      <w:r w:rsidRPr="00B0085D">
        <w:rPr>
          <w:color w:val="D4D4D4"/>
          <w:lang w:val="en-US"/>
        </w:rPr>
        <w:t>=</w:t>
      </w:r>
      <w:r w:rsidRPr="00B0085D">
        <w:rPr>
          <w:color w:val="CE9178"/>
          <w:lang w:val="en-US"/>
        </w:rPr>
        <w:t>"home"</w:t>
      </w:r>
      <w:r w:rsidRPr="00B0085D">
        <w:rPr>
          <w:color w:val="808080"/>
          <w:lang w:val="en-US"/>
        </w:rPr>
        <w:t>&gt;</w:t>
      </w:r>
    </w:p>
    <w:p w14:paraId="0D66F2FD" w14:textId="77777777" w:rsidR="00B0085D" w:rsidRPr="006C0811" w:rsidRDefault="00B0085D" w:rsidP="00B0085D">
      <w:pPr>
        <w:pStyle w:val="PCode"/>
        <w:rPr>
          <w:color w:val="D4D4D4"/>
          <w:lang w:val="it-IT"/>
        </w:rPr>
      </w:pPr>
      <w:r w:rsidRPr="00B0085D">
        <w:rPr>
          <w:color w:val="D4D4D4"/>
          <w:lang w:val="en-US"/>
        </w:rPr>
        <w:t>                </w:t>
      </w:r>
      <w:r w:rsidRPr="006C0811">
        <w:rPr>
          <w:color w:val="808080"/>
          <w:lang w:val="it-IT"/>
        </w:rPr>
        <w:t>&lt;</w:t>
      </w:r>
      <w:r w:rsidRPr="006C0811">
        <w:rPr>
          <w:lang w:val="it-IT"/>
        </w:rPr>
        <w:t>li</w:t>
      </w:r>
      <w:r w:rsidRPr="006C0811">
        <w:rPr>
          <w:color w:val="808080"/>
          <w:lang w:val="it-IT"/>
        </w:rPr>
        <w:t>&gt;&lt;</w:t>
      </w:r>
      <w:r w:rsidRPr="006C0811">
        <w:rPr>
          <w:lang w:val="it-IT"/>
        </w:rPr>
        <w:t>a</w:t>
      </w:r>
      <w:r w:rsidRPr="006C0811">
        <w:rPr>
          <w:color w:val="D4D4D4"/>
          <w:lang w:val="it-IT"/>
        </w:rPr>
        <w:t> </w:t>
      </w:r>
      <w:r w:rsidRPr="006C0811">
        <w:rPr>
          <w:color w:val="9CDCFE"/>
          <w:lang w:val="it-IT"/>
        </w:rPr>
        <w:t>href</w:t>
      </w:r>
      <w:r w:rsidRPr="006C0811">
        <w:rPr>
          <w:color w:val="D4D4D4"/>
          <w:lang w:val="it-IT"/>
        </w:rPr>
        <w:t>=</w:t>
      </w:r>
      <w:r w:rsidRPr="006C0811">
        <w:rPr>
          <w:color w:val="CE9178"/>
          <w:lang w:val="it-IT"/>
        </w:rPr>
        <w:t>"../indexPP.html"</w:t>
      </w:r>
      <w:r w:rsidRPr="006C0811">
        <w:rPr>
          <w:color w:val="808080"/>
          <w:lang w:val="it-IT"/>
        </w:rPr>
        <w:t>&gt;</w:t>
      </w:r>
      <w:r w:rsidRPr="006C0811">
        <w:rPr>
          <w:color w:val="D4D4D4"/>
          <w:lang w:val="it-IT"/>
        </w:rPr>
        <w:t>Acceuil</w:t>
      </w:r>
      <w:r w:rsidRPr="006C0811">
        <w:rPr>
          <w:color w:val="808080"/>
          <w:lang w:val="it-IT"/>
        </w:rPr>
        <w:t>&lt;/</w:t>
      </w:r>
      <w:r w:rsidRPr="006C0811">
        <w:rPr>
          <w:lang w:val="it-IT"/>
        </w:rPr>
        <w:t>a</w:t>
      </w:r>
      <w:r w:rsidRPr="006C0811">
        <w:rPr>
          <w:color w:val="808080"/>
          <w:lang w:val="it-IT"/>
        </w:rPr>
        <w:t>&gt;&lt;/</w:t>
      </w:r>
      <w:r w:rsidRPr="006C0811">
        <w:rPr>
          <w:lang w:val="it-IT"/>
        </w:rPr>
        <w:t>li</w:t>
      </w:r>
      <w:r w:rsidRPr="006C0811">
        <w:rPr>
          <w:color w:val="808080"/>
          <w:lang w:val="it-IT"/>
        </w:rPr>
        <w:t>&gt;</w:t>
      </w:r>
    </w:p>
    <w:p w14:paraId="418483B7" w14:textId="77777777" w:rsidR="00B0085D" w:rsidRPr="006C0811" w:rsidRDefault="00B0085D" w:rsidP="00B0085D">
      <w:pPr>
        <w:pStyle w:val="PCode"/>
        <w:rPr>
          <w:color w:val="D4D4D4"/>
          <w:lang w:val="it-IT"/>
        </w:rPr>
      </w:pPr>
      <w:r w:rsidRPr="006C0811">
        <w:rPr>
          <w:color w:val="D4D4D4"/>
          <w:lang w:val="it-IT"/>
        </w:rPr>
        <w:t>            </w:t>
      </w:r>
      <w:r w:rsidRPr="006C0811">
        <w:rPr>
          <w:color w:val="808080"/>
          <w:lang w:val="it-IT"/>
        </w:rPr>
        <w:t>&lt;/</w:t>
      </w:r>
      <w:r w:rsidRPr="006C0811">
        <w:rPr>
          <w:lang w:val="it-IT"/>
        </w:rPr>
        <w:t>div</w:t>
      </w:r>
      <w:r w:rsidRPr="006C0811">
        <w:rPr>
          <w:color w:val="808080"/>
          <w:lang w:val="it-IT"/>
        </w:rPr>
        <w:t>&gt;</w:t>
      </w:r>
    </w:p>
    <w:p w14:paraId="13BDD8FA" w14:textId="77777777" w:rsidR="00B0085D" w:rsidRPr="006C0811" w:rsidRDefault="00B0085D" w:rsidP="00B0085D">
      <w:pPr>
        <w:pStyle w:val="PCode"/>
        <w:rPr>
          <w:color w:val="D4D4D4"/>
          <w:lang w:val="it-IT"/>
        </w:rPr>
      </w:pPr>
      <w:r w:rsidRPr="006C0811">
        <w:rPr>
          <w:color w:val="D4D4D4"/>
          <w:lang w:val="it-IT"/>
        </w:rPr>
        <w:t>            </w:t>
      </w:r>
      <w:r w:rsidRPr="006C0811">
        <w:rPr>
          <w:color w:val="808080"/>
          <w:lang w:val="it-IT"/>
        </w:rPr>
        <w:t>&lt;</w:t>
      </w:r>
      <w:r w:rsidRPr="006C0811">
        <w:rPr>
          <w:lang w:val="it-IT"/>
        </w:rPr>
        <w:t>div</w:t>
      </w:r>
      <w:r w:rsidRPr="006C0811">
        <w:rPr>
          <w:color w:val="808080"/>
          <w:lang w:val="it-IT"/>
        </w:rPr>
        <w:t>&gt;</w:t>
      </w:r>
    </w:p>
    <w:p w14:paraId="7539ABF5" w14:textId="77777777" w:rsidR="00B0085D" w:rsidRPr="006C0811" w:rsidRDefault="00B0085D" w:rsidP="00B0085D">
      <w:pPr>
        <w:pStyle w:val="PCode"/>
        <w:rPr>
          <w:color w:val="D4D4D4"/>
          <w:lang w:val="it-IT"/>
        </w:rPr>
      </w:pPr>
      <w:r w:rsidRPr="006C0811">
        <w:rPr>
          <w:color w:val="D4D4D4"/>
          <w:lang w:val="it-IT"/>
        </w:rPr>
        <w:t>                </w:t>
      </w:r>
      <w:r w:rsidRPr="006C0811">
        <w:rPr>
          <w:color w:val="808080"/>
          <w:lang w:val="it-IT"/>
        </w:rPr>
        <w:t>&lt;</w:t>
      </w:r>
      <w:r w:rsidRPr="006C0811">
        <w:rPr>
          <w:lang w:val="it-IT"/>
        </w:rPr>
        <w:t>li</w:t>
      </w:r>
      <w:r w:rsidRPr="006C0811">
        <w:rPr>
          <w:color w:val="808080"/>
          <w:lang w:val="it-IT"/>
        </w:rPr>
        <w:t>&gt;&lt;</w:t>
      </w:r>
      <w:r w:rsidRPr="006C0811">
        <w:rPr>
          <w:lang w:val="it-IT"/>
        </w:rPr>
        <w:t>a</w:t>
      </w:r>
      <w:r w:rsidRPr="006C0811">
        <w:rPr>
          <w:color w:val="D4D4D4"/>
          <w:lang w:val="it-IT"/>
        </w:rPr>
        <w:t> </w:t>
      </w:r>
      <w:r w:rsidRPr="006C0811">
        <w:rPr>
          <w:color w:val="9CDCFE"/>
          <w:lang w:val="it-IT"/>
        </w:rPr>
        <w:t>href</w:t>
      </w:r>
      <w:r w:rsidRPr="006C0811">
        <w:rPr>
          <w:color w:val="D4D4D4"/>
          <w:lang w:val="it-IT"/>
        </w:rPr>
        <w:t>=</w:t>
      </w:r>
      <w:r w:rsidRPr="006C0811">
        <w:rPr>
          <w:color w:val="CE9178"/>
          <w:lang w:val="it-IT"/>
        </w:rPr>
        <w:t>"vehicles.html"</w:t>
      </w:r>
      <w:r w:rsidRPr="006C0811">
        <w:rPr>
          <w:color w:val="808080"/>
          <w:lang w:val="it-IT"/>
        </w:rPr>
        <w:t>&gt;</w:t>
      </w:r>
      <w:r w:rsidRPr="006C0811">
        <w:rPr>
          <w:color w:val="D4D4D4"/>
          <w:lang w:val="it-IT"/>
        </w:rPr>
        <w:t>Véhicules</w:t>
      </w:r>
      <w:r w:rsidRPr="006C0811">
        <w:rPr>
          <w:color w:val="808080"/>
          <w:lang w:val="it-IT"/>
        </w:rPr>
        <w:t>&lt;/</w:t>
      </w:r>
      <w:r w:rsidRPr="006C0811">
        <w:rPr>
          <w:lang w:val="it-IT"/>
        </w:rPr>
        <w:t>a</w:t>
      </w:r>
      <w:r w:rsidRPr="006C0811">
        <w:rPr>
          <w:color w:val="808080"/>
          <w:lang w:val="it-IT"/>
        </w:rPr>
        <w:t>&gt;&lt;/</w:t>
      </w:r>
      <w:r w:rsidRPr="006C0811">
        <w:rPr>
          <w:lang w:val="it-IT"/>
        </w:rPr>
        <w:t>li</w:t>
      </w:r>
      <w:r w:rsidRPr="006C0811">
        <w:rPr>
          <w:color w:val="808080"/>
          <w:lang w:val="it-IT"/>
        </w:rPr>
        <w:t>&gt;</w:t>
      </w:r>
    </w:p>
    <w:p w14:paraId="4086DE99" w14:textId="77777777" w:rsidR="00B0085D" w:rsidRPr="006C0811" w:rsidRDefault="00B0085D" w:rsidP="00B0085D">
      <w:pPr>
        <w:pStyle w:val="PCode"/>
        <w:rPr>
          <w:color w:val="D4D4D4"/>
          <w:lang w:val="it-IT"/>
        </w:rPr>
      </w:pPr>
      <w:r w:rsidRPr="006C0811">
        <w:rPr>
          <w:color w:val="D4D4D4"/>
          <w:lang w:val="it-IT"/>
        </w:rPr>
        <w:t>                </w:t>
      </w:r>
      <w:r w:rsidRPr="006C0811">
        <w:rPr>
          <w:color w:val="808080"/>
          <w:lang w:val="it-IT"/>
        </w:rPr>
        <w:t>&lt;</w:t>
      </w:r>
      <w:r w:rsidRPr="006C0811">
        <w:rPr>
          <w:lang w:val="it-IT"/>
        </w:rPr>
        <w:t>li</w:t>
      </w:r>
      <w:r w:rsidRPr="006C0811">
        <w:rPr>
          <w:color w:val="808080"/>
          <w:lang w:val="it-IT"/>
        </w:rPr>
        <w:t>&gt;&lt;</w:t>
      </w:r>
      <w:r w:rsidRPr="006C0811">
        <w:rPr>
          <w:lang w:val="it-IT"/>
        </w:rPr>
        <w:t>a</w:t>
      </w:r>
      <w:r w:rsidRPr="006C0811">
        <w:rPr>
          <w:color w:val="D4D4D4"/>
          <w:lang w:val="it-IT"/>
        </w:rPr>
        <w:t> </w:t>
      </w:r>
      <w:r w:rsidRPr="006C0811">
        <w:rPr>
          <w:color w:val="9CDCFE"/>
          <w:lang w:val="it-IT"/>
        </w:rPr>
        <w:t>href</w:t>
      </w:r>
      <w:r w:rsidRPr="006C0811">
        <w:rPr>
          <w:color w:val="D4D4D4"/>
          <w:lang w:val="it-IT"/>
        </w:rPr>
        <w:t>=</w:t>
      </w:r>
      <w:r w:rsidRPr="006C0811">
        <w:rPr>
          <w:color w:val="CE9178"/>
          <w:lang w:val="it-IT"/>
        </w:rPr>
        <w:t>"capsules.html"</w:t>
      </w:r>
      <w:r w:rsidRPr="006C0811">
        <w:rPr>
          <w:color w:val="808080"/>
          <w:lang w:val="it-IT"/>
        </w:rPr>
        <w:t>&gt;</w:t>
      </w:r>
      <w:r w:rsidRPr="006C0811">
        <w:rPr>
          <w:color w:val="D4D4D4"/>
          <w:lang w:val="it-IT"/>
        </w:rPr>
        <w:t>Capsules</w:t>
      </w:r>
      <w:r w:rsidRPr="006C0811">
        <w:rPr>
          <w:color w:val="808080"/>
          <w:lang w:val="it-IT"/>
        </w:rPr>
        <w:t>&lt;/</w:t>
      </w:r>
      <w:r w:rsidRPr="006C0811">
        <w:rPr>
          <w:lang w:val="it-IT"/>
        </w:rPr>
        <w:t>a</w:t>
      </w:r>
      <w:r w:rsidRPr="006C0811">
        <w:rPr>
          <w:color w:val="808080"/>
          <w:lang w:val="it-IT"/>
        </w:rPr>
        <w:t>&gt;&lt;/</w:t>
      </w:r>
      <w:r w:rsidRPr="006C0811">
        <w:rPr>
          <w:lang w:val="it-IT"/>
        </w:rPr>
        <w:t>li</w:t>
      </w:r>
      <w:r w:rsidRPr="006C0811">
        <w:rPr>
          <w:color w:val="808080"/>
          <w:lang w:val="it-IT"/>
        </w:rPr>
        <w:t>&gt;</w:t>
      </w:r>
    </w:p>
    <w:p w14:paraId="11167285" w14:textId="77777777" w:rsidR="00B0085D" w:rsidRPr="006C0811" w:rsidRDefault="00B0085D" w:rsidP="00B0085D">
      <w:pPr>
        <w:pStyle w:val="PCode"/>
        <w:rPr>
          <w:color w:val="D4D4D4"/>
          <w:lang w:val="it-IT"/>
        </w:rPr>
      </w:pPr>
      <w:r w:rsidRPr="006C0811">
        <w:rPr>
          <w:color w:val="D4D4D4"/>
          <w:lang w:val="it-IT"/>
        </w:rPr>
        <w:t>                </w:t>
      </w:r>
      <w:r w:rsidRPr="006C0811">
        <w:rPr>
          <w:color w:val="808080"/>
          <w:lang w:val="it-IT"/>
        </w:rPr>
        <w:t>&lt;</w:t>
      </w:r>
      <w:r w:rsidRPr="006C0811">
        <w:rPr>
          <w:lang w:val="it-IT"/>
        </w:rPr>
        <w:t>li</w:t>
      </w:r>
      <w:r w:rsidRPr="006C0811">
        <w:rPr>
          <w:color w:val="808080"/>
          <w:lang w:val="it-IT"/>
        </w:rPr>
        <w:t>&gt;&lt;</w:t>
      </w:r>
      <w:r w:rsidRPr="006C0811">
        <w:rPr>
          <w:lang w:val="it-IT"/>
        </w:rPr>
        <w:t>a</w:t>
      </w:r>
      <w:r w:rsidRPr="006C0811">
        <w:rPr>
          <w:color w:val="D4D4D4"/>
          <w:lang w:val="it-IT"/>
        </w:rPr>
        <w:t> </w:t>
      </w:r>
      <w:r w:rsidRPr="006C0811">
        <w:rPr>
          <w:color w:val="9CDCFE"/>
          <w:lang w:val="it-IT"/>
        </w:rPr>
        <w:t>href</w:t>
      </w:r>
      <w:r w:rsidRPr="006C0811">
        <w:rPr>
          <w:color w:val="D4D4D4"/>
          <w:lang w:val="it-IT"/>
        </w:rPr>
        <w:t>=</w:t>
      </w:r>
      <w:r w:rsidRPr="006C0811">
        <w:rPr>
          <w:color w:val="CE9178"/>
          <w:lang w:val="it-IT"/>
        </w:rPr>
        <w:t>"crewMembers.html"</w:t>
      </w:r>
      <w:r w:rsidRPr="006C0811">
        <w:rPr>
          <w:color w:val="808080"/>
          <w:lang w:val="it-IT"/>
        </w:rPr>
        <w:t>&gt;</w:t>
      </w:r>
      <w:r w:rsidRPr="006C0811">
        <w:rPr>
          <w:color w:val="D4D4D4"/>
          <w:lang w:val="it-IT"/>
        </w:rPr>
        <w:t>Membres d'équipage</w:t>
      </w:r>
      <w:r w:rsidRPr="006C0811">
        <w:rPr>
          <w:color w:val="808080"/>
          <w:lang w:val="it-IT"/>
        </w:rPr>
        <w:t>&lt;/</w:t>
      </w:r>
      <w:r w:rsidRPr="006C0811">
        <w:rPr>
          <w:lang w:val="it-IT"/>
        </w:rPr>
        <w:t>a</w:t>
      </w:r>
      <w:r w:rsidRPr="006C0811">
        <w:rPr>
          <w:color w:val="808080"/>
          <w:lang w:val="it-IT"/>
        </w:rPr>
        <w:t>&gt;&lt;/</w:t>
      </w:r>
      <w:r w:rsidRPr="006C0811">
        <w:rPr>
          <w:lang w:val="it-IT"/>
        </w:rPr>
        <w:t>li</w:t>
      </w:r>
      <w:r w:rsidRPr="006C0811">
        <w:rPr>
          <w:color w:val="808080"/>
          <w:lang w:val="it-IT"/>
        </w:rPr>
        <w:t>&gt;</w:t>
      </w:r>
    </w:p>
    <w:p w14:paraId="2534111D" w14:textId="77777777" w:rsidR="00B0085D" w:rsidRPr="006C0811" w:rsidRDefault="00B0085D" w:rsidP="00B0085D">
      <w:pPr>
        <w:pStyle w:val="PCode"/>
        <w:rPr>
          <w:color w:val="D4D4D4"/>
          <w:lang w:val="it-IT"/>
        </w:rPr>
      </w:pPr>
      <w:r w:rsidRPr="006C0811">
        <w:rPr>
          <w:color w:val="D4D4D4"/>
          <w:lang w:val="it-IT"/>
        </w:rPr>
        <w:t>                </w:t>
      </w:r>
      <w:r w:rsidRPr="006C0811">
        <w:rPr>
          <w:color w:val="808080"/>
          <w:lang w:val="it-IT"/>
        </w:rPr>
        <w:t>&lt;</w:t>
      </w:r>
      <w:r w:rsidRPr="006C0811">
        <w:rPr>
          <w:lang w:val="it-IT"/>
        </w:rPr>
        <w:t>li</w:t>
      </w:r>
      <w:r w:rsidRPr="006C0811">
        <w:rPr>
          <w:color w:val="808080"/>
          <w:lang w:val="it-IT"/>
        </w:rPr>
        <w:t>&gt;&lt;</w:t>
      </w:r>
      <w:r w:rsidRPr="006C0811">
        <w:rPr>
          <w:lang w:val="it-IT"/>
        </w:rPr>
        <w:t>a</w:t>
      </w:r>
      <w:r w:rsidRPr="006C0811">
        <w:rPr>
          <w:color w:val="D4D4D4"/>
          <w:lang w:val="it-IT"/>
        </w:rPr>
        <w:t> </w:t>
      </w:r>
      <w:r w:rsidRPr="006C0811">
        <w:rPr>
          <w:color w:val="9CDCFE"/>
          <w:lang w:val="it-IT"/>
        </w:rPr>
        <w:t>href</w:t>
      </w:r>
      <w:r w:rsidRPr="006C0811">
        <w:rPr>
          <w:color w:val="D4D4D4"/>
          <w:lang w:val="it-IT"/>
        </w:rPr>
        <w:t>=</w:t>
      </w:r>
      <w:r w:rsidRPr="006C0811">
        <w:rPr>
          <w:color w:val="CE9178"/>
          <w:lang w:val="it-IT"/>
        </w:rPr>
        <w:t>"lunchpad.html"</w:t>
      </w:r>
      <w:r w:rsidRPr="006C0811">
        <w:rPr>
          <w:color w:val="808080"/>
          <w:lang w:val="it-IT"/>
        </w:rPr>
        <w:t>&gt;</w:t>
      </w:r>
      <w:r w:rsidRPr="006C0811">
        <w:rPr>
          <w:color w:val="D4D4D4"/>
          <w:lang w:val="it-IT"/>
        </w:rPr>
        <w:t>Blocs de lancements</w:t>
      </w:r>
      <w:r w:rsidRPr="006C0811">
        <w:rPr>
          <w:color w:val="808080"/>
          <w:lang w:val="it-IT"/>
        </w:rPr>
        <w:t>&lt;/</w:t>
      </w:r>
      <w:r w:rsidRPr="006C0811">
        <w:rPr>
          <w:lang w:val="it-IT"/>
        </w:rPr>
        <w:t>a</w:t>
      </w:r>
      <w:r w:rsidRPr="006C0811">
        <w:rPr>
          <w:color w:val="808080"/>
          <w:lang w:val="it-IT"/>
        </w:rPr>
        <w:t>&gt;&lt;/</w:t>
      </w:r>
      <w:r w:rsidRPr="006C0811">
        <w:rPr>
          <w:lang w:val="it-IT"/>
        </w:rPr>
        <w:t>li</w:t>
      </w:r>
      <w:r w:rsidRPr="006C0811">
        <w:rPr>
          <w:color w:val="808080"/>
          <w:lang w:val="it-IT"/>
        </w:rPr>
        <w:t>&gt;</w:t>
      </w:r>
    </w:p>
    <w:p w14:paraId="5981533C" w14:textId="77777777" w:rsidR="00B0085D" w:rsidRPr="006C0811" w:rsidRDefault="00B0085D" w:rsidP="00B0085D">
      <w:pPr>
        <w:pStyle w:val="PCode"/>
        <w:rPr>
          <w:color w:val="D4D4D4"/>
          <w:lang w:val="it-IT"/>
        </w:rPr>
      </w:pPr>
      <w:r w:rsidRPr="006C0811">
        <w:rPr>
          <w:color w:val="D4D4D4"/>
          <w:lang w:val="it-IT"/>
        </w:rPr>
        <w:t>                </w:t>
      </w:r>
      <w:r w:rsidRPr="006C0811">
        <w:rPr>
          <w:color w:val="808080"/>
          <w:lang w:val="it-IT"/>
        </w:rPr>
        <w:t>&lt;</w:t>
      </w:r>
      <w:r w:rsidRPr="006C0811">
        <w:rPr>
          <w:lang w:val="it-IT"/>
        </w:rPr>
        <w:t>li</w:t>
      </w:r>
      <w:r w:rsidRPr="006C0811">
        <w:rPr>
          <w:color w:val="808080"/>
          <w:lang w:val="it-IT"/>
        </w:rPr>
        <w:t>&gt;&lt;</w:t>
      </w:r>
      <w:r w:rsidRPr="006C0811">
        <w:rPr>
          <w:lang w:val="it-IT"/>
        </w:rPr>
        <w:t>a</w:t>
      </w:r>
      <w:r w:rsidRPr="006C0811">
        <w:rPr>
          <w:color w:val="D4D4D4"/>
          <w:lang w:val="it-IT"/>
        </w:rPr>
        <w:t> </w:t>
      </w:r>
      <w:r w:rsidRPr="006C0811">
        <w:rPr>
          <w:color w:val="9CDCFE"/>
          <w:lang w:val="it-IT"/>
        </w:rPr>
        <w:t>href</w:t>
      </w:r>
      <w:r w:rsidRPr="006C0811">
        <w:rPr>
          <w:color w:val="D4D4D4"/>
          <w:lang w:val="it-IT"/>
        </w:rPr>
        <w:t>=</w:t>
      </w:r>
      <w:r w:rsidRPr="006C0811">
        <w:rPr>
          <w:color w:val="CE9178"/>
          <w:lang w:val="it-IT"/>
        </w:rPr>
        <w:t>"landingpads.html"</w:t>
      </w:r>
      <w:r w:rsidRPr="006C0811">
        <w:rPr>
          <w:color w:val="808080"/>
          <w:lang w:val="it-IT"/>
        </w:rPr>
        <w:t>&gt;</w:t>
      </w:r>
      <w:r w:rsidRPr="006C0811">
        <w:rPr>
          <w:color w:val="D4D4D4"/>
          <w:lang w:val="it-IT"/>
        </w:rPr>
        <w:t>Blocs d'atterissages</w:t>
      </w:r>
      <w:r w:rsidRPr="006C0811">
        <w:rPr>
          <w:color w:val="808080"/>
          <w:lang w:val="it-IT"/>
        </w:rPr>
        <w:t>&lt;/</w:t>
      </w:r>
      <w:r w:rsidRPr="006C0811">
        <w:rPr>
          <w:lang w:val="it-IT"/>
        </w:rPr>
        <w:t>a</w:t>
      </w:r>
      <w:r w:rsidRPr="006C0811">
        <w:rPr>
          <w:color w:val="808080"/>
          <w:lang w:val="it-IT"/>
        </w:rPr>
        <w:t>&gt;&lt;/</w:t>
      </w:r>
      <w:r w:rsidRPr="006C0811">
        <w:rPr>
          <w:lang w:val="it-IT"/>
        </w:rPr>
        <w:t>li</w:t>
      </w:r>
      <w:r w:rsidRPr="006C0811">
        <w:rPr>
          <w:color w:val="808080"/>
          <w:lang w:val="it-IT"/>
        </w:rPr>
        <w:t>&gt;</w:t>
      </w:r>
    </w:p>
    <w:p w14:paraId="51630C7F" w14:textId="77777777" w:rsidR="00B0085D" w:rsidRPr="006C0811" w:rsidRDefault="00B0085D" w:rsidP="00B0085D">
      <w:pPr>
        <w:pStyle w:val="PCode"/>
        <w:rPr>
          <w:color w:val="D4D4D4"/>
          <w:lang w:val="it-IT"/>
        </w:rPr>
      </w:pPr>
      <w:r w:rsidRPr="006C0811">
        <w:rPr>
          <w:color w:val="D4D4D4"/>
          <w:lang w:val="it-IT"/>
        </w:rPr>
        <w:t>                </w:t>
      </w:r>
      <w:r w:rsidRPr="006C0811">
        <w:rPr>
          <w:color w:val="808080"/>
          <w:lang w:val="it-IT"/>
        </w:rPr>
        <w:t>&lt;</w:t>
      </w:r>
      <w:r w:rsidRPr="006C0811">
        <w:rPr>
          <w:lang w:val="it-IT"/>
        </w:rPr>
        <w:t>li</w:t>
      </w:r>
      <w:r w:rsidRPr="006C0811">
        <w:rPr>
          <w:color w:val="808080"/>
          <w:lang w:val="it-IT"/>
        </w:rPr>
        <w:t>&gt;&lt;</w:t>
      </w:r>
      <w:r w:rsidRPr="006C0811">
        <w:rPr>
          <w:lang w:val="it-IT"/>
        </w:rPr>
        <w:t>a</w:t>
      </w:r>
      <w:r w:rsidRPr="006C0811">
        <w:rPr>
          <w:color w:val="D4D4D4"/>
          <w:lang w:val="it-IT"/>
        </w:rPr>
        <w:t> </w:t>
      </w:r>
      <w:r w:rsidRPr="006C0811">
        <w:rPr>
          <w:color w:val="9CDCFE"/>
          <w:lang w:val="it-IT"/>
        </w:rPr>
        <w:t>href</w:t>
      </w:r>
      <w:r w:rsidRPr="006C0811">
        <w:rPr>
          <w:color w:val="D4D4D4"/>
          <w:lang w:val="it-IT"/>
        </w:rPr>
        <w:t>=</w:t>
      </w:r>
      <w:r w:rsidRPr="006C0811">
        <w:rPr>
          <w:color w:val="CE9178"/>
          <w:lang w:val="it-IT"/>
        </w:rPr>
        <w:t>"spaceX.html"</w:t>
      </w:r>
      <w:r w:rsidRPr="006C0811">
        <w:rPr>
          <w:color w:val="808080"/>
          <w:lang w:val="it-IT"/>
        </w:rPr>
        <w:t>&gt;</w:t>
      </w:r>
      <w:r w:rsidRPr="006C0811">
        <w:rPr>
          <w:color w:val="D4D4D4"/>
          <w:lang w:val="it-IT"/>
        </w:rPr>
        <w:t>SpaceX</w:t>
      </w:r>
      <w:r w:rsidRPr="006C0811">
        <w:rPr>
          <w:color w:val="808080"/>
          <w:lang w:val="it-IT"/>
        </w:rPr>
        <w:t>&lt;/</w:t>
      </w:r>
      <w:r w:rsidRPr="006C0811">
        <w:rPr>
          <w:lang w:val="it-IT"/>
        </w:rPr>
        <w:t>a</w:t>
      </w:r>
      <w:r w:rsidRPr="006C0811">
        <w:rPr>
          <w:color w:val="808080"/>
          <w:lang w:val="it-IT"/>
        </w:rPr>
        <w:t>&gt;&lt;/</w:t>
      </w:r>
      <w:r w:rsidRPr="006C0811">
        <w:rPr>
          <w:lang w:val="it-IT"/>
        </w:rPr>
        <w:t>li</w:t>
      </w:r>
      <w:r w:rsidRPr="006C0811">
        <w:rPr>
          <w:color w:val="808080"/>
          <w:lang w:val="it-IT"/>
        </w:rPr>
        <w:t>&gt;</w:t>
      </w:r>
    </w:p>
    <w:p w14:paraId="5FE34CF6" w14:textId="77777777" w:rsidR="00B0085D" w:rsidRPr="006C0811" w:rsidRDefault="00B0085D" w:rsidP="00B0085D">
      <w:pPr>
        <w:pStyle w:val="PCode"/>
        <w:rPr>
          <w:color w:val="D4D4D4"/>
          <w:lang w:val="fr-CH"/>
        </w:rPr>
      </w:pPr>
      <w:r w:rsidRPr="006C0811">
        <w:rPr>
          <w:color w:val="D4D4D4"/>
          <w:lang w:val="it-IT"/>
        </w:rPr>
        <w:t>                </w:t>
      </w:r>
      <w:r w:rsidRPr="006C0811">
        <w:rPr>
          <w:color w:val="808080"/>
          <w:lang w:val="fr-CH"/>
        </w:rPr>
        <w:t>&lt;</w:t>
      </w:r>
      <w:r w:rsidRPr="006C0811">
        <w:rPr>
          <w:lang w:val="fr-CH"/>
        </w:rPr>
        <w:t>span</w:t>
      </w:r>
      <w:r w:rsidRPr="006C0811">
        <w:rPr>
          <w:color w:val="D4D4D4"/>
          <w:lang w:val="fr-CH"/>
        </w:rPr>
        <w:t> </w:t>
      </w:r>
      <w:r w:rsidRPr="006C0811">
        <w:rPr>
          <w:color w:val="9CDCFE"/>
          <w:lang w:val="fr-CH"/>
        </w:rPr>
        <w:t>class</w:t>
      </w:r>
      <w:r w:rsidRPr="006C0811">
        <w:rPr>
          <w:color w:val="D4D4D4"/>
          <w:lang w:val="fr-CH"/>
        </w:rPr>
        <w:t>=</w:t>
      </w:r>
      <w:r w:rsidRPr="006C0811">
        <w:rPr>
          <w:color w:val="CE9178"/>
          <w:lang w:val="fr-CH"/>
        </w:rPr>
        <w:t>"logout"</w:t>
      </w:r>
      <w:r w:rsidRPr="006C0811">
        <w:rPr>
          <w:color w:val="808080"/>
          <w:lang w:val="fr-CH"/>
        </w:rPr>
        <w:t>&gt;</w:t>
      </w:r>
    </w:p>
    <w:p w14:paraId="2E0C57A1" w14:textId="77777777" w:rsidR="00B0085D" w:rsidRPr="006C0811" w:rsidRDefault="00B0085D" w:rsidP="00B0085D">
      <w:pPr>
        <w:pStyle w:val="PCode"/>
        <w:rPr>
          <w:color w:val="D4D4D4"/>
          <w:lang w:val="fr-CH"/>
        </w:rPr>
      </w:pPr>
      <w:r w:rsidRPr="006C0811">
        <w:rPr>
          <w:color w:val="D4D4D4"/>
          <w:lang w:val="fr-CH"/>
        </w:rPr>
        <w:t>                    </w:t>
      </w:r>
      <w:r w:rsidRPr="006C0811">
        <w:rPr>
          <w:color w:val="808080"/>
          <w:lang w:val="fr-CH"/>
        </w:rPr>
        <w:t>&lt;</w:t>
      </w:r>
      <w:r w:rsidRPr="006C0811">
        <w:rPr>
          <w:lang w:val="fr-CH"/>
        </w:rPr>
        <w:t>li</w:t>
      </w:r>
      <w:r w:rsidRPr="006C0811">
        <w:rPr>
          <w:color w:val="808080"/>
          <w:lang w:val="fr-CH"/>
        </w:rPr>
        <w:t>&gt;&lt;</w:t>
      </w:r>
      <w:r w:rsidRPr="006C0811">
        <w:rPr>
          <w:lang w:val="fr-CH"/>
        </w:rPr>
        <w:t>a</w:t>
      </w:r>
      <w:r w:rsidRPr="006C0811">
        <w:rPr>
          <w:color w:val="D4D4D4"/>
          <w:lang w:val="fr-CH"/>
        </w:rPr>
        <w:t> </w:t>
      </w:r>
      <w:r w:rsidRPr="006C0811">
        <w:rPr>
          <w:color w:val="9CDCFE"/>
          <w:lang w:val="fr-CH"/>
        </w:rPr>
        <w:t>href</w:t>
      </w:r>
      <w:r w:rsidRPr="006C0811">
        <w:rPr>
          <w:color w:val="D4D4D4"/>
          <w:lang w:val="fr-CH"/>
        </w:rPr>
        <w:t>=</w:t>
      </w:r>
      <w:r w:rsidRPr="006C0811">
        <w:rPr>
          <w:color w:val="CE9178"/>
          <w:lang w:val="fr-CH"/>
        </w:rPr>
        <w:t>"login.html"</w:t>
      </w:r>
      <w:r w:rsidRPr="006C0811">
        <w:rPr>
          <w:color w:val="808080"/>
          <w:lang w:val="fr-CH"/>
        </w:rPr>
        <w:t>&gt;</w:t>
      </w:r>
      <w:r w:rsidRPr="006C0811">
        <w:rPr>
          <w:color w:val="D4D4D4"/>
          <w:lang w:val="fr-CH"/>
        </w:rPr>
        <w:t>Deconnexion</w:t>
      </w:r>
      <w:r w:rsidRPr="006C0811">
        <w:rPr>
          <w:color w:val="808080"/>
          <w:lang w:val="fr-CH"/>
        </w:rPr>
        <w:t>&lt;/</w:t>
      </w:r>
      <w:r w:rsidRPr="006C0811">
        <w:rPr>
          <w:lang w:val="fr-CH"/>
        </w:rPr>
        <w:t>a</w:t>
      </w:r>
      <w:r w:rsidRPr="006C0811">
        <w:rPr>
          <w:color w:val="808080"/>
          <w:lang w:val="fr-CH"/>
        </w:rPr>
        <w:t>&gt;&lt;/</w:t>
      </w:r>
      <w:r w:rsidRPr="006C0811">
        <w:rPr>
          <w:lang w:val="fr-CH"/>
        </w:rPr>
        <w:t>li</w:t>
      </w:r>
      <w:r w:rsidRPr="006C0811">
        <w:rPr>
          <w:color w:val="808080"/>
          <w:lang w:val="fr-CH"/>
        </w:rPr>
        <w:t>&gt;</w:t>
      </w:r>
    </w:p>
    <w:p w14:paraId="2A8A824C" w14:textId="77777777" w:rsidR="00B0085D" w:rsidRPr="006C0811" w:rsidRDefault="00B0085D" w:rsidP="00B0085D">
      <w:pPr>
        <w:pStyle w:val="PCode"/>
        <w:rPr>
          <w:color w:val="D4D4D4"/>
          <w:lang w:val="fr-CH"/>
        </w:rPr>
      </w:pPr>
      <w:r w:rsidRPr="006C0811">
        <w:rPr>
          <w:color w:val="D4D4D4"/>
          <w:lang w:val="fr-CH"/>
        </w:rPr>
        <w:t>                </w:t>
      </w:r>
      <w:r w:rsidRPr="006C0811">
        <w:rPr>
          <w:color w:val="808080"/>
          <w:lang w:val="fr-CH"/>
        </w:rPr>
        <w:t>&lt;/</w:t>
      </w:r>
      <w:r w:rsidRPr="006C0811">
        <w:rPr>
          <w:lang w:val="fr-CH"/>
        </w:rPr>
        <w:t>span</w:t>
      </w:r>
      <w:r w:rsidRPr="006C0811">
        <w:rPr>
          <w:color w:val="808080"/>
          <w:lang w:val="fr-CH"/>
        </w:rPr>
        <w:t>&gt;</w:t>
      </w:r>
    </w:p>
    <w:p w14:paraId="1EB56A0A" w14:textId="77777777" w:rsidR="00B0085D" w:rsidRPr="00B0085D" w:rsidRDefault="00B0085D" w:rsidP="00B0085D">
      <w:pPr>
        <w:pStyle w:val="PCode"/>
        <w:rPr>
          <w:color w:val="D4D4D4"/>
        </w:rPr>
      </w:pPr>
      <w:r w:rsidRPr="006C0811">
        <w:rPr>
          <w:color w:val="D4D4D4"/>
          <w:lang w:val="fr-CH"/>
        </w:rPr>
        <w:t>            </w:t>
      </w:r>
      <w:r w:rsidRPr="00B0085D">
        <w:rPr>
          <w:color w:val="808080"/>
        </w:rPr>
        <w:t>&lt;/</w:t>
      </w:r>
      <w:r w:rsidRPr="00B0085D">
        <w:t>div</w:t>
      </w:r>
      <w:r w:rsidRPr="00B0085D">
        <w:rPr>
          <w:color w:val="808080"/>
        </w:rPr>
        <w:t>&gt;</w:t>
      </w:r>
    </w:p>
    <w:p w14:paraId="30B1BF9A" w14:textId="77777777" w:rsidR="00B0085D" w:rsidRPr="00B0085D" w:rsidRDefault="00B0085D" w:rsidP="00B0085D">
      <w:pPr>
        <w:pStyle w:val="PCode"/>
        <w:rPr>
          <w:color w:val="D4D4D4"/>
        </w:rPr>
      </w:pPr>
      <w:r w:rsidRPr="00B0085D">
        <w:rPr>
          <w:color w:val="D4D4D4"/>
        </w:rPr>
        <w:t>        </w:t>
      </w:r>
      <w:r w:rsidRPr="00B0085D">
        <w:rPr>
          <w:color w:val="808080"/>
        </w:rPr>
        <w:t>&lt;/</w:t>
      </w:r>
      <w:r w:rsidRPr="00B0085D">
        <w:t>ul</w:t>
      </w:r>
      <w:r w:rsidRPr="00B0085D">
        <w:rPr>
          <w:color w:val="808080"/>
        </w:rPr>
        <w:t>&gt;</w:t>
      </w:r>
    </w:p>
    <w:p w14:paraId="2E1032BD" w14:textId="77777777" w:rsidR="00B0085D" w:rsidRPr="00B0085D" w:rsidRDefault="00B0085D" w:rsidP="00B0085D">
      <w:pPr>
        <w:pStyle w:val="PCode"/>
        <w:rPr>
          <w:color w:val="D4D4D4"/>
        </w:rPr>
      </w:pPr>
      <w:r w:rsidRPr="00B0085D">
        <w:rPr>
          <w:color w:val="D4D4D4"/>
        </w:rPr>
        <w:t>    </w:t>
      </w:r>
      <w:r w:rsidRPr="00B0085D">
        <w:rPr>
          <w:color w:val="808080"/>
        </w:rPr>
        <w:t>&lt;/</w:t>
      </w:r>
      <w:r w:rsidRPr="00B0085D">
        <w:t>nav</w:t>
      </w:r>
      <w:r w:rsidRPr="00B0085D">
        <w:rPr>
          <w:color w:val="808080"/>
        </w:rPr>
        <w:t>&gt;</w:t>
      </w:r>
    </w:p>
    <w:p w14:paraId="3E77548D" w14:textId="42451645" w:rsidR="00B0085D" w:rsidRPr="00B0085D" w:rsidRDefault="00B0085D" w:rsidP="00B0085D">
      <w:pPr>
        <w:pStyle w:val="PCode"/>
        <w:rPr>
          <w:color w:val="D4D4D4"/>
        </w:rPr>
      </w:pPr>
      <w:r w:rsidRPr="00B0085D">
        <w:rPr>
          <w:color w:val="D4D4D4"/>
        </w:rPr>
        <w:t>    </w:t>
      </w:r>
      <w:r w:rsidRPr="00B0085D">
        <w:rPr>
          <w:color w:val="6A9955"/>
        </w:rPr>
        <w:t>&lt;!| Corps de la page (là ou ls lancement s'affichent) |&gt;</w:t>
      </w:r>
    </w:p>
    <w:p w14:paraId="02F3818A" w14:textId="77777777" w:rsidR="00B0085D" w:rsidRPr="00B0085D" w:rsidRDefault="00B0085D" w:rsidP="00B0085D">
      <w:pPr>
        <w:pStyle w:val="PCode"/>
        <w:rPr>
          <w:color w:val="D4D4D4"/>
          <w:lang w:val="en-US"/>
        </w:rPr>
      </w:pPr>
      <w:r w:rsidRPr="00B0085D">
        <w:rPr>
          <w:color w:val="D4D4D4"/>
        </w:rPr>
        <w:t>    </w:t>
      </w:r>
      <w:r w:rsidRPr="00B0085D">
        <w:rPr>
          <w:color w:val="808080"/>
          <w:lang w:val="en-US"/>
        </w:rPr>
        <w:t>&lt;</w:t>
      </w:r>
      <w:r w:rsidRPr="00B0085D">
        <w:rPr>
          <w:lang w:val="en-US"/>
        </w:rPr>
        <w:t>div</w:t>
      </w:r>
      <w:r w:rsidRPr="00B0085D">
        <w:rPr>
          <w:color w:val="D4D4D4"/>
          <w:lang w:val="en-US"/>
        </w:rPr>
        <w:t> </w:t>
      </w:r>
      <w:r w:rsidRPr="00B0085D">
        <w:rPr>
          <w:color w:val="9CDCFE"/>
          <w:lang w:val="en-US"/>
        </w:rPr>
        <w:t>class</w:t>
      </w:r>
      <w:r w:rsidRPr="00B0085D">
        <w:rPr>
          <w:color w:val="D4D4D4"/>
          <w:lang w:val="en-US"/>
        </w:rPr>
        <w:t>=</w:t>
      </w:r>
      <w:r w:rsidRPr="00B0085D">
        <w:rPr>
          <w:color w:val="CE9178"/>
          <w:lang w:val="en-US"/>
        </w:rPr>
        <w:t>"corps"</w:t>
      </w:r>
      <w:r w:rsidRPr="00B0085D">
        <w:rPr>
          <w:color w:val="808080"/>
          <w:lang w:val="en-US"/>
        </w:rPr>
        <w:t>&gt;</w:t>
      </w:r>
    </w:p>
    <w:p w14:paraId="52BD3637" w14:textId="77777777" w:rsidR="00B0085D" w:rsidRPr="00B0085D" w:rsidRDefault="00B0085D" w:rsidP="00B0085D">
      <w:pPr>
        <w:pStyle w:val="PCode"/>
        <w:rPr>
          <w:color w:val="D4D4D4"/>
          <w:lang w:val="en-US"/>
        </w:rPr>
      </w:pPr>
      <w:r w:rsidRPr="00B0085D">
        <w:rPr>
          <w:color w:val="D4D4D4"/>
          <w:lang w:val="en-US"/>
        </w:rPr>
        <w:lastRenderedPageBreak/>
        <w:t>        </w:t>
      </w:r>
      <w:r w:rsidRPr="00B0085D">
        <w:rPr>
          <w:color w:val="808080"/>
          <w:lang w:val="en-US"/>
        </w:rPr>
        <w:t>&lt;</w:t>
      </w:r>
      <w:r w:rsidRPr="00B0085D">
        <w:rPr>
          <w:lang w:val="en-US"/>
        </w:rPr>
        <w:t>h1</w:t>
      </w:r>
      <w:r w:rsidRPr="00B0085D">
        <w:rPr>
          <w:color w:val="808080"/>
          <w:lang w:val="en-US"/>
        </w:rPr>
        <w:t>&gt;</w:t>
      </w:r>
      <w:r w:rsidRPr="00B0085D">
        <w:rPr>
          <w:color w:val="D4D4D4"/>
          <w:lang w:val="en-US"/>
        </w:rPr>
        <w:t>Lancements</w:t>
      </w:r>
      <w:r w:rsidRPr="00B0085D">
        <w:rPr>
          <w:color w:val="808080"/>
          <w:lang w:val="en-US"/>
        </w:rPr>
        <w:t>&lt;/</w:t>
      </w:r>
      <w:r w:rsidRPr="00B0085D">
        <w:rPr>
          <w:lang w:val="en-US"/>
        </w:rPr>
        <w:t>h1</w:t>
      </w:r>
      <w:r w:rsidRPr="00B0085D">
        <w:rPr>
          <w:color w:val="808080"/>
          <w:lang w:val="en-US"/>
        </w:rPr>
        <w:t>&gt;</w:t>
      </w:r>
    </w:p>
    <w:p w14:paraId="3FD5C6D5" w14:textId="77777777" w:rsidR="00B0085D" w:rsidRPr="00B0085D" w:rsidRDefault="00B0085D" w:rsidP="00B0085D">
      <w:pPr>
        <w:pStyle w:val="PCode"/>
        <w:rPr>
          <w:color w:val="D4D4D4"/>
        </w:rPr>
      </w:pPr>
      <w:r w:rsidRPr="00B0085D">
        <w:rPr>
          <w:color w:val="D4D4D4"/>
          <w:lang w:val="en-US"/>
        </w:rPr>
        <w:t>        </w:t>
      </w:r>
      <w:r w:rsidRPr="00B0085D">
        <w:rPr>
          <w:color w:val="808080"/>
        </w:rPr>
        <w:t>&lt;</w:t>
      </w:r>
      <w:r w:rsidRPr="00B0085D">
        <w:t>p</w:t>
      </w:r>
      <w:r w:rsidRPr="00B0085D">
        <w:rPr>
          <w:color w:val="D4D4D4"/>
        </w:rPr>
        <w:t> </w:t>
      </w:r>
      <w:r w:rsidRPr="00B0085D">
        <w:rPr>
          <w:color w:val="9CDCFE"/>
        </w:rPr>
        <w:t>id</w:t>
      </w:r>
      <w:r w:rsidRPr="00B0085D">
        <w:rPr>
          <w:color w:val="D4D4D4"/>
        </w:rPr>
        <w:t>=</w:t>
      </w:r>
      <w:r w:rsidRPr="00B0085D">
        <w:rPr>
          <w:color w:val="CE9178"/>
        </w:rPr>
        <w:t>"titreLancements"</w:t>
      </w:r>
      <w:r w:rsidRPr="00B0085D">
        <w:rPr>
          <w:color w:val="808080"/>
        </w:rPr>
        <w:t>&gt;&lt;/</w:t>
      </w:r>
      <w:r w:rsidRPr="00B0085D">
        <w:t>p</w:t>
      </w:r>
      <w:r w:rsidRPr="00B0085D">
        <w:rPr>
          <w:color w:val="808080"/>
        </w:rPr>
        <w:t>&gt;</w:t>
      </w:r>
    </w:p>
    <w:p w14:paraId="0739A49C" w14:textId="77777777" w:rsidR="00B0085D" w:rsidRPr="00B0085D" w:rsidRDefault="00B0085D" w:rsidP="00B0085D">
      <w:pPr>
        <w:pStyle w:val="PCode"/>
        <w:rPr>
          <w:color w:val="D4D4D4"/>
        </w:rPr>
      </w:pPr>
      <w:r w:rsidRPr="00B0085D">
        <w:rPr>
          <w:color w:val="D4D4D4"/>
        </w:rPr>
        <w:t>    </w:t>
      </w:r>
      <w:r w:rsidRPr="00B0085D">
        <w:rPr>
          <w:color w:val="808080"/>
        </w:rPr>
        <w:t>&lt;/</w:t>
      </w:r>
      <w:r w:rsidRPr="00B0085D">
        <w:t>div</w:t>
      </w:r>
      <w:r w:rsidRPr="00B0085D">
        <w:rPr>
          <w:color w:val="808080"/>
        </w:rPr>
        <w:t>&gt;</w:t>
      </w:r>
    </w:p>
    <w:p w14:paraId="6A97F329" w14:textId="731EB892" w:rsidR="00B0085D" w:rsidRPr="00B0085D" w:rsidRDefault="00B0085D" w:rsidP="00B0085D">
      <w:pPr>
        <w:pStyle w:val="PCode"/>
        <w:rPr>
          <w:color w:val="D4D4D4"/>
        </w:rPr>
      </w:pPr>
      <w:r w:rsidRPr="00B0085D">
        <w:rPr>
          <w:color w:val="808080"/>
        </w:rPr>
        <w:t>&lt;/</w:t>
      </w:r>
      <w:r w:rsidRPr="00B0085D">
        <w:t>body</w:t>
      </w:r>
      <w:r w:rsidRPr="00B0085D">
        <w:rPr>
          <w:color w:val="808080"/>
        </w:rPr>
        <w:t>&gt;</w:t>
      </w:r>
    </w:p>
    <w:p w14:paraId="02E87378" w14:textId="596F100B" w:rsidR="00B0085D" w:rsidRDefault="00B0085D" w:rsidP="00092AB4">
      <w:pPr>
        <w:pStyle w:val="PCode"/>
        <w:rPr>
          <w:color w:val="808080"/>
        </w:rPr>
      </w:pPr>
      <w:r w:rsidRPr="00B0085D">
        <w:rPr>
          <w:color w:val="808080"/>
        </w:rPr>
        <w:t>&lt;/</w:t>
      </w:r>
      <w:r w:rsidRPr="00B0085D">
        <w:t>html</w:t>
      </w:r>
      <w:r w:rsidRPr="00B0085D">
        <w:rPr>
          <w:color w:val="808080"/>
        </w:rPr>
        <w:t>&gt;</w:t>
      </w:r>
    </w:p>
    <w:p w14:paraId="14C75768" w14:textId="7D016B44" w:rsidR="00092AB4" w:rsidRDefault="00092AB4" w:rsidP="00092AB4">
      <w:pPr>
        <w:pStyle w:val="PTxtRP"/>
      </w:pPr>
      <w:r>
        <w:t xml:space="preserve">Pour le login c’est un tout petit peu différent : </w:t>
      </w:r>
    </w:p>
    <w:p w14:paraId="1474BFB1" w14:textId="77777777" w:rsidR="00297E1F" w:rsidRPr="006C0811" w:rsidRDefault="00297E1F" w:rsidP="00297E1F">
      <w:pPr>
        <w:pStyle w:val="PCode"/>
        <w:rPr>
          <w:color w:val="D4D4D4"/>
          <w:lang w:val="de-DE"/>
        </w:rPr>
      </w:pPr>
      <w:r w:rsidRPr="006C0811">
        <w:rPr>
          <w:color w:val="808080"/>
          <w:lang w:val="de-DE"/>
        </w:rPr>
        <w:t>&lt;!</w:t>
      </w:r>
      <w:r w:rsidRPr="006C0811">
        <w:rPr>
          <w:lang w:val="de-DE"/>
        </w:rPr>
        <w:t>DOCTYPE</w:t>
      </w:r>
      <w:r w:rsidRPr="006C0811">
        <w:rPr>
          <w:color w:val="D4D4D4"/>
          <w:lang w:val="de-DE"/>
        </w:rPr>
        <w:t> </w:t>
      </w:r>
      <w:r w:rsidRPr="006C0811">
        <w:rPr>
          <w:color w:val="9CDCFE"/>
          <w:lang w:val="de-DE"/>
        </w:rPr>
        <w:t>html</w:t>
      </w:r>
      <w:r w:rsidRPr="006C0811">
        <w:rPr>
          <w:color w:val="808080"/>
          <w:lang w:val="de-DE"/>
        </w:rPr>
        <w:t>&gt;</w:t>
      </w:r>
    </w:p>
    <w:p w14:paraId="5DEA9B20" w14:textId="77777777" w:rsidR="00297E1F" w:rsidRPr="006C0811" w:rsidRDefault="00297E1F" w:rsidP="00297E1F">
      <w:pPr>
        <w:pStyle w:val="PCode"/>
        <w:rPr>
          <w:color w:val="D4D4D4"/>
          <w:lang w:val="de-DE"/>
        </w:rPr>
      </w:pPr>
      <w:r w:rsidRPr="006C0811">
        <w:rPr>
          <w:color w:val="808080"/>
          <w:lang w:val="de-DE"/>
        </w:rPr>
        <w:t>&lt;</w:t>
      </w:r>
      <w:r w:rsidRPr="006C0811">
        <w:rPr>
          <w:lang w:val="de-DE"/>
        </w:rPr>
        <w:t>html</w:t>
      </w:r>
      <w:r w:rsidRPr="006C0811">
        <w:rPr>
          <w:color w:val="D4D4D4"/>
          <w:lang w:val="de-DE"/>
        </w:rPr>
        <w:t> </w:t>
      </w:r>
      <w:r w:rsidRPr="006C0811">
        <w:rPr>
          <w:color w:val="9CDCFE"/>
          <w:lang w:val="de-DE"/>
        </w:rPr>
        <w:t>lang</w:t>
      </w:r>
      <w:r w:rsidRPr="006C0811">
        <w:rPr>
          <w:color w:val="D4D4D4"/>
          <w:lang w:val="de-DE"/>
        </w:rPr>
        <w:t>=</w:t>
      </w:r>
      <w:r w:rsidRPr="006C0811">
        <w:rPr>
          <w:color w:val="CE9178"/>
          <w:lang w:val="de-DE"/>
        </w:rPr>
        <w:t>"fr"</w:t>
      </w:r>
      <w:r w:rsidRPr="006C0811">
        <w:rPr>
          <w:color w:val="808080"/>
          <w:lang w:val="de-DE"/>
        </w:rPr>
        <w:t>&gt;</w:t>
      </w:r>
    </w:p>
    <w:p w14:paraId="0C4E12D0" w14:textId="77777777" w:rsidR="00297E1F" w:rsidRPr="00297E1F" w:rsidRDefault="00297E1F" w:rsidP="00297E1F">
      <w:pPr>
        <w:pStyle w:val="PCode"/>
        <w:rPr>
          <w:color w:val="D4D4D4"/>
        </w:rPr>
      </w:pPr>
      <w:r w:rsidRPr="00297E1F">
        <w:rPr>
          <w:color w:val="6A9955"/>
        </w:rPr>
        <w:t>&lt;!-- </w:t>
      </w:r>
    </w:p>
    <w:p w14:paraId="2A347687" w14:textId="77777777" w:rsidR="00297E1F" w:rsidRPr="00297E1F" w:rsidRDefault="00297E1F" w:rsidP="00297E1F">
      <w:pPr>
        <w:pStyle w:val="PCode"/>
        <w:rPr>
          <w:color w:val="D4D4D4"/>
        </w:rPr>
      </w:pPr>
      <w:r w:rsidRPr="00297E1F">
        <w:rPr>
          <w:color w:val="6A9955"/>
        </w:rPr>
        <w:t>   Description : Page de login</w:t>
      </w:r>
    </w:p>
    <w:p w14:paraId="39B3DF07" w14:textId="77777777" w:rsidR="00297E1F" w:rsidRPr="00297E1F" w:rsidRDefault="00297E1F" w:rsidP="00297E1F">
      <w:pPr>
        <w:pStyle w:val="PCode"/>
        <w:rPr>
          <w:color w:val="D4D4D4"/>
        </w:rPr>
      </w:pPr>
      <w:r w:rsidRPr="00297E1F">
        <w:rPr>
          <w:color w:val="6A9955"/>
        </w:rPr>
        <w:t>   Auteur      : PURY Nadir</w:t>
      </w:r>
    </w:p>
    <w:p w14:paraId="447FDC0B" w14:textId="77777777" w:rsidR="00297E1F" w:rsidRPr="00297E1F" w:rsidRDefault="00297E1F" w:rsidP="00297E1F">
      <w:pPr>
        <w:pStyle w:val="PCode"/>
        <w:rPr>
          <w:color w:val="D4D4D4"/>
        </w:rPr>
      </w:pPr>
      <w:r w:rsidRPr="00297E1F">
        <w:rPr>
          <w:color w:val="6A9955"/>
        </w:rPr>
        <w:t>   Date        : 26.05.2021 / V1.0 </w:t>
      </w:r>
    </w:p>
    <w:p w14:paraId="78297D4A" w14:textId="77777777" w:rsidR="00297E1F" w:rsidRPr="00297E1F" w:rsidRDefault="00297E1F" w:rsidP="00297E1F">
      <w:pPr>
        <w:pStyle w:val="PCode"/>
        <w:rPr>
          <w:color w:val="D4D4D4"/>
        </w:rPr>
      </w:pPr>
      <w:r w:rsidRPr="00297E1F">
        <w:rPr>
          <w:color w:val="6A9955"/>
        </w:rPr>
        <w:t>   --&gt;</w:t>
      </w:r>
    </w:p>
    <w:p w14:paraId="6AB88447" w14:textId="77777777" w:rsidR="00297E1F" w:rsidRPr="00297E1F" w:rsidRDefault="00297E1F" w:rsidP="00297E1F">
      <w:pPr>
        <w:pStyle w:val="PCode"/>
        <w:rPr>
          <w:color w:val="D4D4D4"/>
        </w:rPr>
      </w:pPr>
    </w:p>
    <w:p w14:paraId="43B7967F" w14:textId="6528AC46" w:rsidR="00297E1F" w:rsidRPr="00297E1F" w:rsidRDefault="00297E1F" w:rsidP="00297E1F">
      <w:pPr>
        <w:pStyle w:val="PCode"/>
        <w:rPr>
          <w:color w:val="D4D4D4"/>
        </w:rPr>
      </w:pPr>
      <w:r w:rsidRPr="00297E1F">
        <w:rPr>
          <w:color w:val="6A9955"/>
        </w:rPr>
        <w:t>&lt;!-------------| Entête de la page |-----------------&gt;</w:t>
      </w:r>
    </w:p>
    <w:p w14:paraId="751565E4" w14:textId="77777777" w:rsidR="00297E1F" w:rsidRPr="00297E1F" w:rsidRDefault="00297E1F" w:rsidP="00297E1F">
      <w:pPr>
        <w:pStyle w:val="PCode"/>
        <w:rPr>
          <w:color w:val="D4D4D4"/>
        </w:rPr>
      </w:pPr>
    </w:p>
    <w:p w14:paraId="50F2E146" w14:textId="77777777" w:rsidR="00297E1F" w:rsidRPr="006C0811" w:rsidRDefault="00297E1F" w:rsidP="00297E1F">
      <w:pPr>
        <w:pStyle w:val="PCode"/>
        <w:rPr>
          <w:color w:val="D4D4D4"/>
          <w:lang w:val="en-US"/>
        </w:rPr>
      </w:pPr>
      <w:r w:rsidRPr="006C0811">
        <w:rPr>
          <w:color w:val="808080"/>
          <w:lang w:val="en-US"/>
        </w:rPr>
        <w:t>&lt;</w:t>
      </w:r>
      <w:r w:rsidRPr="006C0811">
        <w:rPr>
          <w:lang w:val="en-US"/>
        </w:rPr>
        <w:t>head</w:t>
      </w:r>
      <w:r w:rsidRPr="006C0811">
        <w:rPr>
          <w:color w:val="808080"/>
          <w:lang w:val="en-US"/>
        </w:rPr>
        <w:t>&gt;</w:t>
      </w:r>
    </w:p>
    <w:p w14:paraId="10B9279A" w14:textId="77777777" w:rsidR="00297E1F" w:rsidRPr="00297E1F" w:rsidRDefault="00297E1F" w:rsidP="00297E1F">
      <w:pPr>
        <w:pStyle w:val="PCode"/>
        <w:rPr>
          <w:color w:val="D4D4D4"/>
          <w:lang w:val="en-US"/>
        </w:rPr>
      </w:pPr>
      <w:r w:rsidRPr="006C0811">
        <w:rPr>
          <w:color w:val="D4D4D4"/>
          <w:lang w:val="en-US"/>
        </w:rPr>
        <w:t>    </w:t>
      </w:r>
      <w:r w:rsidRPr="00297E1F">
        <w:rPr>
          <w:color w:val="808080"/>
          <w:lang w:val="en-US"/>
        </w:rPr>
        <w:t>&lt;</w:t>
      </w:r>
      <w:r w:rsidRPr="00297E1F">
        <w:rPr>
          <w:lang w:val="en-US"/>
        </w:rPr>
        <w:t>meta</w:t>
      </w:r>
      <w:r w:rsidRPr="00297E1F">
        <w:rPr>
          <w:color w:val="D4D4D4"/>
          <w:lang w:val="en-US"/>
        </w:rPr>
        <w:t> </w:t>
      </w:r>
      <w:r w:rsidRPr="00297E1F">
        <w:rPr>
          <w:color w:val="9CDCFE"/>
          <w:lang w:val="en-US"/>
        </w:rPr>
        <w:t>charset</w:t>
      </w:r>
      <w:r w:rsidRPr="00297E1F">
        <w:rPr>
          <w:color w:val="D4D4D4"/>
          <w:lang w:val="en-US"/>
        </w:rPr>
        <w:t>=</w:t>
      </w:r>
      <w:r w:rsidRPr="00297E1F">
        <w:rPr>
          <w:color w:val="CE9178"/>
          <w:lang w:val="en-US"/>
        </w:rPr>
        <w:t>"UTF-8"</w:t>
      </w:r>
      <w:r w:rsidRPr="00297E1F">
        <w:rPr>
          <w:color w:val="808080"/>
          <w:lang w:val="en-US"/>
        </w:rPr>
        <w:t>&gt;</w:t>
      </w:r>
    </w:p>
    <w:p w14:paraId="2A310B60" w14:textId="77777777" w:rsidR="00297E1F" w:rsidRPr="00297E1F" w:rsidRDefault="00297E1F" w:rsidP="00297E1F">
      <w:pPr>
        <w:pStyle w:val="PCode"/>
        <w:rPr>
          <w:color w:val="D4D4D4"/>
          <w:lang w:val="en-US"/>
        </w:rPr>
      </w:pPr>
      <w:r w:rsidRPr="00297E1F">
        <w:rPr>
          <w:color w:val="D4D4D4"/>
          <w:lang w:val="en-US"/>
        </w:rPr>
        <w:t>    </w:t>
      </w:r>
      <w:r w:rsidRPr="00297E1F">
        <w:rPr>
          <w:color w:val="808080"/>
          <w:lang w:val="en-US"/>
        </w:rPr>
        <w:t>&lt;</w:t>
      </w:r>
      <w:r w:rsidRPr="00297E1F">
        <w:rPr>
          <w:lang w:val="en-US"/>
        </w:rPr>
        <w:t>meta</w:t>
      </w:r>
      <w:r w:rsidRPr="00297E1F">
        <w:rPr>
          <w:color w:val="D4D4D4"/>
          <w:lang w:val="en-US"/>
        </w:rPr>
        <w:t> </w:t>
      </w:r>
      <w:r w:rsidRPr="00297E1F">
        <w:rPr>
          <w:color w:val="9CDCFE"/>
          <w:lang w:val="en-US"/>
        </w:rPr>
        <w:t>name</w:t>
      </w:r>
      <w:r w:rsidRPr="00297E1F">
        <w:rPr>
          <w:color w:val="D4D4D4"/>
          <w:lang w:val="en-US"/>
        </w:rPr>
        <w:t>=</w:t>
      </w:r>
      <w:r w:rsidRPr="00297E1F">
        <w:rPr>
          <w:color w:val="CE9178"/>
          <w:lang w:val="en-US"/>
        </w:rPr>
        <w:t>"viewport"</w:t>
      </w:r>
      <w:r w:rsidRPr="00297E1F">
        <w:rPr>
          <w:color w:val="D4D4D4"/>
          <w:lang w:val="en-US"/>
        </w:rPr>
        <w:t> </w:t>
      </w:r>
      <w:r w:rsidRPr="00297E1F">
        <w:rPr>
          <w:color w:val="9CDCFE"/>
          <w:lang w:val="en-US"/>
        </w:rPr>
        <w:t>content</w:t>
      </w:r>
      <w:r w:rsidRPr="00297E1F">
        <w:rPr>
          <w:color w:val="D4D4D4"/>
          <w:lang w:val="en-US"/>
        </w:rPr>
        <w:t>=</w:t>
      </w:r>
      <w:r w:rsidRPr="00297E1F">
        <w:rPr>
          <w:color w:val="CE9178"/>
          <w:lang w:val="en-US"/>
        </w:rPr>
        <w:t>"width=device-width, initial-scale=1.0"</w:t>
      </w:r>
      <w:r w:rsidRPr="00297E1F">
        <w:rPr>
          <w:color w:val="808080"/>
          <w:lang w:val="en-US"/>
        </w:rPr>
        <w:t>&gt;</w:t>
      </w:r>
    </w:p>
    <w:p w14:paraId="368E1FD7" w14:textId="77777777" w:rsidR="00297E1F" w:rsidRPr="00297E1F" w:rsidRDefault="00297E1F" w:rsidP="00297E1F">
      <w:pPr>
        <w:pStyle w:val="PCode"/>
        <w:rPr>
          <w:color w:val="D4D4D4"/>
          <w:lang w:val="en-US"/>
        </w:rPr>
      </w:pPr>
      <w:r w:rsidRPr="00297E1F">
        <w:rPr>
          <w:color w:val="D4D4D4"/>
          <w:lang w:val="en-US"/>
        </w:rPr>
        <w:t>    </w:t>
      </w:r>
      <w:r w:rsidRPr="00297E1F">
        <w:rPr>
          <w:color w:val="808080"/>
          <w:lang w:val="en-US"/>
        </w:rPr>
        <w:t>&lt;</w:t>
      </w:r>
      <w:r w:rsidRPr="00297E1F">
        <w:rPr>
          <w:lang w:val="en-US"/>
        </w:rPr>
        <w:t>meta</w:t>
      </w:r>
      <w:r w:rsidRPr="00297E1F">
        <w:rPr>
          <w:color w:val="D4D4D4"/>
          <w:lang w:val="en-US"/>
        </w:rPr>
        <w:t> </w:t>
      </w:r>
      <w:r w:rsidRPr="00297E1F">
        <w:rPr>
          <w:color w:val="9CDCFE"/>
          <w:lang w:val="en-US"/>
        </w:rPr>
        <w:t>http-equiv</w:t>
      </w:r>
      <w:r w:rsidRPr="00297E1F">
        <w:rPr>
          <w:color w:val="D4D4D4"/>
          <w:lang w:val="en-US"/>
        </w:rPr>
        <w:t>=</w:t>
      </w:r>
      <w:r w:rsidRPr="00297E1F">
        <w:rPr>
          <w:color w:val="CE9178"/>
          <w:lang w:val="en-US"/>
        </w:rPr>
        <w:t>"X-UA-Compatible"</w:t>
      </w:r>
      <w:r w:rsidRPr="00297E1F">
        <w:rPr>
          <w:color w:val="D4D4D4"/>
          <w:lang w:val="en-US"/>
        </w:rPr>
        <w:t> </w:t>
      </w:r>
      <w:r w:rsidRPr="00297E1F">
        <w:rPr>
          <w:color w:val="9CDCFE"/>
          <w:lang w:val="en-US"/>
        </w:rPr>
        <w:t>content</w:t>
      </w:r>
      <w:r w:rsidRPr="00297E1F">
        <w:rPr>
          <w:color w:val="D4D4D4"/>
          <w:lang w:val="en-US"/>
        </w:rPr>
        <w:t>=</w:t>
      </w:r>
      <w:r w:rsidRPr="00297E1F">
        <w:rPr>
          <w:color w:val="CE9178"/>
          <w:lang w:val="en-US"/>
        </w:rPr>
        <w:t>"ie=edge"</w:t>
      </w:r>
      <w:r w:rsidRPr="00297E1F">
        <w:rPr>
          <w:color w:val="808080"/>
          <w:lang w:val="en-US"/>
        </w:rPr>
        <w:t>&gt;</w:t>
      </w:r>
    </w:p>
    <w:p w14:paraId="05685D44" w14:textId="77777777" w:rsidR="00297E1F" w:rsidRPr="00297E1F" w:rsidRDefault="00297E1F" w:rsidP="00297E1F">
      <w:pPr>
        <w:pStyle w:val="PCode"/>
        <w:rPr>
          <w:color w:val="D4D4D4"/>
          <w:lang w:val="en-US"/>
        </w:rPr>
      </w:pPr>
      <w:r w:rsidRPr="00297E1F">
        <w:rPr>
          <w:color w:val="D4D4D4"/>
          <w:lang w:val="en-US"/>
        </w:rPr>
        <w:t>    </w:t>
      </w:r>
      <w:r w:rsidRPr="00297E1F">
        <w:rPr>
          <w:color w:val="808080"/>
          <w:lang w:val="en-US"/>
        </w:rPr>
        <w:t>&lt;</w:t>
      </w:r>
      <w:r w:rsidRPr="00297E1F">
        <w:rPr>
          <w:lang w:val="en-US"/>
        </w:rPr>
        <w:t>title</w:t>
      </w:r>
      <w:r w:rsidRPr="00297E1F">
        <w:rPr>
          <w:color w:val="808080"/>
          <w:lang w:val="en-US"/>
        </w:rPr>
        <w:t>&gt;</w:t>
      </w:r>
      <w:r w:rsidRPr="00297E1F">
        <w:rPr>
          <w:color w:val="D4D4D4"/>
          <w:lang w:val="en-US"/>
        </w:rPr>
        <w:t>WikiX</w:t>
      </w:r>
      <w:r w:rsidRPr="00297E1F">
        <w:rPr>
          <w:color w:val="808080"/>
          <w:lang w:val="en-US"/>
        </w:rPr>
        <w:t>&lt;/</w:t>
      </w:r>
      <w:r w:rsidRPr="00297E1F">
        <w:rPr>
          <w:lang w:val="en-US"/>
        </w:rPr>
        <w:t>title</w:t>
      </w:r>
      <w:r w:rsidRPr="00297E1F">
        <w:rPr>
          <w:color w:val="808080"/>
          <w:lang w:val="en-US"/>
        </w:rPr>
        <w:t>&gt;</w:t>
      </w:r>
    </w:p>
    <w:p w14:paraId="0FCEAB3C" w14:textId="77777777" w:rsidR="00297E1F" w:rsidRPr="00297E1F" w:rsidRDefault="00297E1F" w:rsidP="00297E1F">
      <w:pPr>
        <w:pStyle w:val="PCode"/>
        <w:rPr>
          <w:color w:val="D4D4D4"/>
          <w:lang w:val="en-US"/>
        </w:rPr>
      </w:pPr>
      <w:r w:rsidRPr="00297E1F">
        <w:rPr>
          <w:color w:val="D4D4D4"/>
          <w:lang w:val="en-US"/>
        </w:rPr>
        <w:t>    </w:t>
      </w:r>
      <w:r w:rsidRPr="00297E1F">
        <w:rPr>
          <w:color w:val="808080"/>
          <w:lang w:val="en-US"/>
        </w:rPr>
        <w:t>&lt;</w:t>
      </w:r>
      <w:r w:rsidRPr="00297E1F">
        <w:rPr>
          <w:lang w:val="en-US"/>
        </w:rPr>
        <w:t>link</w:t>
      </w:r>
      <w:r w:rsidRPr="00297E1F">
        <w:rPr>
          <w:color w:val="D4D4D4"/>
          <w:lang w:val="en-US"/>
        </w:rPr>
        <w:t> </w:t>
      </w:r>
      <w:r w:rsidRPr="00297E1F">
        <w:rPr>
          <w:color w:val="9CDCFE"/>
          <w:lang w:val="en-US"/>
        </w:rPr>
        <w:t>rel</w:t>
      </w:r>
      <w:r w:rsidRPr="00297E1F">
        <w:rPr>
          <w:color w:val="D4D4D4"/>
          <w:lang w:val="en-US"/>
        </w:rPr>
        <w:t>=</w:t>
      </w:r>
      <w:r w:rsidRPr="00297E1F">
        <w:rPr>
          <w:color w:val="CE9178"/>
          <w:lang w:val="en-US"/>
        </w:rPr>
        <w:t>"stylesheet"</w:t>
      </w:r>
      <w:r w:rsidRPr="00297E1F">
        <w:rPr>
          <w:color w:val="D4D4D4"/>
          <w:lang w:val="en-US"/>
        </w:rPr>
        <w:t> </w:t>
      </w:r>
      <w:r w:rsidRPr="00297E1F">
        <w:rPr>
          <w:color w:val="9CDCFE"/>
          <w:lang w:val="en-US"/>
        </w:rPr>
        <w:t>href</w:t>
      </w:r>
      <w:r w:rsidRPr="00297E1F">
        <w:rPr>
          <w:color w:val="D4D4D4"/>
          <w:lang w:val="en-US"/>
        </w:rPr>
        <w:t>=</w:t>
      </w:r>
      <w:r w:rsidRPr="00297E1F">
        <w:rPr>
          <w:color w:val="CE9178"/>
          <w:lang w:val="en-US"/>
        </w:rPr>
        <w:t>"https://cdnjs.cloudflare.com/ajax/libs/fullPage.js/3.1.0/fullpage.min.css"</w:t>
      </w:r>
      <w:r w:rsidRPr="00297E1F">
        <w:rPr>
          <w:color w:val="D4D4D4"/>
          <w:lang w:val="en-US"/>
        </w:rPr>
        <w:t> </w:t>
      </w:r>
      <w:r w:rsidRPr="00297E1F">
        <w:rPr>
          <w:color w:val="808080"/>
          <w:lang w:val="en-US"/>
        </w:rPr>
        <w:t>/&gt;</w:t>
      </w:r>
    </w:p>
    <w:p w14:paraId="068BD2C0" w14:textId="77777777" w:rsidR="00297E1F" w:rsidRPr="00297E1F" w:rsidRDefault="00297E1F" w:rsidP="00297E1F">
      <w:pPr>
        <w:pStyle w:val="PCode"/>
        <w:rPr>
          <w:color w:val="D4D4D4"/>
          <w:lang w:val="en-US"/>
        </w:rPr>
      </w:pPr>
      <w:r w:rsidRPr="00297E1F">
        <w:rPr>
          <w:color w:val="D4D4D4"/>
          <w:lang w:val="en-US"/>
        </w:rPr>
        <w:t>    </w:t>
      </w:r>
      <w:r w:rsidRPr="00297E1F">
        <w:rPr>
          <w:color w:val="808080"/>
          <w:lang w:val="en-US"/>
        </w:rPr>
        <w:t>&lt;</w:t>
      </w:r>
      <w:r w:rsidRPr="00297E1F">
        <w:rPr>
          <w:lang w:val="en-US"/>
        </w:rPr>
        <w:t>link</w:t>
      </w:r>
      <w:r w:rsidRPr="00297E1F">
        <w:rPr>
          <w:color w:val="D4D4D4"/>
          <w:lang w:val="en-US"/>
        </w:rPr>
        <w:t> </w:t>
      </w:r>
      <w:r w:rsidRPr="00297E1F">
        <w:rPr>
          <w:color w:val="9CDCFE"/>
          <w:lang w:val="en-US"/>
        </w:rPr>
        <w:t>rel</w:t>
      </w:r>
      <w:r w:rsidRPr="00297E1F">
        <w:rPr>
          <w:color w:val="D4D4D4"/>
          <w:lang w:val="en-US"/>
        </w:rPr>
        <w:t>=</w:t>
      </w:r>
      <w:r w:rsidRPr="00297E1F">
        <w:rPr>
          <w:color w:val="CE9178"/>
          <w:lang w:val="en-US"/>
        </w:rPr>
        <w:t>"stylesheet"</w:t>
      </w:r>
      <w:r w:rsidRPr="00297E1F">
        <w:rPr>
          <w:color w:val="D4D4D4"/>
          <w:lang w:val="en-US"/>
        </w:rPr>
        <w:t> </w:t>
      </w:r>
      <w:r w:rsidRPr="00297E1F">
        <w:rPr>
          <w:color w:val="9CDCFE"/>
          <w:lang w:val="en-US"/>
        </w:rPr>
        <w:t>href</w:t>
      </w:r>
      <w:r w:rsidRPr="00297E1F">
        <w:rPr>
          <w:color w:val="D4D4D4"/>
          <w:lang w:val="en-US"/>
        </w:rPr>
        <w:t>=</w:t>
      </w:r>
      <w:r w:rsidRPr="00297E1F">
        <w:rPr>
          <w:color w:val="CE9178"/>
          <w:lang w:val="en-US"/>
        </w:rPr>
        <w:t>"../style/style.css"</w:t>
      </w:r>
      <w:r w:rsidRPr="00297E1F">
        <w:rPr>
          <w:color w:val="808080"/>
          <w:lang w:val="en-US"/>
        </w:rPr>
        <w:t>&gt;</w:t>
      </w:r>
    </w:p>
    <w:p w14:paraId="3D20BAD6" w14:textId="77777777" w:rsidR="00297E1F" w:rsidRPr="00297E1F" w:rsidRDefault="00297E1F" w:rsidP="00297E1F">
      <w:pPr>
        <w:pStyle w:val="PCode"/>
        <w:rPr>
          <w:color w:val="D4D4D4"/>
          <w:lang w:val="en-US"/>
        </w:rPr>
      </w:pPr>
      <w:r w:rsidRPr="00297E1F">
        <w:rPr>
          <w:color w:val="D4D4D4"/>
          <w:lang w:val="en-US"/>
        </w:rPr>
        <w:t>    </w:t>
      </w:r>
      <w:r w:rsidRPr="00297E1F">
        <w:rPr>
          <w:color w:val="808080"/>
          <w:lang w:val="en-US"/>
        </w:rPr>
        <w:t>&lt;</w:t>
      </w:r>
      <w:r w:rsidRPr="00297E1F">
        <w:rPr>
          <w:lang w:val="en-US"/>
        </w:rPr>
        <w:t>script</w:t>
      </w:r>
      <w:r w:rsidRPr="00297E1F">
        <w:rPr>
          <w:color w:val="D4D4D4"/>
          <w:lang w:val="en-US"/>
        </w:rPr>
        <w:t> </w:t>
      </w:r>
      <w:r w:rsidRPr="00297E1F">
        <w:rPr>
          <w:color w:val="9CDCFE"/>
          <w:lang w:val="en-US"/>
        </w:rPr>
        <w:t>src</w:t>
      </w:r>
      <w:r w:rsidRPr="00297E1F">
        <w:rPr>
          <w:color w:val="D4D4D4"/>
          <w:lang w:val="en-US"/>
        </w:rPr>
        <w:t>=</w:t>
      </w:r>
      <w:r w:rsidRPr="00297E1F">
        <w:rPr>
          <w:color w:val="CE9178"/>
          <w:lang w:val="en-US"/>
        </w:rPr>
        <w:t>"https://www.google.com/recaptcha/api.js"</w:t>
      </w:r>
      <w:r w:rsidRPr="00297E1F">
        <w:rPr>
          <w:color w:val="D4D4D4"/>
          <w:lang w:val="en-US"/>
        </w:rPr>
        <w:t> </w:t>
      </w:r>
      <w:r w:rsidRPr="00297E1F">
        <w:rPr>
          <w:color w:val="9CDCFE"/>
          <w:lang w:val="en-US"/>
        </w:rPr>
        <w:t>asyncdefer</w:t>
      </w:r>
      <w:r w:rsidRPr="00297E1F">
        <w:rPr>
          <w:color w:val="808080"/>
          <w:lang w:val="en-US"/>
        </w:rPr>
        <w:t>&gt;&lt;/</w:t>
      </w:r>
      <w:r w:rsidRPr="00297E1F">
        <w:rPr>
          <w:lang w:val="en-US"/>
        </w:rPr>
        <w:t>script</w:t>
      </w:r>
      <w:r w:rsidRPr="00297E1F">
        <w:rPr>
          <w:color w:val="808080"/>
          <w:lang w:val="en-US"/>
        </w:rPr>
        <w:t>&gt;</w:t>
      </w:r>
    </w:p>
    <w:p w14:paraId="2BAC683A" w14:textId="77777777" w:rsidR="00297E1F" w:rsidRPr="00297E1F" w:rsidRDefault="00297E1F" w:rsidP="00297E1F">
      <w:pPr>
        <w:pStyle w:val="PCode"/>
        <w:rPr>
          <w:color w:val="D4D4D4"/>
        </w:rPr>
      </w:pPr>
      <w:r w:rsidRPr="00297E1F">
        <w:rPr>
          <w:color w:val="808080"/>
        </w:rPr>
        <w:t>&lt;/</w:t>
      </w:r>
      <w:r w:rsidRPr="00297E1F">
        <w:t>head</w:t>
      </w:r>
      <w:r w:rsidRPr="00297E1F">
        <w:rPr>
          <w:color w:val="808080"/>
        </w:rPr>
        <w:t>&gt;</w:t>
      </w:r>
    </w:p>
    <w:p w14:paraId="102753A9" w14:textId="77777777" w:rsidR="00297E1F" w:rsidRPr="00297E1F" w:rsidRDefault="00297E1F" w:rsidP="00297E1F">
      <w:pPr>
        <w:pStyle w:val="PCode"/>
        <w:rPr>
          <w:color w:val="D4D4D4"/>
        </w:rPr>
      </w:pPr>
    </w:p>
    <w:p w14:paraId="4FC14506" w14:textId="2CDFA207" w:rsidR="00297E1F" w:rsidRPr="00297E1F" w:rsidRDefault="00297E1F" w:rsidP="00297E1F">
      <w:pPr>
        <w:pStyle w:val="PCode"/>
        <w:rPr>
          <w:color w:val="D4D4D4"/>
        </w:rPr>
      </w:pPr>
      <w:r w:rsidRPr="00297E1F">
        <w:rPr>
          <w:color w:val="6A9955"/>
        </w:rPr>
        <w:t>&lt;!-------------| Corps de page |----------------&gt;</w:t>
      </w:r>
    </w:p>
    <w:p w14:paraId="4481CDB9" w14:textId="77777777" w:rsidR="00297E1F" w:rsidRPr="00297E1F" w:rsidRDefault="00297E1F" w:rsidP="00297E1F">
      <w:pPr>
        <w:pStyle w:val="PCode"/>
        <w:rPr>
          <w:color w:val="D4D4D4"/>
        </w:rPr>
      </w:pPr>
    </w:p>
    <w:p w14:paraId="42BE042E" w14:textId="77777777" w:rsidR="00297E1F" w:rsidRPr="006C0811" w:rsidRDefault="00297E1F" w:rsidP="00297E1F">
      <w:pPr>
        <w:pStyle w:val="PCode"/>
        <w:rPr>
          <w:color w:val="D4D4D4"/>
          <w:lang w:val="en-US"/>
        </w:rPr>
      </w:pPr>
      <w:r w:rsidRPr="006C0811">
        <w:rPr>
          <w:color w:val="808080"/>
          <w:lang w:val="en-US"/>
        </w:rPr>
        <w:t>&lt;</w:t>
      </w:r>
      <w:r w:rsidRPr="006C0811">
        <w:rPr>
          <w:lang w:val="en-US"/>
        </w:rPr>
        <w:t>body</w:t>
      </w:r>
      <w:r w:rsidRPr="006C0811">
        <w:rPr>
          <w:color w:val="808080"/>
          <w:lang w:val="en-US"/>
        </w:rPr>
        <w:t>&gt;</w:t>
      </w:r>
    </w:p>
    <w:p w14:paraId="0EB3279D" w14:textId="77777777" w:rsidR="00297E1F" w:rsidRPr="00297E1F" w:rsidRDefault="00297E1F" w:rsidP="00297E1F">
      <w:pPr>
        <w:pStyle w:val="PCode"/>
        <w:rPr>
          <w:color w:val="D4D4D4"/>
          <w:lang w:val="en-US"/>
        </w:rPr>
      </w:pPr>
      <w:r w:rsidRPr="006C0811">
        <w:rPr>
          <w:color w:val="D4D4D4"/>
          <w:lang w:val="en-US"/>
        </w:rPr>
        <w:t>    </w:t>
      </w:r>
      <w:r w:rsidRPr="00297E1F">
        <w:rPr>
          <w:color w:val="808080"/>
          <w:lang w:val="en-US"/>
        </w:rPr>
        <w:t>&lt;</w:t>
      </w:r>
      <w:r w:rsidRPr="00297E1F">
        <w:rPr>
          <w:lang w:val="en-US"/>
        </w:rPr>
        <w:t>div</w:t>
      </w:r>
      <w:r w:rsidRPr="00297E1F">
        <w:rPr>
          <w:color w:val="D4D4D4"/>
          <w:lang w:val="en-US"/>
        </w:rPr>
        <w:t> </w:t>
      </w:r>
      <w:r w:rsidRPr="00297E1F">
        <w:rPr>
          <w:color w:val="9CDCFE"/>
          <w:lang w:val="en-US"/>
        </w:rPr>
        <w:t>id</w:t>
      </w:r>
      <w:r w:rsidRPr="00297E1F">
        <w:rPr>
          <w:color w:val="D4D4D4"/>
          <w:lang w:val="en-US"/>
        </w:rPr>
        <w:t>=</w:t>
      </w:r>
      <w:r w:rsidRPr="00297E1F">
        <w:rPr>
          <w:color w:val="CE9178"/>
          <w:lang w:val="en-US"/>
        </w:rPr>
        <w:t>"fullPage"</w:t>
      </w:r>
      <w:r w:rsidRPr="00297E1F">
        <w:rPr>
          <w:color w:val="808080"/>
          <w:lang w:val="en-US"/>
        </w:rPr>
        <w:t>&gt;</w:t>
      </w:r>
    </w:p>
    <w:p w14:paraId="0A036FC8" w14:textId="77777777" w:rsidR="00297E1F" w:rsidRPr="00297E1F" w:rsidRDefault="00297E1F" w:rsidP="00297E1F">
      <w:pPr>
        <w:pStyle w:val="PCode"/>
        <w:rPr>
          <w:color w:val="D4D4D4"/>
          <w:lang w:val="en-US"/>
        </w:rPr>
      </w:pPr>
      <w:r w:rsidRPr="00297E1F">
        <w:rPr>
          <w:color w:val="D4D4D4"/>
          <w:lang w:val="en-US"/>
        </w:rPr>
        <w:t>        </w:t>
      </w:r>
      <w:r w:rsidRPr="00297E1F">
        <w:rPr>
          <w:color w:val="808080"/>
          <w:lang w:val="en-US"/>
        </w:rPr>
        <w:t>&lt;</w:t>
      </w:r>
      <w:r w:rsidRPr="00297E1F">
        <w:rPr>
          <w:lang w:val="en-US"/>
        </w:rPr>
        <w:t>div</w:t>
      </w:r>
      <w:r w:rsidRPr="00297E1F">
        <w:rPr>
          <w:color w:val="D4D4D4"/>
          <w:lang w:val="en-US"/>
        </w:rPr>
        <w:t> </w:t>
      </w:r>
      <w:r w:rsidRPr="00297E1F">
        <w:rPr>
          <w:color w:val="9CDCFE"/>
          <w:lang w:val="en-US"/>
        </w:rPr>
        <w:t>class</w:t>
      </w:r>
      <w:r w:rsidRPr="00297E1F">
        <w:rPr>
          <w:color w:val="D4D4D4"/>
          <w:lang w:val="en-US"/>
        </w:rPr>
        <w:t>=</w:t>
      </w:r>
      <w:r w:rsidRPr="00297E1F">
        <w:rPr>
          <w:color w:val="CE9178"/>
          <w:lang w:val="en-US"/>
        </w:rPr>
        <w:t>"section s1"</w:t>
      </w:r>
      <w:r w:rsidRPr="00297E1F">
        <w:rPr>
          <w:color w:val="808080"/>
          <w:lang w:val="en-US"/>
        </w:rPr>
        <w:t>&gt;</w:t>
      </w:r>
    </w:p>
    <w:p w14:paraId="40E3F28B" w14:textId="77777777" w:rsidR="00297E1F" w:rsidRPr="00297E1F" w:rsidRDefault="00297E1F" w:rsidP="00297E1F">
      <w:pPr>
        <w:pStyle w:val="PCode"/>
        <w:rPr>
          <w:color w:val="D4D4D4"/>
        </w:rPr>
      </w:pPr>
      <w:r w:rsidRPr="00297E1F">
        <w:rPr>
          <w:color w:val="D4D4D4"/>
          <w:lang w:val="en-US"/>
        </w:rPr>
        <w:t>            </w:t>
      </w:r>
      <w:r w:rsidRPr="00297E1F">
        <w:rPr>
          <w:color w:val="808080"/>
        </w:rPr>
        <w:t>&lt;</w:t>
      </w:r>
      <w:r w:rsidRPr="00297E1F">
        <w:t>div</w:t>
      </w:r>
      <w:r w:rsidRPr="00297E1F">
        <w:rPr>
          <w:color w:val="D4D4D4"/>
        </w:rPr>
        <w:t> </w:t>
      </w:r>
      <w:r w:rsidRPr="00297E1F">
        <w:rPr>
          <w:color w:val="9CDCFE"/>
        </w:rPr>
        <w:t>class</w:t>
      </w:r>
      <w:r w:rsidRPr="00297E1F">
        <w:rPr>
          <w:color w:val="D4D4D4"/>
        </w:rPr>
        <w:t>=</w:t>
      </w:r>
      <w:r w:rsidRPr="00297E1F">
        <w:rPr>
          <w:color w:val="CE9178"/>
        </w:rPr>
        <w:t>"container"</w:t>
      </w:r>
      <w:r w:rsidRPr="00297E1F">
        <w:rPr>
          <w:color w:val="808080"/>
        </w:rPr>
        <w:t>&gt;</w:t>
      </w:r>
    </w:p>
    <w:p w14:paraId="03DCA2C1" w14:textId="77777777" w:rsidR="00297E1F" w:rsidRPr="00297E1F" w:rsidRDefault="00297E1F" w:rsidP="00297E1F">
      <w:pPr>
        <w:pStyle w:val="PCode"/>
        <w:rPr>
          <w:color w:val="D4D4D4"/>
        </w:rPr>
      </w:pPr>
      <w:r w:rsidRPr="00297E1F">
        <w:rPr>
          <w:color w:val="D4D4D4"/>
        </w:rPr>
        <w:t>                </w:t>
      </w:r>
      <w:r w:rsidRPr="00297E1F">
        <w:rPr>
          <w:color w:val="808080"/>
        </w:rPr>
        <w:t>&lt;</w:t>
      </w:r>
      <w:r w:rsidRPr="00297E1F">
        <w:t>h1</w:t>
      </w:r>
      <w:r w:rsidRPr="00297E1F">
        <w:rPr>
          <w:color w:val="808080"/>
        </w:rPr>
        <w:t>&gt;</w:t>
      </w:r>
      <w:r w:rsidRPr="00297E1F">
        <w:rPr>
          <w:color w:val="D4D4D4"/>
        </w:rPr>
        <w:t>Veuillez vous connecter</w:t>
      </w:r>
      <w:r w:rsidRPr="00297E1F">
        <w:rPr>
          <w:color w:val="808080"/>
        </w:rPr>
        <w:t>&lt;/</w:t>
      </w:r>
      <w:r w:rsidRPr="00297E1F">
        <w:t>h1</w:t>
      </w:r>
      <w:r w:rsidRPr="00297E1F">
        <w:rPr>
          <w:color w:val="808080"/>
        </w:rPr>
        <w:t>&gt;</w:t>
      </w:r>
    </w:p>
    <w:p w14:paraId="425C7AF0" w14:textId="77777777" w:rsidR="00297E1F" w:rsidRPr="00297E1F" w:rsidRDefault="00297E1F" w:rsidP="00297E1F">
      <w:pPr>
        <w:pStyle w:val="PCode"/>
        <w:rPr>
          <w:color w:val="D4D4D4"/>
        </w:rPr>
      </w:pPr>
      <w:r w:rsidRPr="00297E1F">
        <w:rPr>
          <w:color w:val="D4D4D4"/>
        </w:rPr>
        <w:lastRenderedPageBreak/>
        <w:t>                </w:t>
      </w:r>
      <w:r w:rsidRPr="00297E1F">
        <w:rPr>
          <w:color w:val="6A9955"/>
        </w:rPr>
        <w:t>&lt;!-- Zone contenant le form --&gt;</w:t>
      </w:r>
    </w:p>
    <w:p w14:paraId="70E52532" w14:textId="77777777" w:rsidR="00297E1F" w:rsidRPr="00297E1F" w:rsidRDefault="00297E1F" w:rsidP="00297E1F">
      <w:pPr>
        <w:pStyle w:val="PCode"/>
        <w:rPr>
          <w:color w:val="D4D4D4"/>
        </w:rPr>
      </w:pPr>
      <w:r w:rsidRPr="00297E1F">
        <w:rPr>
          <w:color w:val="D4D4D4"/>
        </w:rPr>
        <w:t>                </w:t>
      </w:r>
      <w:r w:rsidRPr="00297E1F">
        <w:rPr>
          <w:color w:val="808080"/>
        </w:rPr>
        <w:t>&lt;</w:t>
      </w:r>
      <w:r w:rsidRPr="00297E1F">
        <w:t>div</w:t>
      </w:r>
      <w:r w:rsidRPr="00297E1F">
        <w:rPr>
          <w:color w:val="D4D4D4"/>
        </w:rPr>
        <w:t> </w:t>
      </w:r>
      <w:r w:rsidRPr="00297E1F">
        <w:rPr>
          <w:color w:val="9CDCFE"/>
        </w:rPr>
        <w:t>class</w:t>
      </w:r>
      <w:r w:rsidRPr="00297E1F">
        <w:rPr>
          <w:color w:val="D4D4D4"/>
        </w:rPr>
        <w:t>=</w:t>
      </w:r>
      <w:r w:rsidRPr="00297E1F">
        <w:rPr>
          <w:color w:val="CE9178"/>
        </w:rPr>
        <w:t>"loginForm"</w:t>
      </w:r>
      <w:r w:rsidRPr="00297E1F">
        <w:rPr>
          <w:color w:val="808080"/>
        </w:rPr>
        <w:t>&gt;</w:t>
      </w:r>
    </w:p>
    <w:p w14:paraId="21D0F177" w14:textId="77777777" w:rsidR="00297E1F" w:rsidRPr="00297E1F" w:rsidRDefault="00297E1F" w:rsidP="00297E1F">
      <w:pPr>
        <w:pStyle w:val="PCode"/>
        <w:rPr>
          <w:color w:val="D4D4D4"/>
          <w:lang w:val="en-US"/>
        </w:rPr>
      </w:pPr>
      <w:r w:rsidRPr="00297E1F">
        <w:rPr>
          <w:color w:val="D4D4D4"/>
        </w:rPr>
        <w:t>                    </w:t>
      </w:r>
      <w:r w:rsidRPr="00297E1F">
        <w:rPr>
          <w:color w:val="6A9955"/>
          <w:lang w:val="en-US"/>
        </w:rPr>
        <w:t>&lt;!-- FORM --&gt;</w:t>
      </w:r>
    </w:p>
    <w:p w14:paraId="67CC3746" w14:textId="77777777" w:rsidR="00297E1F" w:rsidRPr="00297E1F" w:rsidRDefault="00297E1F" w:rsidP="00297E1F">
      <w:pPr>
        <w:pStyle w:val="PCode"/>
        <w:rPr>
          <w:color w:val="D4D4D4"/>
          <w:lang w:val="en-US"/>
        </w:rPr>
      </w:pPr>
      <w:r w:rsidRPr="00297E1F">
        <w:rPr>
          <w:color w:val="D4D4D4"/>
          <w:lang w:val="en-US"/>
        </w:rPr>
        <w:t>                    </w:t>
      </w:r>
      <w:r w:rsidRPr="00297E1F">
        <w:rPr>
          <w:color w:val="808080"/>
          <w:lang w:val="en-US"/>
        </w:rPr>
        <w:t>&lt;</w:t>
      </w:r>
      <w:r w:rsidRPr="00297E1F">
        <w:rPr>
          <w:lang w:val="en-US"/>
        </w:rPr>
        <w:t>form</w:t>
      </w:r>
      <w:r w:rsidRPr="00297E1F">
        <w:rPr>
          <w:color w:val="D4D4D4"/>
          <w:lang w:val="en-US"/>
        </w:rPr>
        <w:t> </w:t>
      </w:r>
      <w:r w:rsidRPr="00297E1F">
        <w:rPr>
          <w:color w:val="9CDCFE"/>
          <w:lang w:val="en-US"/>
        </w:rPr>
        <w:t>class</w:t>
      </w:r>
      <w:r w:rsidRPr="00297E1F">
        <w:rPr>
          <w:color w:val="D4D4D4"/>
          <w:lang w:val="en-US"/>
        </w:rPr>
        <w:t>=</w:t>
      </w:r>
      <w:r w:rsidRPr="00297E1F">
        <w:rPr>
          <w:color w:val="CE9178"/>
          <w:lang w:val="en-US"/>
        </w:rPr>
        <w:t>"form"</w:t>
      </w:r>
      <w:r w:rsidRPr="00297E1F">
        <w:rPr>
          <w:color w:val="808080"/>
          <w:lang w:val="en-US"/>
        </w:rPr>
        <w:t>&gt;</w:t>
      </w:r>
    </w:p>
    <w:p w14:paraId="2071587D" w14:textId="77777777" w:rsidR="00297E1F" w:rsidRPr="00297E1F" w:rsidRDefault="00297E1F" w:rsidP="00297E1F">
      <w:pPr>
        <w:pStyle w:val="PCode"/>
        <w:rPr>
          <w:color w:val="D4D4D4"/>
          <w:lang w:val="en-US"/>
        </w:rPr>
      </w:pPr>
      <w:r w:rsidRPr="00297E1F">
        <w:rPr>
          <w:color w:val="D4D4D4"/>
          <w:lang w:val="en-US"/>
        </w:rPr>
        <w:t>                        </w:t>
      </w:r>
      <w:r w:rsidRPr="00297E1F">
        <w:rPr>
          <w:color w:val="6A9955"/>
          <w:lang w:val="en-US"/>
        </w:rPr>
        <w:t>&lt;!-- Champ de texte pour le username --&gt;</w:t>
      </w:r>
    </w:p>
    <w:p w14:paraId="375C8801" w14:textId="77777777" w:rsidR="00297E1F" w:rsidRPr="00297E1F" w:rsidRDefault="00297E1F" w:rsidP="00297E1F">
      <w:pPr>
        <w:pStyle w:val="PCode"/>
        <w:rPr>
          <w:color w:val="D4D4D4"/>
          <w:lang w:val="en-US"/>
        </w:rPr>
      </w:pPr>
      <w:r w:rsidRPr="00297E1F">
        <w:rPr>
          <w:color w:val="D4D4D4"/>
          <w:lang w:val="en-US"/>
        </w:rPr>
        <w:t>                        </w:t>
      </w:r>
      <w:r w:rsidRPr="00297E1F">
        <w:rPr>
          <w:color w:val="808080"/>
          <w:lang w:val="en-US"/>
        </w:rPr>
        <w:t>&lt;</w:t>
      </w:r>
      <w:r w:rsidRPr="00297E1F">
        <w:rPr>
          <w:lang w:val="en-US"/>
        </w:rPr>
        <w:t>input</w:t>
      </w:r>
      <w:r w:rsidRPr="00297E1F">
        <w:rPr>
          <w:color w:val="D4D4D4"/>
          <w:lang w:val="en-US"/>
        </w:rPr>
        <w:t> </w:t>
      </w:r>
      <w:r w:rsidRPr="00297E1F">
        <w:rPr>
          <w:color w:val="9CDCFE"/>
          <w:lang w:val="en-US"/>
        </w:rPr>
        <w:t>type</w:t>
      </w:r>
      <w:r w:rsidRPr="00297E1F">
        <w:rPr>
          <w:color w:val="D4D4D4"/>
          <w:lang w:val="en-US"/>
        </w:rPr>
        <w:t>=</w:t>
      </w:r>
      <w:r w:rsidRPr="00297E1F">
        <w:rPr>
          <w:color w:val="CE9178"/>
          <w:lang w:val="en-US"/>
        </w:rPr>
        <w:t>"text"</w:t>
      </w:r>
      <w:r w:rsidRPr="00297E1F">
        <w:rPr>
          <w:color w:val="D4D4D4"/>
          <w:lang w:val="en-US"/>
        </w:rPr>
        <w:t> </w:t>
      </w:r>
      <w:r w:rsidRPr="00297E1F">
        <w:rPr>
          <w:color w:val="9CDCFE"/>
          <w:lang w:val="en-US"/>
        </w:rPr>
        <w:t>id</w:t>
      </w:r>
      <w:r w:rsidRPr="00297E1F">
        <w:rPr>
          <w:color w:val="D4D4D4"/>
          <w:lang w:val="en-US"/>
        </w:rPr>
        <w:t>=</w:t>
      </w:r>
      <w:r w:rsidRPr="00297E1F">
        <w:rPr>
          <w:color w:val="CE9178"/>
          <w:lang w:val="en-US"/>
        </w:rPr>
        <w:t>"username"</w:t>
      </w:r>
      <w:r w:rsidRPr="00297E1F">
        <w:rPr>
          <w:color w:val="D4D4D4"/>
          <w:lang w:val="en-US"/>
        </w:rPr>
        <w:t> </w:t>
      </w:r>
      <w:r w:rsidRPr="00297E1F">
        <w:rPr>
          <w:color w:val="9CDCFE"/>
          <w:lang w:val="en-US"/>
        </w:rPr>
        <w:t>placeholder</w:t>
      </w:r>
      <w:r w:rsidRPr="00297E1F">
        <w:rPr>
          <w:color w:val="D4D4D4"/>
          <w:lang w:val="en-US"/>
        </w:rPr>
        <w:t>=</w:t>
      </w:r>
      <w:r w:rsidRPr="00297E1F">
        <w:rPr>
          <w:color w:val="CE9178"/>
          <w:lang w:val="en-US"/>
        </w:rPr>
        <w:t>"Username"</w:t>
      </w:r>
      <w:r w:rsidRPr="00297E1F">
        <w:rPr>
          <w:color w:val="808080"/>
          <w:lang w:val="en-US"/>
        </w:rPr>
        <w:t>&gt;</w:t>
      </w:r>
    </w:p>
    <w:p w14:paraId="73DA6AF9" w14:textId="77777777" w:rsidR="00297E1F" w:rsidRPr="00297E1F" w:rsidRDefault="00297E1F" w:rsidP="00297E1F">
      <w:pPr>
        <w:pStyle w:val="PCode"/>
        <w:rPr>
          <w:color w:val="D4D4D4"/>
        </w:rPr>
      </w:pPr>
      <w:r w:rsidRPr="00297E1F">
        <w:rPr>
          <w:color w:val="D4D4D4"/>
          <w:lang w:val="en-US"/>
        </w:rPr>
        <w:t>                        </w:t>
      </w:r>
      <w:r w:rsidRPr="00297E1F">
        <w:rPr>
          <w:color w:val="6A9955"/>
        </w:rPr>
        <w:t>&lt;!-- Champ de mot de passe pour le mot de passe --&gt;</w:t>
      </w:r>
    </w:p>
    <w:p w14:paraId="1D46BFC8" w14:textId="77777777" w:rsidR="00297E1F" w:rsidRPr="00297E1F" w:rsidRDefault="00297E1F" w:rsidP="00297E1F">
      <w:pPr>
        <w:pStyle w:val="PCode"/>
        <w:rPr>
          <w:color w:val="D4D4D4"/>
          <w:lang w:val="en-US"/>
        </w:rPr>
      </w:pPr>
      <w:r w:rsidRPr="00297E1F">
        <w:rPr>
          <w:color w:val="D4D4D4"/>
        </w:rPr>
        <w:t>                        </w:t>
      </w:r>
      <w:r w:rsidRPr="00297E1F">
        <w:rPr>
          <w:color w:val="808080"/>
          <w:lang w:val="en-US"/>
        </w:rPr>
        <w:t>&lt;</w:t>
      </w:r>
      <w:r w:rsidRPr="00297E1F">
        <w:rPr>
          <w:lang w:val="en-US"/>
        </w:rPr>
        <w:t>input</w:t>
      </w:r>
      <w:r w:rsidRPr="00297E1F">
        <w:rPr>
          <w:color w:val="D4D4D4"/>
          <w:lang w:val="en-US"/>
        </w:rPr>
        <w:t> </w:t>
      </w:r>
      <w:r w:rsidRPr="00297E1F">
        <w:rPr>
          <w:color w:val="9CDCFE"/>
          <w:lang w:val="en-US"/>
        </w:rPr>
        <w:t>id</w:t>
      </w:r>
      <w:r w:rsidRPr="00297E1F">
        <w:rPr>
          <w:color w:val="D4D4D4"/>
          <w:lang w:val="en-US"/>
        </w:rPr>
        <w:t>=</w:t>
      </w:r>
      <w:r w:rsidRPr="00297E1F">
        <w:rPr>
          <w:color w:val="CE9178"/>
          <w:lang w:val="en-US"/>
        </w:rPr>
        <w:t>"password"</w:t>
      </w:r>
      <w:r w:rsidRPr="00297E1F">
        <w:rPr>
          <w:color w:val="D4D4D4"/>
          <w:lang w:val="en-US"/>
        </w:rPr>
        <w:t> </w:t>
      </w:r>
      <w:r w:rsidRPr="00297E1F">
        <w:rPr>
          <w:color w:val="9CDCFE"/>
          <w:lang w:val="en-US"/>
        </w:rPr>
        <w:t>type</w:t>
      </w:r>
      <w:r w:rsidRPr="00297E1F">
        <w:rPr>
          <w:color w:val="D4D4D4"/>
          <w:lang w:val="en-US"/>
        </w:rPr>
        <w:t>=</w:t>
      </w:r>
      <w:r w:rsidRPr="00297E1F">
        <w:rPr>
          <w:color w:val="CE9178"/>
          <w:lang w:val="en-US"/>
        </w:rPr>
        <w:t>"password"</w:t>
      </w:r>
      <w:r w:rsidRPr="00297E1F">
        <w:rPr>
          <w:color w:val="D4D4D4"/>
          <w:lang w:val="en-US"/>
        </w:rPr>
        <w:t> </w:t>
      </w:r>
      <w:r w:rsidRPr="00297E1F">
        <w:rPr>
          <w:color w:val="9CDCFE"/>
          <w:lang w:val="en-US"/>
        </w:rPr>
        <w:t>placeholder</w:t>
      </w:r>
      <w:r w:rsidRPr="00297E1F">
        <w:rPr>
          <w:color w:val="D4D4D4"/>
          <w:lang w:val="en-US"/>
        </w:rPr>
        <w:t>=</w:t>
      </w:r>
      <w:r w:rsidRPr="00297E1F">
        <w:rPr>
          <w:color w:val="CE9178"/>
          <w:lang w:val="en-US"/>
        </w:rPr>
        <w:t>"Password"</w:t>
      </w:r>
      <w:r w:rsidRPr="00297E1F">
        <w:rPr>
          <w:color w:val="808080"/>
          <w:lang w:val="en-US"/>
        </w:rPr>
        <w:t>&gt;</w:t>
      </w:r>
    </w:p>
    <w:p w14:paraId="3E380FBB" w14:textId="77777777" w:rsidR="00297E1F" w:rsidRPr="00297E1F" w:rsidRDefault="00297E1F" w:rsidP="00297E1F">
      <w:pPr>
        <w:pStyle w:val="PCode"/>
        <w:rPr>
          <w:color w:val="D4D4D4"/>
        </w:rPr>
      </w:pPr>
      <w:r w:rsidRPr="00297E1F">
        <w:rPr>
          <w:color w:val="D4D4D4"/>
          <w:lang w:val="en-US"/>
        </w:rPr>
        <w:t>                        </w:t>
      </w:r>
      <w:r w:rsidRPr="00297E1F">
        <w:rPr>
          <w:color w:val="6A9955"/>
        </w:rPr>
        <w:t>&lt;!-- Bouton login pour la requête de connexion --&gt;</w:t>
      </w:r>
    </w:p>
    <w:p w14:paraId="07C05BFE" w14:textId="77777777" w:rsidR="00297E1F" w:rsidRPr="00297E1F" w:rsidRDefault="00297E1F" w:rsidP="00297E1F">
      <w:pPr>
        <w:pStyle w:val="PCode"/>
        <w:rPr>
          <w:color w:val="D4D4D4"/>
          <w:lang w:val="en-US"/>
        </w:rPr>
      </w:pPr>
      <w:r w:rsidRPr="00297E1F">
        <w:rPr>
          <w:color w:val="D4D4D4"/>
        </w:rPr>
        <w:t>                        </w:t>
      </w:r>
      <w:r w:rsidRPr="00297E1F">
        <w:rPr>
          <w:color w:val="808080"/>
          <w:lang w:val="en-US"/>
        </w:rPr>
        <w:t>&lt;</w:t>
      </w:r>
      <w:r w:rsidRPr="00297E1F">
        <w:rPr>
          <w:lang w:val="en-US"/>
        </w:rPr>
        <w:t>button</w:t>
      </w:r>
      <w:r w:rsidRPr="00297E1F">
        <w:rPr>
          <w:color w:val="D4D4D4"/>
          <w:lang w:val="en-US"/>
        </w:rPr>
        <w:t> </w:t>
      </w:r>
      <w:r w:rsidRPr="00297E1F">
        <w:rPr>
          <w:color w:val="9CDCFE"/>
          <w:lang w:val="en-US"/>
        </w:rPr>
        <w:t>onclick</w:t>
      </w:r>
      <w:r w:rsidRPr="00297E1F">
        <w:rPr>
          <w:color w:val="D4D4D4"/>
          <w:lang w:val="en-US"/>
        </w:rPr>
        <w:t>=</w:t>
      </w:r>
      <w:r w:rsidRPr="00297E1F">
        <w:rPr>
          <w:color w:val="CE9178"/>
          <w:lang w:val="en-US"/>
        </w:rPr>
        <w:t>"</w:t>
      </w:r>
      <w:r w:rsidRPr="00297E1F">
        <w:rPr>
          <w:color w:val="DCDCAA"/>
          <w:lang w:val="en-US"/>
        </w:rPr>
        <w:t>login</w:t>
      </w:r>
      <w:r w:rsidRPr="00297E1F">
        <w:rPr>
          <w:color w:val="CE9178"/>
          <w:lang w:val="en-US"/>
        </w:rPr>
        <w:t>()"</w:t>
      </w:r>
      <w:r w:rsidRPr="00297E1F">
        <w:rPr>
          <w:color w:val="D4D4D4"/>
          <w:lang w:val="en-US"/>
        </w:rPr>
        <w:t> </w:t>
      </w:r>
      <w:r w:rsidRPr="00297E1F">
        <w:rPr>
          <w:color w:val="9CDCFE"/>
          <w:lang w:val="en-US"/>
        </w:rPr>
        <w:t>type</w:t>
      </w:r>
      <w:r w:rsidRPr="00297E1F">
        <w:rPr>
          <w:color w:val="D4D4D4"/>
          <w:lang w:val="en-US"/>
        </w:rPr>
        <w:t>=</w:t>
      </w:r>
      <w:r w:rsidRPr="00297E1F">
        <w:rPr>
          <w:color w:val="CE9178"/>
          <w:lang w:val="en-US"/>
        </w:rPr>
        <w:t>"button"</w:t>
      </w:r>
      <w:r w:rsidRPr="00297E1F">
        <w:rPr>
          <w:color w:val="D4D4D4"/>
          <w:lang w:val="en-US"/>
        </w:rPr>
        <w:t> </w:t>
      </w:r>
      <w:r w:rsidRPr="00297E1F">
        <w:rPr>
          <w:color w:val="9CDCFE"/>
          <w:lang w:val="en-US"/>
        </w:rPr>
        <w:t>id</w:t>
      </w:r>
      <w:r w:rsidRPr="00297E1F">
        <w:rPr>
          <w:color w:val="D4D4D4"/>
          <w:lang w:val="en-US"/>
        </w:rPr>
        <w:t>=</w:t>
      </w:r>
      <w:r w:rsidRPr="00297E1F">
        <w:rPr>
          <w:color w:val="CE9178"/>
          <w:lang w:val="en-US"/>
        </w:rPr>
        <w:t>"login-button"</w:t>
      </w:r>
      <w:r w:rsidRPr="00297E1F">
        <w:rPr>
          <w:color w:val="808080"/>
          <w:lang w:val="en-US"/>
        </w:rPr>
        <w:t>&gt;</w:t>
      </w:r>
      <w:r w:rsidRPr="00297E1F">
        <w:rPr>
          <w:color w:val="D4D4D4"/>
          <w:lang w:val="en-US"/>
        </w:rPr>
        <w:t>Login</w:t>
      </w:r>
      <w:r w:rsidRPr="00297E1F">
        <w:rPr>
          <w:color w:val="808080"/>
          <w:lang w:val="en-US"/>
        </w:rPr>
        <w:t>&lt;/</w:t>
      </w:r>
      <w:r w:rsidRPr="00297E1F">
        <w:rPr>
          <w:lang w:val="en-US"/>
        </w:rPr>
        <w:t>button</w:t>
      </w:r>
      <w:r w:rsidRPr="00297E1F">
        <w:rPr>
          <w:color w:val="808080"/>
          <w:lang w:val="en-US"/>
        </w:rPr>
        <w:t>&gt;</w:t>
      </w:r>
    </w:p>
    <w:p w14:paraId="7995D7B1" w14:textId="77777777" w:rsidR="00297E1F" w:rsidRPr="00096ECD" w:rsidRDefault="00297E1F" w:rsidP="00297E1F">
      <w:pPr>
        <w:pStyle w:val="PCode"/>
        <w:rPr>
          <w:color w:val="D4D4D4"/>
          <w:lang w:val="en-US"/>
        </w:rPr>
      </w:pPr>
      <w:r w:rsidRPr="00297E1F">
        <w:rPr>
          <w:color w:val="D4D4D4"/>
          <w:lang w:val="en-US"/>
        </w:rPr>
        <w:t>                    </w:t>
      </w:r>
      <w:r w:rsidRPr="00096ECD">
        <w:rPr>
          <w:color w:val="808080"/>
          <w:lang w:val="en-US"/>
        </w:rPr>
        <w:t>&lt;/</w:t>
      </w:r>
      <w:r w:rsidRPr="00096ECD">
        <w:rPr>
          <w:lang w:val="en-US"/>
        </w:rPr>
        <w:t>form</w:t>
      </w:r>
      <w:r w:rsidRPr="00096ECD">
        <w:rPr>
          <w:color w:val="808080"/>
          <w:lang w:val="en-US"/>
        </w:rPr>
        <w:t>&gt;</w:t>
      </w:r>
    </w:p>
    <w:p w14:paraId="048098E4" w14:textId="77777777" w:rsidR="00297E1F" w:rsidRPr="00096ECD" w:rsidRDefault="00297E1F" w:rsidP="00297E1F">
      <w:pPr>
        <w:pStyle w:val="PCode"/>
        <w:rPr>
          <w:color w:val="D4D4D4"/>
          <w:lang w:val="en-US"/>
        </w:rPr>
      </w:pPr>
      <w:r w:rsidRPr="00096ECD">
        <w:rPr>
          <w:color w:val="D4D4D4"/>
          <w:lang w:val="en-US"/>
        </w:rPr>
        <w:t>                    </w:t>
      </w:r>
      <w:r w:rsidRPr="00096ECD">
        <w:rPr>
          <w:color w:val="6A9955"/>
          <w:lang w:val="en-US"/>
        </w:rPr>
        <w:t>&lt;!-- Captcha --&gt;</w:t>
      </w:r>
    </w:p>
    <w:p w14:paraId="54761268" w14:textId="77777777" w:rsidR="00297E1F" w:rsidRPr="00297E1F" w:rsidRDefault="00297E1F" w:rsidP="00297E1F">
      <w:pPr>
        <w:pStyle w:val="PCode"/>
        <w:rPr>
          <w:color w:val="D4D4D4"/>
          <w:lang w:val="en-US"/>
        </w:rPr>
      </w:pPr>
      <w:r w:rsidRPr="00096ECD">
        <w:rPr>
          <w:color w:val="D4D4D4"/>
          <w:lang w:val="en-US"/>
        </w:rPr>
        <w:t>                    </w:t>
      </w:r>
      <w:r w:rsidRPr="00297E1F">
        <w:rPr>
          <w:color w:val="808080"/>
          <w:lang w:val="en-US"/>
        </w:rPr>
        <w:t>&lt;</w:t>
      </w:r>
      <w:r w:rsidRPr="00297E1F">
        <w:rPr>
          <w:lang w:val="en-US"/>
        </w:rPr>
        <w:t>form</w:t>
      </w:r>
      <w:r w:rsidRPr="00297E1F">
        <w:rPr>
          <w:color w:val="D4D4D4"/>
          <w:lang w:val="en-US"/>
        </w:rPr>
        <w:t> </w:t>
      </w:r>
      <w:r w:rsidRPr="00297E1F">
        <w:rPr>
          <w:color w:val="9CDCFE"/>
          <w:lang w:val="en-US"/>
        </w:rPr>
        <w:t>class</w:t>
      </w:r>
      <w:r w:rsidRPr="00297E1F">
        <w:rPr>
          <w:color w:val="D4D4D4"/>
          <w:lang w:val="en-US"/>
        </w:rPr>
        <w:t>=</w:t>
      </w:r>
      <w:r w:rsidRPr="00297E1F">
        <w:rPr>
          <w:color w:val="CE9178"/>
          <w:lang w:val="en-US"/>
        </w:rPr>
        <w:t>"form"</w:t>
      </w:r>
      <w:r w:rsidRPr="00297E1F">
        <w:rPr>
          <w:color w:val="D4D4D4"/>
          <w:lang w:val="en-US"/>
        </w:rPr>
        <w:t> </w:t>
      </w:r>
      <w:r w:rsidRPr="00297E1F">
        <w:rPr>
          <w:color w:val="9CDCFE"/>
          <w:lang w:val="en-US"/>
        </w:rPr>
        <w:t>action</w:t>
      </w:r>
      <w:r w:rsidRPr="00297E1F">
        <w:rPr>
          <w:color w:val="D4D4D4"/>
          <w:lang w:val="en-US"/>
        </w:rPr>
        <w:t>=</w:t>
      </w:r>
      <w:r w:rsidRPr="00297E1F">
        <w:rPr>
          <w:color w:val="CE9178"/>
          <w:lang w:val="en-US"/>
        </w:rPr>
        <w:t>"valideCaptcha"</w:t>
      </w:r>
      <w:r w:rsidRPr="00297E1F">
        <w:rPr>
          <w:color w:val="D4D4D4"/>
          <w:lang w:val="en-US"/>
        </w:rPr>
        <w:t> </w:t>
      </w:r>
      <w:r w:rsidRPr="00297E1F">
        <w:rPr>
          <w:color w:val="9CDCFE"/>
          <w:lang w:val="en-US"/>
        </w:rPr>
        <w:t>method</w:t>
      </w:r>
      <w:r w:rsidRPr="00297E1F">
        <w:rPr>
          <w:color w:val="D4D4D4"/>
          <w:lang w:val="en-US"/>
        </w:rPr>
        <w:t>=</w:t>
      </w:r>
      <w:r w:rsidRPr="00297E1F">
        <w:rPr>
          <w:color w:val="CE9178"/>
          <w:lang w:val="en-US"/>
        </w:rPr>
        <w:t>"POST"</w:t>
      </w:r>
      <w:r w:rsidRPr="00297E1F">
        <w:rPr>
          <w:color w:val="D4D4D4"/>
          <w:lang w:val="en-US"/>
        </w:rPr>
        <w:t> </w:t>
      </w:r>
      <w:r w:rsidRPr="00297E1F">
        <w:rPr>
          <w:color w:val="9CDCFE"/>
          <w:lang w:val="en-US"/>
        </w:rPr>
        <w:t>id</w:t>
      </w:r>
      <w:r w:rsidRPr="00297E1F">
        <w:rPr>
          <w:color w:val="D4D4D4"/>
          <w:lang w:val="en-US"/>
        </w:rPr>
        <w:t>=</w:t>
      </w:r>
      <w:r w:rsidRPr="00297E1F">
        <w:rPr>
          <w:color w:val="CE9178"/>
          <w:lang w:val="en-US"/>
        </w:rPr>
        <w:t>"captcha"</w:t>
      </w:r>
      <w:r w:rsidRPr="00297E1F">
        <w:rPr>
          <w:color w:val="808080"/>
          <w:lang w:val="en-US"/>
        </w:rPr>
        <w:t>&gt;</w:t>
      </w:r>
    </w:p>
    <w:p w14:paraId="50AD06BB" w14:textId="77777777" w:rsidR="00297E1F" w:rsidRPr="00297E1F" w:rsidRDefault="00297E1F" w:rsidP="00297E1F">
      <w:pPr>
        <w:pStyle w:val="PCode"/>
        <w:rPr>
          <w:color w:val="D4D4D4"/>
          <w:lang w:val="en-US"/>
        </w:rPr>
      </w:pPr>
      <w:r w:rsidRPr="00297E1F">
        <w:rPr>
          <w:color w:val="D4D4D4"/>
          <w:lang w:val="en-US"/>
        </w:rPr>
        <w:t>                        </w:t>
      </w:r>
      <w:r w:rsidRPr="00297E1F">
        <w:rPr>
          <w:color w:val="808080"/>
          <w:lang w:val="en-US"/>
        </w:rPr>
        <w:t>&lt;</w:t>
      </w:r>
      <w:r w:rsidRPr="00297E1F">
        <w:rPr>
          <w:lang w:val="en-US"/>
        </w:rPr>
        <w:t>div</w:t>
      </w:r>
      <w:r w:rsidRPr="00297E1F">
        <w:rPr>
          <w:color w:val="D4D4D4"/>
          <w:lang w:val="en-US"/>
        </w:rPr>
        <w:t> </w:t>
      </w:r>
      <w:r w:rsidRPr="00297E1F">
        <w:rPr>
          <w:color w:val="9CDCFE"/>
          <w:lang w:val="en-US"/>
        </w:rPr>
        <w:t>class</w:t>
      </w:r>
      <w:r w:rsidRPr="00297E1F">
        <w:rPr>
          <w:color w:val="D4D4D4"/>
          <w:lang w:val="en-US"/>
        </w:rPr>
        <w:t>=</w:t>
      </w:r>
      <w:r w:rsidRPr="00297E1F">
        <w:rPr>
          <w:color w:val="CE9178"/>
          <w:lang w:val="en-US"/>
        </w:rPr>
        <w:t>"g-recaptcha"</w:t>
      </w:r>
      <w:r w:rsidRPr="00297E1F">
        <w:rPr>
          <w:color w:val="D4D4D4"/>
          <w:lang w:val="en-US"/>
        </w:rPr>
        <w:t> </w:t>
      </w:r>
      <w:r w:rsidRPr="00297E1F">
        <w:rPr>
          <w:color w:val="9CDCFE"/>
          <w:lang w:val="en-US"/>
        </w:rPr>
        <w:t>data-callback</w:t>
      </w:r>
      <w:r w:rsidRPr="00297E1F">
        <w:rPr>
          <w:color w:val="D4D4D4"/>
          <w:lang w:val="en-US"/>
        </w:rPr>
        <w:t>=</w:t>
      </w:r>
      <w:r w:rsidRPr="00297E1F">
        <w:rPr>
          <w:color w:val="CE9178"/>
          <w:lang w:val="en-US"/>
        </w:rPr>
        <w:t>"valideCaptcha"</w:t>
      </w:r>
      <w:r w:rsidRPr="00297E1F">
        <w:rPr>
          <w:color w:val="D4D4D4"/>
          <w:lang w:val="en-US"/>
        </w:rPr>
        <w:t> </w:t>
      </w:r>
      <w:r w:rsidRPr="00297E1F">
        <w:rPr>
          <w:color w:val="9CDCFE"/>
          <w:lang w:val="en-US"/>
        </w:rPr>
        <w:t>data-sitekey</w:t>
      </w:r>
      <w:r w:rsidRPr="00297E1F">
        <w:rPr>
          <w:color w:val="D4D4D4"/>
          <w:lang w:val="en-US"/>
        </w:rPr>
        <w:t>=</w:t>
      </w:r>
      <w:r w:rsidRPr="00297E1F">
        <w:rPr>
          <w:color w:val="CE9178"/>
          <w:lang w:val="en-US"/>
        </w:rPr>
        <w:t>"6LcBdjEbAAAAAJB1XRW2YfW_u8i2ZePh5K11N4YT"</w:t>
      </w:r>
      <w:r w:rsidRPr="00297E1F">
        <w:rPr>
          <w:color w:val="808080"/>
          <w:lang w:val="en-US"/>
        </w:rPr>
        <w:t>&gt;</w:t>
      </w:r>
    </w:p>
    <w:p w14:paraId="18E823CE" w14:textId="77777777" w:rsidR="00297E1F" w:rsidRPr="00297E1F" w:rsidRDefault="00297E1F" w:rsidP="00297E1F">
      <w:pPr>
        <w:pStyle w:val="PCode"/>
        <w:rPr>
          <w:color w:val="D4D4D4"/>
          <w:lang w:val="en-US"/>
        </w:rPr>
      </w:pPr>
      <w:r w:rsidRPr="00297E1F">
        <w:rPr>
          <w:color w:val="D4D4D4"/>
          <w:lang w:val="en-US"/>
        </w:rPr>
        <w:t>                        </w:t>
      </w:r>
      <w:r w:rsidRPr="00297E1F">
        <w:rPr>
          <w:color w:val="808080"/>
          <w:lang w:val="en-US"/>
        </w:rPr>
        <w:t>&lt;/</w:t>
      </w:r>
      <w:r w:rsidRPr="00297E1F">
        <w:rPr>
          <w:lang w:val="en-US"/>
        </w:rPr>
        <w:t>div</w:t>
      </w:r>
      <w:r w:rsidRPr="00297E1F">
        <w:rPr>
          <w:color w:val="808080"/>
          <w:lang w:val="en-US"/>
        </w:rPr>
        <w:t>&gt;</w:t>
      </w:r>
    </w:p>
    <w:p w14:paraId="1CB25095" w14:textId="77777777" w:rsidR="00297E1F" w:rsidRPr="00297E1F" w:rsidRDefault="00297E1F" w:rsidP="00297E1F">
      <w:pPr>
        <w:pStyle w:val="PCode"/>
        <w:rPr>
          <w:color w:val="D4D4D4"/>
          <w:lang w:val="en-US"/>
        </w:rPr>
      </w:pPr>
      <w:r w:rsidRPr="00297E1F">
        <w:rPr>
          <w:color w:val="D4D4D4"/>
          <w:lang w:val="en-US"/>
        </w:rPr>
        <w:t>                    </w:t>
      </w:r>
      <w:r w:rsidRPr="00297E1F">
        <w:rPr>
          <w:color w:val="808080"/>
          <w:lang w:val="en-US"/>
        </w:rPr>
        <w:t>&lt;/</w:t>
      </w:r>
      <w:r w:rsidRPr="00297E1F">
        <w:rPr>
          <w:lang w:val="en-US"/>
        </w:rPr>
        <w:t>form</w:t>
      </w:r>
      <w:r w:rsidRPr="00297E1F">
        <w:rPr>
          <w:color w:val="808080"/>
          <w:lang w:val="en-US"/>
        </w:rPr>
        <w:t>&gt;</w:t>
      </w:r>
    </w:p>
    <w:p w14:paraId="7FCA2730" w14:textId="77777777" w:rsidR="00297E1F" w:rsidRPr="00297E1F" w:rsidRDefault="00297E1F" w:rsidP="00297E1F">
      <w:pPr>
        <w:pStyle w:val="PCode"/>
        <w:rPr>
          <w:color w:val="D4D4D4"/>
          <w:lang w:val="en-US"/>
        </w:rPr>
      </w:pPr>
      <w:r w:rsidRPr="00297E1F">
        <w:rPr>
          <w:color w:val="D4D4D4"/>
          <w:lang w:val="en-US"/>
        </w:rPr>
        <w:t>                </w:t>
      </w:r>
      <w:r w:rsidRPr="00297E1F">
        <w:rPr>
          <w:color w:val="808080"/>
          <w:lang w:val="en-US"/>
        </w:rPr>
        <w:t>&lt;/</w:t>
      </w:r>
      <w:r w:rsidRPr="00297E1F">
        <w:rPr>
          <w:lang w:val="en-US"/>
        </w:rPr>
        <w:t>div</w:t>
      </w:r>
      <w:r w:rsidRPr="00297E1F">
        <w:rPr>
          <w:color w:val="808080"/>
          <w:lang w:val="en-US"/>
        </w:rPr>
        <w:t>&gt;</w:t>
      </w:r>
    </w:p>
    <w:p w14:paraId="094E4C16" w14:textId="77777777" w:rsidR="00297E1F" w:rsidRPr="00297E1F" w:rsidRDefault="00297E1F" w:rsidP="00297E1F">
      <w:pPr>
        <w:pStyle w:val="PCode"/>
        <w:rPr>
          <w:color w:val="D4D4D4"/>
          <w:lang w:val="en-US"/>
        </w:rPr>
      </w:pPr>
      <w:r w:rsidRPr="00297E1F">
        <w:rPr>
          <w:color w:val="D4D4D4"/>
          <w:lang w:val="en-US"/>
        </w:rPr>
        <w:t>            </w:t>
      </w:r>
      <w:r w:rsidRPr="00297E1F">
        <w:rPr>
          <w:color w:val="808080"/>
          <w:lang w:val="en-US"/>
        </w:rPr>
        <w:t>&lt;/</w:t>
      </w:r>
      <w:r w:rsidRPr="00297E1F">
        <w:rPr>
          <w:lang w:val="en-US"/>
        </w:rPr>
        <w:t>div</w:t>
      </w:r>
      <w:r w:rsidRPr="00297E1F">
        <w:rPr>
          <w:color w:val="808080"/>
          <w:lang w:val="en-US"/>
        </w:rPr>
        <w:t>&gt;</w:t>
      </w:r>
    </w:p>
    <w:p w14:paraId="1BC98DFC" w14:textId="77777777" w:rsidR="00297E1F" w:rsidRPr="00297E1F" w:rsidRDefault="00297E1F" w:rsidP="00297E1F">
      <w:pPr>
        <w:pStyle w:val="PCode"/>
        <w:rPr>
          <w:color w:val="D4D4D4"/>
          <w:lang w:val="en-US"/>
        </w:rPr>
      </w:pPr>
      <w:r w:rsidRPr="00297E1F">
        <w:rPr>
          <w:color w:val="D4D4D4"/>
          <w:lang w:val="en-US"/>
        </w:rPr>
        <w:t>        </w:t>
      </w:r>
      <w:r w:rsidRPr="00297E1F">
        <w:rPr>
          <w:color w:val="808080"/>
          <w:lang w:val="en-US"/>
        </w:rPr>
        <w:t>&lt;/</w:t>
      </w:r>
      <w:r w:rsidRPr="00297E1F">
        <w:rPr>
          <w:lang w:val="en-US"/>
        </w:rPr>
        <w:t>div</w:t>
      </w:r>
      <w:r w:rsidRPr="00297E1F">
        <w:rPr>
          <w:color w:val="808080"/>
          <w:lang w:val="en-US"/>
        </w:rPr>
        <w:t>&gt;</w:t>
      </w:r>
    </w:p>
    <w:p w14:paraId="1E58B38C" w14:textId="77777777" w:rsidR="00297E1F" w:rsidRPr="00297E1F" w:rsidRDefault="00297E1F" w:rsidP="00297E1F">
      <w:pPr>
        <w:pStyle w:val="PCode"/>
        <w:rPr>
          <w:color w:val="D4D4D4"/>
          <w:lang w:val="en-US"/>
        </w:rPr>
      </w:pPr>
      <w:r w:rsidRPr="00297E1F">
        <w:rPr>
          <w:color w:val="D4D4D4"/>
          <w:lang w:val="en-US"/>
        </w:rPr>
        <w:t>    </w:t>
      </w:r>
      <w:r w:rsidRPr="00297E1F">
        <w:rPr>
          <w:color w:val="808080"/>
          <w:lang w:val="en-US"/>
        </w:rPr>
        <w:t>&lt;/</w:t>
      </w:r>
      <w:r w:rsidRPr="00297E1F">
        <w:rPr>
          <w:lang w:val="en-US"/>
        </w:rPr>
        <w:t>div</w:t>
      </w:r>
      <w:r w:rsidRPr="00297E1F">
        <w:rPr>
          <w:color w:val="808080"/>
          <w:lang w:val="en-US"/>
        </w:rPr>
        <w:t>&gt;</w:t>
      </w:r>
    </w:p>
    <w:p w14:paraId="4BECC1C6" w14:textId="41F4860D" w:rsidR="00297E1F" w:rsidRPr="00297E1F" w:rsidRDefault="00297E1F" w:rsidP="00297E1F">
      <w:pPr>
        <w:pStyle w:val="PCode"/>
        <w:rPr>
          <w:color w:val="D4D4D4"/>
          <w:lang w:val="en-US"/>
        </w:rPr>
      </w:pPr>
      <w:r w:rsidRPr="00297E1F">
        <w:rPr>
          <w:color w:val="D4D4D4"/>
          <w:lang w:val="en-US"/>
        </w:rPr>
        <w:t>    </w:t>
      </w:r>
      <w:r w:rsidRPr="00297E1F">
        <w:rPr>
          <w:color w:val="6A9955"/>
          <w:lang w:val="en-US"/>
        </w:rPr>
        <w:t>&lt;!-------------| Script |----------------&gt;</w:t>
      </w:r>
    </w:p>
    <w:p w14:paraId="54D2A072" w14:textId="77777777" w:rsidR="00297E1F" w:rsidRPr="00096ECD" w:rsidRDefault="00297E1F" w:rsidP="00297E1F">
      <w:pPr>
        <w:pStyle w:val="PCode"/>
        <w:rPr>
          <w:color w:val="D4D4D4"/>
          <w:lang w:val="en-US"/>
        </w:rPr>
      </w:pPr>
      <w:r w:rsidRPr="00297E1F">
        <w:rPr>
          <w:color w:val="D4D4D4"/>
          <w:lang w:val="en-US"/>
        </w:rPr>
        <w:t>    </w:t>
      </w:r>
      <w:r w:rsidRPr="00096ECD">
        <w:rPr>
          <w:color w:val="808080"/>
          <w:lang w:val="en-US"/>
        </w:rPr>
        <w:t>&lt;</w:t>
      </w:r>
      <w:r w:rsidRPr="00096ECD">
        <w:rPr>
          <w:lang w:val="en-US"/>
        </w:rPr>
        <w:t>script</w:t>
      </w:r>
      <w:r w:rsidRPr="00096ECD">
        <w:rPr>
          <w:color w:val="D4D4D4"/>
          <w:lang w:val="en-US"/>
        </w:rPr>
        <w:t> </w:t>
      </w:r>
      <w:r w:rsidRPr="00096ECD">
        <w:rPr>
          <w:color w:val="9CDCFE"/>
          <w:lang w:val="en-US"/>
        </w:rPr>
        <w:t>src</w:t>
      </w:r>
      <w:r w:rsidRPr="00096ECD">
        <w:rPr>
          <w:color w:val="D4D4D4"/>
          <w:lang w:val="en-US"/>
        </w:rPr>
        <w:t>=</w:t>
      </w:r>
      <w:r w:rsidRPr="00096ECD">
        <w:rPr>
          <w:color w:val="CE9178"/>
          <w:lang w:val="en-US"/>
        </w:rPr>
        <w:t>"https://cdnjs.cloudflare.com/ajax/libs/fullPage.js/3.1.0/fullpage.min.js"</w:t>
      </w:r>
      <w:r w:rsidRPr="00096ECD">
        <w:rPr>
          <w:color w:val="808080"/>
          <w:lang w:val="en-US"/>
        </w:rPr>
        <w:t>&gt;&lt;/</w:t>
      </w:r>
      <w:r w:rsidRPr="00096ECD">
        <w:rPr>
          <w:lang w:val="en-US"/>
        </w:rPr>
        <w:t>script</w:t>
      </w:r>
      <w:r w:rsidRPr="00096ECD">
        <w:rPr>
          <w:color w:val="808080"/>
          <w:lang w:val="en-US"/>
        </w:rPr>
        <w:t>&gt;</w:t>
      </w:r>
    </w:p>
    <w:p w14:paraId="2F621540" w14:textId="77777777" w:rsidR="00297E1F" w:rsidRPr="00297E1F" w:rsidRDefault="00297E1F" w:rsidP="00297E1F">
      <w:pPr>
        <w:pStyle w:val="PCode"/>
        <w:rPr>
          <w:color w:val="D4D4D4"/>
          <w:lang w:val="en-US"/>
        </w:rPr>
      </w:pPr>
      <w:r w:rsidRPr="00096ECD">
        <w:rPr>
          <w:color w:val="D4D4D4"/>
          <w:lang w:val="en-US"/>
        </w:rPr>
        <w:t>    </w:t>
      </w:r>
      <w:r w:rsidRPr="00297E1F">
        <w:rPr>
          <w:color w:val="808080"/>
          <w:lang w:val="en-US"/>
        </w:rPr>
        <w:t>&lt;</w:t>
      </w:r>
      <w:r w:rsidRPr="00297E1F">
        <w:rPr>
          <w:lang w:val="en-US"/>
        </w:rPr>
        <w:t>script</w:t>
      </w:r>
      <w:r w:rsidRPr="00297E1F">
        <w:rPr>
          <w:color w:val="D4D4D4"/>
          <w:lang w:val="en-US"/>
        </w:rPr>
        <w:t> </w:t>
      </w:r>
      <w:r w:rsidRPr="00297E1F">
        <w:rPr>
          <w:color w:val="9CDCFE"/>
          <w:lang w:val="en-US"/>
        </w:rPr>
        <w:t>src</w:t>
      </w:r>
      <w:r w:rsidRPr="00297E1F">
        <w:rPr>
          <w:color w:val="D4D4D4"/>
          <w:lang w:val="en-US"/>
        </w:rPr>
        <w:t>=</w:t>
      </w:r>
      <w:r w:rsidRPr="00297E1F">
        <w:rPr>
          <w:color w:val="CE9178"/>
          <w:lang w:val="en-US"/>
        </w:rPr>
        <w:t>"../script/script.js"</w:t>
      </w:r>
      <w:r w:rsidRPr="00297E1F">
        <w:rPr>
          <w:color w:val="808080"/>
          <w:lang w:val="en-US"/>
        </w:rPr>
        <w:t>&gt;&lt;/</w:t>
      </w:r>
      <w:r w:rsidRPr="00297E1F">
        <w:rPr>
          <w:lang w:val="en-US"/>
        </w:rPr>
        <w:t>script</w:t>
      </w:r>
      <w:r w:rsidRPr="00297E1F">
        <w:rPr>
          <w:color w:val="808080"/>
          <w:lang w:val="en-US"/>
        </w:rPr>
        <w:t>&gt;</w:t>
      </w:r>
    </w:p>
    <w:p w14:paraId="60D5F7F0" w14:textId="77777777" w:rsidR="00297E1F" w:rsidRPr="00297E1F" w:rsidRDefault="00297E1F" w:rsidP="00297E1F">
      <w:pPr>
        <w:pStyle w:val="PCode"/>
        <w:rPr>
          <w:color w:val="D4D4D4"/>
          <w:lang w:val="en-US"/>
        </w:rPr>
      </w:pPr>
    </w:p>
    <w:p w14:paraId="0B959B2A" w14:textId="77777777" w:rsidR="00297E1F" w:rsidRPr="00297E1F" w:rsidRDefault="00297E1F" w:rsidP="00297E1F">
      <w:pPr>
        <w:pStyle w:val="PCode"/>
        <w:rPr>
          <w:color w:val="D4D4D4"/>
          <w:lang w:val="en-US"/>
        </w:rPr>
      </w:pPr>
      <w:r w:rsidRPr="00297E1F">
        <w:rPr>
          <w:color w:val="808080"/>
          <w:lang w:val="en-US"/>
        </w:rPr>
        <w:t>&lt;/</w:t>
      </w:r>
      <w:r w:rsidRPr="00297E1F">
        <w:rPr>
          <w:lang w:val="en-US"/>
        </w:rPr>
        <w:t>body</w:t>
      </w:r>
      <w:r w:rsidRPr="00297E1F">
        <w:rPr>
          <w:color w:val="808080"/>
          <w:lang w:val="en-US"/>
        </w:rPr>
        <w:t>&gt;</w:t>
      </w:r>
    </w:p>
    <w:p w14:paraId="056E6018" w14:textId="77777777" w:rsidR="00297E1F" w:rsidRPr="00297E1F" w:rsidRDefault="00297E1F" w:rsidP="00297E1F">
      <w:pPr>
        <w:pStyle w:val="PCode"/>
        <w:rPr>
          <w:color w:val="D4D4D4"/>
          <w:lang w:val="en-US"/>
        </w:rPr>
      </w:pPr>
    </w:p>
    <w:p w14:paraId="0CA8F6F5" w14:textId="19D264F1" w:rsidR="00092AB4" w:rsidRPr="00297E1F" w:rsidRDefault="00297E1F" w:rsidP="00297E1F">
      <w:pPr>
        <w:pStyle w:val="PCode"/>
        <w:rPr>
          <w:color w:val="D4D4D4"/>
          <w:lang w:val="en-US"/>
        </w:rPr>
      </w:pPr>
      <w:r w:rsidRPr="00297E1F">
        <w:rPr>
          <w:color w:val="808080"/>
          <w:lang w:val="en-US"/>
        </w:rPr>
        <w:t>&lt;/</w:t>
      </w:r>
      <w:r w:rsidRPr="00297E1F">
        <w:rPr>
          <w:lang w:val="en-US"/>
        </w:rPr>
        <w:t>html</w:t>
      </w:r>
      <w:r w:rsidRPr="00297E1F">
        <w:rPr>
          <w:color w:val="808080"/>
          <w:lang w:val="en-US"/>
        </w:rPr>
        <w:t>&gt;</w:t>
      </w:r>
    </w:p>
    <w:p w14:paraId="076E8D5B" w14:textId="3810C8CE" w:rsidR="00691234" w:rsidRDefault="00691234" w:rsidP="00691234">
      <w:pPr>
        <w:pStyle w:val="Titre2"/>
      </w:pPr>
      <w:bookmarkStart w:id="11" w:name="_Toc75107988"/>
      <w:r w:rsidRPr="00691234">
        <w:lastRenderedPageBreak/>
        <w:t>Partie JS et les commentaires</w:t>
      </w:r>
      <w:bookmarkEnd w:id="11"/>
    </w:p>
    <w:p w14:paraId="76F45D00" w14:textId="6FC7ED21" w:rsidR="00096ECD" w:rsidRDefault="00096ECD" w:rsidP="00096ECD">
      <w:pPr>
        <w:pStyle w:val="PTxtRP"/>
        <w:rPr>
          <w:lang w:val="fr-CH"/>
        </w:rPr>
      </w:pPr>
      <w:r>
        <w:rPr>
          <w:lang w:val="fr-CH"/>
        </w:rPr>
        <w:t xml:space="preserve">Pour le javascript, </w:t>
      </w:r>
      <w:r w:rsidR="00E1078E">
        <w:rPr>
          <w:lang w:val="fr-CH"/>
        </w:rPr>
        <w:t xml:space="preserve">c’est toujours pareil. </w:t>
      </w:r>
      <w:r w:rsidR="0025730A">
        <w:rPr>
          <w:lang w:val="fr-CH"/>
        </w:rPr>
        <w:t xml:space="preserve">Il y a une fonction qui va récupérer les données et une autre fonction qui va afficher les données reçues. </w:t>
      </w:r>
    </w:p>
    <w:p w14:paraId="7B24D971" w14:textId="77777777" w:rsidR="00E1078E" w:rsidRPr="005630E8" w:rsidRDefault="00E1078E" w:rsidP="00E1078E">
      <w:pPr>
        <w:pStyle w:val="PCode"/>
        <w:rPr>
          <w:color w:val="D4D4D4"/>
          <w:lang w:val="en-US"/>
        </w:rPr>
      </w:pPr>
      <w:r w:rsidRPr="005630E8">
        <w:rPr>
          <w:color w:val="569CD6"/>
          <w:lang w:val="en-US"/>
        </w:rPr>
        <w:t>new</w:t>
      </w:r>
      <w:r w:rsidRPr="005630E8">
        <w:rPr>
          <w:color w:val="D4D4D4"/>
          <w:lang w:val="en-US"/>
        </w:rPr>
        <w:t> </w:t>
      </w:r>
      <w:r w:rsidRPr="005630E8">
        <w:rPr>
          <w:color w:val="DCDCAA"/>
          <w:lang w:val="en-US"/>
        </w:rPr>
        <w:t>fullpage</w:t>
      </w:r>
      <w:r w:rsidRPr="005630E8">
        <w:rPr>
          <w:color w:val="D4D4D4"/>
          <w:lang w:val="en-US"/>
        </w:rPr>
        <w:t>(</w:t>
      </w:r>
      <w:r w:rsidRPr="005630E8">
        <w:rPr>
          <w:lang w:val="en-US"/>
        </w:rPr>
        <w:t>'#fullPage'</w:t>
      </w:r>
      <w:r w:rsidRPr="005630E8">
        <w:rPr>
          <w:color w:val="D4D4D4"/>
          <w:lang w:val="en-US"/>
        </w:rPr>
        <w:t>, {</w:t>
      </w:r>
    </w:p>
    <w:p w14:paraId="4FB6C574" w14:textId="77777777" w:rsidR="00E1078E" w:rsidRPr="0025730A" w:rsidRDefault="00E1078E" w:rsidP="00E1078E">
      <w:pPr>
        <w:pStyle w:val="PCode"/>
        <w:rPr>
          <w:color w:val="D4D4D4"/>
          <w:lang w:val="en-US"/>
        </w:rPr>
      </w:pPr>
      <w:r w:rsidRPr="005630E8">
        <w:rPr>
          <w:color w:val="D4D4D4"/>
          <w:lang w:val="en-US"/>
        </w:rPr>
        <w:t>    </w:t>
      </w:r>
      <w:r w:rsidRPr="0025730A">
        <w:rPr>
          <w:color w:val="9CDCFE"/>
          <w:lang w:val="en-US"/>
        </w:rPr>
        <w:t>autoScrolling:</w:t>
      </w:r>
      <w:r w:rsidRPr="0025730A">
        <w:rPr>
          <w:color w:val="D4D4D4"/>
          <w:lang w:val="en-US"/>
        </w:rPr>
        <w:t> </w:t>
      </w:r>
      <w:r w:rsidRPr="0025730A">
        <w:rPr>
          <w:color w:val="569CD6"/>
          <w:lang w:val="en-US"/>
        </w:rPr>
        <w:t>true</w:t>
      </w:r>
      <w:r w:rsidRPr="0025730A">
        <w:rPr>
          <w:color w:val="D4D4D4"/>
          <w:lang w:val="en-US"/>
        </w:rPr>
        <w:t>,</w:t>
      </w:r>
    </w:p>
    <w:p w14:paraId="31C1C14B" w14:textId="77777777" w:rsidR="00E1078E" w:rsidRPr="00E1078E" w:rsidRDefault="00E1078E" w:rsidP="00E1078E">
      <w:pPr>
        <w:pStyle w:val="PCode"/>
        <w:rPr>
          <w:color w:val="D4D4D4"/>
        </w:rPr>
      </w:pPr>
      <w:r w:rsidRPr="00E1078E">
        <w:rPr>
          <w:color w:val="D4D4D4"/>
        </w:rPr>
        <w:t>});</w:t>
      </w:r>
    </w:p>
    <w:p w14:paraId="71211F07" w14:textId="77777777" w:rsidR="00E1078E" w:rsidRPr="00E1078E" w:rsidRDefault="00E1078E" w:rsidP="00E1078E">
      <w:pPr>
        <w:pStyle w:val="PCode"/>
        <w:rPr>
          <w:color w:val="D4D4D4"/>
        </w:rPr>
      </w:pPr>
    </w:p>
    <w:p w14:paraId="1EB04602" w14:textId="77777777" w:rsidR="00E1078E" w:rsidRPr="00E1078E" w:rsidRDefault="00E1078E" w:rsidP="00E1078E">
      <w:pPr>
        <w:pStyle w:val="PCode"/>
        <w:rPr>
          <w:color w:val="D4D4D4"/>
        </w:rPr>
      </w:pPr>
      <w:r w:rsidRPr="00E1078E">
        <w:rPr>
          <w:color w:val="6A9955"/>
        </w:rPr>
        <w:t>/* Teste si le username et le mot de passe donné correspond */</w:t>
      </w:r>
    </w:p>
    <w:p w14:paraId="6B7A74F2" w14:textId="77777777" w:rsidR="00E1078E" w:rsidRPr="0025730A" w:rsidRDefault="00E1078E" w:rsidP="00E1078E">
      <w:pPr>
        <w:pStyle w:val="PCode"/>
        <w:rPr>
          <w:color w:val="D4D4D4"/>
          <w:lang w:val="en-US"/>
        </w:rPr>
      </w:pPr>
      <w:r w:rsidRPr="0025730A">
        <w:rPr>
          <w:color w:val="569CD6"/>
          <w:lang w:val="en-US"/>
        </w:rPr>
        <w:t>function</w:t>
      </w:r>
      <w:r w:rsidRPr="0025730A">
        <w:rPr>
          <w:color w:val="D4D4D4"/>
          <w:lang w:val="en-US"/>
        </w:rPr>
        <w:t> </w:t>
      </w:r>
      <w:r w:rsidRPr="0025730A">
        <w:rPr>
          <w:color w:val="DCDCAA"/>
          <w:lang w:val="en-US"/>
        </w:rPr>
        <w:t>login</w:t>
      </w:r>
      <w:r w:rsidRPr="0025730A">
        <w:rPr>
          <w:color w:val="D4D4D4"/>
          <w:lang w:val="en-US"/>
        </w:rPr>
        <w:t>() {</w:t>
      </w:r>
    </w:p>
    <w:p w14:paraId="53E546EC" w14:textId="77777777" w:rsidR="00E1078E" w:rsidRPr="0025730A" w:rsidRDefault="00E1078E" w:rsidP="00E1078E">
      <w:pPr>
        <w:pStyle w:val="PCode"/>
        <w:rPr>
          <w:color w:val="D4D4D4"/>
          <w:lang w:val="en-US"/>
        </w:rPr>
      </w:pPr>
      <w:r w:rsidRPr="0025730A">
        <w:rPr>
          <w:color w:val="D4D4D4"/>
          <w:lang w:val="en-US"/>
        </w:rPr>
        <w:t>    </w:t>
      </w:r>
      <w:r w:rsidRPr="0025730A">
        <w:rPr>
          <w:color w:val="569CD6"/>
          <w:lang w:val="en-US"/>
        </w:rPr>
        <w:t>let</w:t>
      </w:r>
      <w:r w:rsidRPr="0025730A">
        <w:rPr>
          <w:color w:val="D4D4D4"/>
          <w:lang w:val="en-US"/>
        </w:rPr>
        <w:t> </w:t>
      </w:r>
      <w:r w:rsidRPr="0025730A">
        <w:rPr>
          <w:color w:val="9CDCFE"/>
          <w:lang w:val="en-US"/>
        </w:rPr>
        <w:t>username</w:t>
      </w:r>
      <w:r w:rsidRPr="0025730A">
        <w:rPr>
          <w:color w:val="D4D4D4"/>
          <w:lang w:val="en-US"/>
        </w:rPr>
        <w:t> = </w:t>
      </w:r>
      <w:r w:rsidRPr="0025730A">
        <w:rPr>
          <w:color w:val="9CDCFE"/>
          <w:lang w:val="en-US"/>
        </w:rPr>
        <w:t>document</w:t>
      </w:r>
      <w:r w:rsidRPr="0025730A">
        <w:rPr>
          <w:color w:val="D4D4D4"/>
          <w:lang w:val="en-US"/>
        </w:rPr>
        <w:t>.</w:t>
      </w:r>
      <w:r w:rsidRPr="0025730A">
        <w:rPr>
          <w:color w:val="DCDCAA"/>
          <w:lang w:val="en-US"/>
        </w:rPr>
        <w:t>getElementById</w:t>
      </w:r>
      <w:r w:rsidRPr="0025730A">
        <w:rPr>
          <w:color w:val="D4D4D4"/>
          <w:lang w:val="en-US"/>
        </w:rPr>
        <w:t>(</w:t>
      </w:r>
      <w:r w:rsidRPr="0025730A">
        <w:rPr>
          <w:lang w:val="en-US"/>
        </w:rPr>
        <w:t>"username"</w:t>
      </w:r>
      <w:r w:rsidRPr="0025730A">
        <w:rPr>
          <w:color w:val="D4D4D4"/>
          <w:lang w:val="en-US"/>
        </w:rPr>
        <w:t>).</w:t>
      </w:r>
      <w:r w:rsidRPr="0025730A">
        <w:rPr>
          <w:color w:val="9CDCFE"/>
          <w:lang w:val="en-US"/>
        </w:rPr>
        <w:t>value</w:t>
      </w:r>
      <w:r w:rsidRPr="0025730A">
        <w:rPr>
          <w:color w:val="D4D4D4"/>
          <w:lang w:val="en-US"/>
        </w:rPr>
        <w:t>;</w:t>
      </w:r>
    </w:p>
    <w:p w14:paraId="1DDEB1DD" w14:textId="77777777" w:rsidR="00E1078E" w:rsidRPr="0025730A" w:rsidRDefault="00E1078E" w:rsidP="00E1078E">
      <w:pPr>
        <w:pStyle w:val="PCode"/>
        <w:rPr>
          <w:color w:val="D4D4D4"/>
          <w:lang w:val="en-US"/>
        </w:rPr>
      </w:pPr>
      <w:r w:rsidRPr="0025730A">
        <w:rPr>
          <w:color w:val="D4D4D4"/>
          <w:lang w:val="en-US"/>
        </w:rPr>
        <w:t>    </w:t>
      </w:r>
      <w:r w:rsidRPr="0025730A">
        <w:rPr>
          <w:color w:val="569CD6"/>
          <w:lang w:val="en-US"/>
        </w:rPr>
        <w:t>let</w:t>
      </w:r>
      <w:r w:rsidRPr="0025730A">
        <w:rPr>
          <w:color w:val="D4D4D4"/>
          <w:lang w:val="en-US"/>
        </w:rPr>
        <w:t> </w:t>
      </w:r>
      <w:r w:rsidRPr="0025730A">
        <w:rPr>
          <w:color w:val="9CDCFE"/>
          <w:lang w:val="en-US"/>
        </w:rPr>
        <w:t>password</w:t>
      </w:r>
      <w:r w:rsidRPr="0025730A">
        <w:rPr>
          <w:color w:val="D4D4D4"/>
          <w:lang w:val="en-US"/>
        </w:rPr>
        <w:t> = </w:t>
      </w:r>
      <w:r w:rsidRPr="0025730A">
        <w:rPr>
          <w:color w:val="9CDCFE"/>
          <w:lang w:val="en-US"/>
        </w:rPr>
        <w:t>document</w:t>
      </w:r>
      <w:r w:rsidRPr="0025730A">
        <w:rPr>
          <w:color w:val="D4D4D4"/>
          <w:lang w:val="en-US"/>
        </w:rPr>
        <w:t>.</w:t>
      </w:r>
      <w:r w:rsidRPr="0025730A">
        <w:rPr>
          <w:color w:val="DCDCAA"/>
          <w:lang w:val="en-US"/>
        </w:rPr>
        <w:t>getElementById</w:t>
      </w:r>
      <w:r w:rsidRPr="0025730A">
        <w:rPr>
          <w:color w:val="D4D4D4"/>
          <w:lang w:val="en-US"/>
        </w:rPr>
        <w:t>(</w:t>
      </w:r>
      <w:r w:rsidRPr="0025730A">
        <w:rPr>
          <w:lang w:val="en-US"/>
        </w:rPr>
        <w:t>"password"</w:t>
      </w:r>
      <w:r w:rsidRPr="0025730A">
        <w:rPr>
          <w:color w:val="D4D4D4"/>
          <w:lang w:val="en-US"/>
        </w:rPr>
        <w:t>).</w:t>
      </w:r>
      <w:r w:rsidRPr="0025730A">
        <w:rPr>
          <w:color w:val="9CDCFE"/>
          <w:lang w:val="en-US"/>
        </w:rPr>
        <w:t>value</w:t>
      </w:r>
      <w:r w:rsidRPr="0025730A">
        <w:rPr>
          <w:color w:val="D4D4D4"/>
          <w:lang w:val="en-US"/>
        </w:rPr>
        <w:t>;</w:t>
      </w:r>
    </w:p>
    <w:p w14:paraId="035A34DE" w14:textId="77777777" w:rsidR="00E1078E" w:rsidRPr="00E1078E" w:rsidRDefault="00E1078E" w:rsidP="00E1078E">
      <w:pPr>
        <w:pStyle w:val="PCode"/>
        <w:rPr>
          <w:color w:val="D4D4D4"/>
        </w:rPr>
      </w:pPr>
      <w:r w:rsidRPr="0025730A">
        <w:rPr>
          <w:color w:val="D4D4D4"/>
          <w:lang w:val="en-US"/>
        </w:rPr>
        <w:t>    </w:t>
      </w:r>
      <w:r w:rsidRPr="00E1078E">
        <w:rPr>
          <w:color w:val="9CDCFE"/>
        </w:rPr>
        <w:t>console</w:t>
      </w:r>
      <w:r w:rsidRPr="00E1078E">
        <w:rPr>
          <w:color w:val="D4D4D4"/>
        </w:rPr>
        <w:t>.</w:t>
      </w:r>
      <w:r w:rsidRPr="00E1078E">
        <w:rPr>
          <w:color w:val="DCDCAA"/>
        </w:rPr>
        <w:t>log</w:t>
      </w:r>
      <w:r w:rsidRPr="00E1078E">
        <w:rPr>
          <w:color w:val="D4D4D4"/>
        </w:rPr>
        <w:t>(</w:t>
      </w:r>
      <w:r w:rsidRPr="00E1078E">
        <w:rPr>
          <w:color w:val="9CDCFE"/>
        </w:rPr>
        <w:t>connected</w:t>
      </w:r>
      <w:r w:rsidRPr="00E1078E">
        <w:rPr>
          <w:color w:val="D4D4D4"/>
        </w:rPr>
        <w:t>);</w:t>
      </w:r>
    </w:p>
    <w:p w14:paraId="36AAEA5D" w14:textId="77777777" w:rsidR="00E1078E" w:rsidRPr="00E1078E" w:rsidRDefault="00E1078E" w:rsidP="00E1078E">
      <w:pPr>
        <w:pStyle w:val="PCode"/>
        <w:rPr>
          <w:color w:val="D4D4D4"/>
        </w:rPr>
      </w:pPr>
      <w:r w:rsidRPr="00E1078E">
        <w:rPr>
          <w:color w:val="D4D4D4"/>
        </w:rPr>
        <w:t>    </w:t>
      </w:r>
      <w:r w:rsidRPr="00E1078E">
        <w:rPr>
          <w:color w:val="9CDCFE"/>
        </w:rPr>
        <w:t>console</w:t>
      </w:r>
      <w:r w:rsidRPr="00E1078E">
        <w:rPr>
          <w:color w:val="D4D4D4"/>
        </w:rPr>
        <w:t>.</w:t>
      </w:r>
      <w:r w:rsidRPr="00E1078E">
        <w:rPr>
          <w:color w:val="DCDCAA"/>
        </w:rPr>
        <w:t>log</w:t>
      </w:r>
      <w:r w:rsidRPr="00E1078E">
        <w:rPr>
          <w:color w:val="D4D4D4"/>
        </w:rPr>
        <w:t>(</w:t>
      </w:r>
      <w:r w:rsidRPr="00E1078E">
        <w:t>"utilisateur: "</w:t>
      </w:r>
      <w:r w:rsidRPr="00E1078E">
        <w:rPr>
          <w:color w:val="D4D4D4"/>
        </w:rPr>
        <w:t>, </w:t>
      </w:r>
      <w:r w:rsidRPr="00E1078E">
        <w:rPr>
          <w:color w:val="9CDCFE"/>
        </w:rPr>
        <w:t>username</w:t>
      </w:r>
      <w:r w:rsidRPr="00E1078E">
        <w:rPr>
          <w:color w:val="D4D4D4"/>
        </w:rPr>
        <w:t>, </w:t>
      </w:r>
      <w:r w:rsidRPr="00E1078E">
        <w:t>" mot de passe: "</w:t>
      </w:r>
      <w:r w:rsidRPr="00E1078E">
        <w:rPr>
          <w:color w:val="D4D4D4"/>
        </w:rPr>
        <w:t>, </w:t>
      </w:r>
      <w:r w:rsidRPr="00E1078E">
        <w:rPr>
          <w:color w:val="9CDCFE"/>
        </w:rPr>
        <w:t>password</w:t>
      </w:r>
      <w:r w:rsidRPr="00E1078E">
        <w:rPr>
          <w:color w:val="D4D4D4"/>
        </w:rPr>
        <w:t>);</w:t>
      </w:r>
    </w:p>
    <w:p w14:paraId="55EDB0B9" w14:textId="77777777" w:rsidR="00E1078E" w:rsidRPr="00E1078E" w:rsidRDefault="00E1078E" w:rsidP="00E1078E">
      <w:pPr>
        <w:pStyle w:val="PCode"/>
        <w:rPr>
          <w:color w:val="D4D4D4"/>
        </w:rPr>
      </w:pPr>
    </w:p>
    <w:p w14:paraId="1AA1993A" w14:textId="77777777" w:rsidR="00E1078E" w:rsidRPr="0025730A" w:rsidRDefault="00E1078E" w:rsidP="00E1078E">
      <w:pPr>
        <w:pStyle w:val="PCode"/>
        <w:rPr>
          <w:color w:val="D4D4D4"/>
          <w:lang w:val="en-US"/>
        </w:rPr>
      </w:pPr>
      <w:r w:rsidRPr="00E1078E">
        <w:rPr>
          <w:color w:val="D4D4D4"/>
        </w:rPr>
        <w:t>    </w:t>
      </w:r>
      <w:r w:rsidRPr="0025730A">
        <w:rPr>
          <w:color w:val="C586C0"/>
          <w:lang w:val="en-US"/>
        </w:rPr>
        <w:t>if</w:t>
      </w:r>
      <w:r w:rsidRPr="0025730A">
        <w:rPr>
          <w:color w:val="D4D4D4"/>
          <w:lang w:val="en-US"/>
        </w:rPr>
        <w:t> (</w:t>
      </w:r>
      <w:r w:rsidRPr="0025730A">
        <w:rPr>
          <w:color w:val="9CDCFE"/>
          <w:lang w:val="en-US"/>
        </w:rPr>
        <w:t>username</w:t>
      </w:r>
      <w:r w:rsidRPr="0025730A">
        <w:rPr>
          <w:color w:val="D4D4D4"/>
          <w:lang w:val="en-US"/>
        </w:rPr>
        <w:t>.</w:t>
      </w:r>
      <w:r w:rsidRPr="0025730A">
        <w:rPr>
          <w:color w:val="DCDCAA"/>
          <w:lang w:val="en-US"/>
        </w:rPr>
        <w:t>toLowerCase</w:t>
      </w:r>
      <w:r w:rsidRPr="0025730A">
        <w:rPr>
          <w:color w:val="D4D4D4"/>
          <w:lang w:val="en-US"/>
        </w:rPr>
        <w:t>() === </w:t>
      </w:r>
      <w:r w:rsidRPr="0025730A">
        <w:rPr>
          <w:lang w:val="en-US"/>
        </w:rPr>
        <w:t>"admin"</w:t>
      </w:r>
      <w:r w:rsidRPr="0025730A">
        <w:rPr>
          <w:color w:val="D4D4D4"/>
          <w:lang w:val="en-US"/>
        </w:rPr>
        <w:t> &amp;&amp; </w:t>
      </w:r>
      <w:r w:rsidRPr="0025730A">
        <w:rPr>
          <w:color w:val="9CDCFE"/>
          <w:lang w:val="en-US"/>
        </w:rPr>
        <w:t>password</w:t>
      </w:r>
      <w:r w:rsidRPr="0025730A">
        <w:rPr>
          <w:color w:val="D4D4D4"/>
          <w:lang w:val="en-US"/>
        </w:rPr>
        <w:t> === </w:t>
      </w:r>
      <w:r w:rsidRPr="0025730A">
        <w:rPr>
          <w:lang w:val="en-US"/>
        </w:rPr>
        <w:t>"emf123"</w:t>
      </w:r>
      <w:r w:rsidRPr="0025730A">
        <w:rPr>
          <w:color w:val="D4D4D4"/>
          <w:lang w:val="en-US"/>
        </w:rPr>
        <w:t>) {</w:t>
      </w:r>
    </w:p>
    <w:p w14:paraId="44800EC0" w14:textId="77777777" w:rsidR="00E1078E" w:rsidRPr="00E1078E" w:rsidRDefault="00E1078E" w:rsidP="00E1078E">
      <w:pPr>
        <w:pStyle w:val="PCode"/>
        <w:rPr>
          <w:color w:val="D4D4D4"/>
        </w:rPr>
      </w:pPr>
      <w:r w:rsidRPr="0025730A">
        <w:rPr>
          <w:color w:val="D4D4D4"/>
          <w:lang w:val="en-US"/>
        </w:rPr>
        <w:t>        </w:t>
      </w:r>
      <w:r w:rsidRPr="00E1078E">
        <w:rPr>
          <w:color w:val="DCDCAA"/>
        </w:rPr>
        <w:t>redirecte</w:t>
      </w:r>
      <w:r w:rsidRPr="00E1078E">
        <w:rPr>
          <w:color w:val="D4D4D4"/>
        </w:rPr>
        <w:t>()</w:t>
      </w:r>
    </w:p>
    <w:p w14:paraId="7FC2BCEE" w14:textId="77777777" w:rsidR="00E1078E" w:rsidRPr="00E1078E" w:rsidRDefault="00E1078E" w:rsidP="00E1078E">
      <w:pPr>
        <w:pStyle w:val="PCode"/>
        <w:rPr>
          <w:color w:val="D4D4D4"/>
        </w:rPr>
      </w:pPr>
      <w:r w:rsidRPr="00E1078E">
        <w:rPr>
          <w:color w:val="D4D4D4"/>
        </w:rPr>
        <w:t>        </w:t>
      </w:r>
      <w:r w:rsidRPr="00E1078E">
        <w:rPr>
          <w:color w:val="9CDCFE"/>
        </w:rPr>
        <w:t>window</w:t>
      </w:r>
      <w:r w:rsidRPr="00E1078E">
        <w:rPr>
          <w:color w:val="D4D4D4"/>
        </w:rPr>
        <w:t>.</w:t>
      </w:r>
      <w:r w:rsidRPr="00E1078E">
        <w:rPr>
          <w:color w:val="DCDCAA"/>
        </w:rPr>
        <w:t>alert</w:t>
      </w:r>
      <w:r w:rsidRPr="00E1078E">
        <w:rPr>
          <w:color w:val="D4D4D4"/>
        </w:rPr>
        <w:t>(</w:t>
      </w:r>
      <w:r w:rsidRPr="00E1078E">
        <w:t>"Utilisateur ou mot de passe incorrect !!!"</w:t>
      </w:r>
      <w:r w:rsidRPr="00E1078E">
        <w:rPr>
          <w:color w:val="D4D4D4"/>
        </w:rPr>
        <w:t>);</w:t>
      </w:r>
    </w:p>
    <w:p w14:paraId="6CD6E6DA" w14:textId="77777777" w:rsidR="00E1078E" w:rsidRPr="00E1078E" w:rsidRDefault="00E1078E" w:rsidP="00E1078E">
      <w:pPr>
        <w:pStyle w:val="PCode"/>
        <w:rPr>
          <w:color w:val="D4D4D4"/>
        </w:rPr>
      </w:pPr>
      <w:r w:rsidRPr="00E1078E">
        <w:rPr>
          <w:color w:val="D4D4D4"/>
        </w:rPr>
        <w:t>    }</w:t>
      </w:r>
    </w:p>
    <w:p w14:paraId="0B6324B9" w14:textId="77777777" w:rsidR="00E1078E" w:rsidRPr="00E1078E" w:rsidRDefault="00E1078E" w:rsidP="00E1078E">
      <w:pPr>
        <w:pStyle w:val="PCode"/>
        <w:rPr>
          <w:color w:val="D4D4D4"/>
        </w:rPr>
      </w:pPr>
      <w:r w:rsidRPr="00E1078E">
        <w:rPr>
          <w:color w:val="D4D4D4"/>
        </w:rPr>
        <w:t>}</w:t>
      </w:r>
    </w:p>
    <w:p w14:paraId="7584737E" w14:textId="77777777" w:rsidR="00E1078E" w:rsidRPr="00E1078E" w:rsidRDefault="00E1078E" w:rsidP="00E1078E">
      <w:pPr>
        <w:pStyle w:val="PCode"/>
        <w:rPr>
          <w:color w:val="D4D4D4"/>
        </w:rPr>
      </w:pPr>
    </w:p>
    <w:p w14:paraId="754FA201" w14:textId="77777777" w:rsidR="00E1078E" w:rsidRPr="00E1078E" w:rsidRDefault="00E1078E" w:rsidP="00E1078E">
      <w:pPr>
        <w:pStyle w:val="PCode"/>
        <w:rPr>
          <w:color w:val="D4D4D4"/>
        </w:rPr>
      </w:pPr>
      <w:r w:rsidRPr="00E1078E">
        <w:rPr>
          <w:color w:val="6A9955"/>
        </w:rPr>
        <w:t>/* Redirection une fois que le login est effectué */</w:t>
      </w:r>
    </w:p>
    <w:p w14:paraId="0B06FCAC" w14:textId="77777777" w:rsidR="00E1078E" w:rsidRPr="0025730A" w:rsidRDefault="00E1078E" w:rsidP="00E1078E">
      <w:pPr>
        <w:pStyle w:val="PCode"/>
        <w:rPr>
          <w:color w:val="D4D4D4"/>
          <w:lang w:val="en-US"/>
        </w:rPr>
      </w:pPr>
      <w:r w:rsidRPr="0025730A">
        <w:rPr>
          <w:color w:val="569CD6"/>
          <w:lang w:val="en-US"/>
        </w:rPr>
        <w:t>function</w:t>
      </w:r>
      <w:r w:rsidRPr="0025730A">
        <w:rPr>
          <w:color w:val="D4D4D4"/>
          <w:lang w:val="en-US"/>
        </w:rPr>
        <w:t> </w:t>
      </w:r>
      <w:r w:rsidRPr="0025730A">
        <w:rPr>
          <w:color w:val="DCDCAA"/>
          <w:lang w:val="en-US"/>
        </w:rPr>
        <w:t>redirecte</w:t>
      </w:r>
      <w:r w:rsidRPr="0025730A">
        <w:rPr>
          <w:color w:val="D4D4D4"/>
          <w:lang w:val="en-US"/>
        </w:rPr>
        <w:t>() {</w:t>
      </w:r>
    </w:p>
    <w:p w14:paraId="26181326" w14:textId="77777777" w:rsidR="00E1078E" w:rsidRPr="0025730A" w:rsidRDefault="00E1078E" w:rsidP="00E1078E">
      <w:pPr>
        <w:pStyle w:val="PCode"/>
        <w:rPr>
          <w:color w:val="D4D4D4"/>
          <w:lang w:val="en-US"/>
        </w:rPr>
      </w:pPr>
      <w:r w:rsidRPr="0025730A">
        <w:rPr>
          <w:color w:val="D4D4D4"/>
          <w:lang w:val="en-US"/>
        </w:rPr>
        <w:t>    </w:t>
      </w:r>
      <w:r w:rsidRPr="0025730A">
        <w:rPr>
          <w:color w:val="9CDCFE"/>
          <w:lang w:val="en-US"/>
        </w:rPr>
        <w:t>window</w:t>
      </w:r>
      <w:r w:rsidRPr="0025730A">
        <w:rPr>
          <w:color w:val="D4D4D4"/>
          <w:lang w:val="en-US"/>
        </w:rPr>
        <w:t>.</w:t>
      </w:r>
      <w:r w:rsidRPr="0025730A">
        <w:rPr>
          <w:color w:val="9CDCFE"/>
          <w:lang w:val="en-US"/>
        </w:rPr>
        <w:t>location</w:t>
      </w:r>
      <w:r w:rsidRPr="0025730A">
        <w:rPr>
          <w:color w:val="D4D4D4"/>
          <w:lang w:val="en-US"/>
        </w:rPr>
        <w:t>.</w:t>
      </w:r>
      <w:r w:rsidRPr="0025730A">
        <w:rPr>
          <w:color w:val="9CDCFE"/>
          <w:lang w:val="en-US"/>
        </w:rPr>
        <w:t>href</w:t>
      </w:r>
      <w:r w:rsidRPr="0025730A">
        <w:rPr>
          <w:color w:val="D4D4D4"/>
          <w:lang w:val="en-US"/>
        </w:rPr>
        <w:t> = </w:t>
      </w:r>
      <w:r w:rsidRPr="0025730A">
        <w:rPr>
          <w:lang w:val="en-US"/>
        </w:rPr>
        <w:t>"../indexPP.html"</w:t>
      </w:r>
    </w:p>
    <w:p w14:paraId="04A36948" w14:textId="77777777" w:rsidR="00E1078E" w:rsidRPr="00E1078E" w:rsidRDefault="00E1078E" w:rsidP="00E1078E">
      <w:pPr>
        <w:pStyle w:val="PCode"/>
        <w:rPr>
          <w:color w:val="D4D4D4"/>
        </w:rPr>
      </w:pPr>
      <w:r w:rsidRPr="00E1078E">
        <w:rPr>
          <w:color w:val="D4D4D4"/>
        </w:rPr>
        <w:t>}</w:t>
      </w:r>
    </w:p>
    <w:p w14:paraId="0C0AA5C8" w14:textId="77777777" w:rsidR="00E1078E" w:rsidRPr="00E1078E" w:rsidRDefault="00E1078E" w:rsidP="00E1078E">
      <w:pPr>
        <w:pStyle w:val="PCode"/>
        <w:rPr>
          <w:color w:val="D4D4D4"/>
        </w:rPr>
      </w:pPr>
    </w:p>
    <w:p w14:paraId="0F86AD18" w14:textId="77777777" w:rsidR="00E1078E" w:rsidRPr="00E1078E" w:rsidRDefault="00E1078E" w:rsidP="00E1078E">
      <w:pPr>
        <w:pStyle w:val="PCode"/>
        <w:rPr>
          <w:color w:val="D4D4D4"/>
        </w:rPr>
      </w:pPr>
      <w:r w:rsidRPr="00E1078E">
        <w:rPr>
          <w:color w:val="6A9955"/>
        </w:rPr>
        <w:t>/* lancement d'une requête afin de reçevoir tous les lancements */</w:t>
      </w:r>
    </w:p>
    <w:p w14:paraId="3CAB377A" w14:textId="77777777" w:rsidR="00E1078E" w:rsidRPr="00E1078E" w:rsidRDefault="00E1078E" w:rsidP="00E1078E">
      <w:pPr>
        <w:pStyle w:val="PCode"/>
        <w:rPr>
          <w:color w:val="D4D4D4"/>
        </w:rPr>
      </w:pPr>
      <w:r w:rsidRPr="00E1078E">
        <w:rPr>
          <w:color w:val="569CD6"/>
        </w:rPr>
        <w:t>function</w:t>
      </w:r>
      <w:r w:rsidRPr="00E1078E">
        <w:rPr>
          <w:color w:val="D4D4D4"/>
        </w:rPr>
        <w:t> </w:t>
      </w:r>
      <w:r w:rsidRPr="00E1078E">
        <w:rPr>
          <w:color w:val="DCDCAA"/>
        </w:rPr>
        <w:t>onloadLancements</w:t>
      </w:r>
      <w:r w:rsidRPr="00E1078E">
        <w:rPr>
          <w:color w:val="D4D4D4"/>
        </w:rPr>
        <w:t>(</w:t>
      </w:r>
      <w:r w:rsidRPr="00E1078E">
        <w:rPr>
          <w:color w:val="9CDCFE"/>
        </w:rPr>
        <w:t>page</w:t>
      </w:r>
      <w:r w:rsidRPr="00E1078E">
        <w:rPr>
          <w:color w:val="D4D4D4"/>
        </w:rPr>
        <w:t>) {</w:t>
      </w:r>
    </w:p>
    <w:p w14:paraId="0F7C2149" w14:textId="77777777" w:rsidR="00E1078E" w:rsidRPr="00E1078E" w:rsidRDefault="00E1078E" w:rsidP="00E1078E">
      <w:pPr>
        <w:pStyle w:val="PCode"/>
        <w:rPr>
          <w:color w:val="D4D4D4"/>
        </w:rPr>
      </w:pPr>
      <w:r w:rsidRPr="00E1078E">
        <w:rPr>
          <w:color w:val="D4D4D4"/>
        </w:rPr>
        <w:t>    </w:t>
      </w:r>
      <w:r w:rsidRPr="00E1078E">
        <w:rPr>
          <w:color w:val="DCDCAA"/>
        </w:rPr>
        <w:t>appelAPI</w:t>
      </w:r>
      <w:r w:rsidRPr="00E1078E">
        <w:rPr>
          <w:color w:val="D4D4D4"/>
        </w:rPr>
        <w:t>(</w:t>
      </w:r>
      <w:r w:rsidRPr="00E1078E">
        <w:rPr>
          <w:color w:val="9CDCFE"/>
        </w:rPr>
        <w:t>page</w:t>
      </w:r>
      <w:r w:rsidRPr="00E1078E">
        <w:rPr>
          <w:color w:val="D4D4D4"/>
        </w:rPr>
        <w:t>, </w:t>
      </w:r>
      <w:r w:rsidRPr="00E1078E">
        <w:rPr>
          <w:color w:val="DCDCAA"/>
        </w:rPr>
        <w:t>successLancements</w:t>
      </w:r>
      <w:r w:rsidRPr="00E1078E">
        <w:rPr>
          <w:color w:val="D4D4D4"/>
        </w:rPr>
        <w:t>);</w:t>
      </w:r>
    </w:p>
    <w:p w14:paraId="28159875" w14:textId="77777777" w:rsidR="00E1078E" w:rsidRPr="00E1078E" w:rsidRDefault="00E1078E" w:rsidP="00E1078E">
      <w:pPr>
        <w:pStyle w:val="PCode"/>
        <w:rPr>
          <w:color w:val="D4D4D4"/>
        </w:rPr>
      </w:pPr>
      <w:r w:rsidRPr="00E1078E">
        <w:rPr>
          <w:color w:val="D4D4D4"/>
        </w:rPr>
        <w:t>}</w:t>
      </w:r>
    </w:p>
    <w:p w14:paraId="5F86770D" w14:textId="77777777" w:rsidR="00E1078E" w:rsidRPr="00E1078E" w:rsidRDefault="00E1078E" w:rsidP="00E1078E">
      <w:pPr>
        <w:pStyle w:val="PCode"/>
        <w:rPr>
          <w:color w:val="D4D4D4"/>
        </w:rPr>
      </w:pPr>
    </w:p>
    <w:p w14:paraId="4492108E" w14:textId="77777777" w:rsidR="00E1078E" w:rsidRPr="00E1078E" w:rsidRDefault="00E1078E" w:rsidP="00E1078E">
      <w:pPr>
        <w:pStyle w:val="PCode"/>
        <w:rPr>
          <w:color w:val="D4D4D4"/>
        </w:rPr>
      </w:pPr>
      <w:r w:rsidRPr="00E1078E">
        <w:rPr>
          <w:color w:val="6A9955"/>
        </w:rPr>
        <w:t>/* Affichage des données reçues */</w:t>
      </w:r>
    </w:p>
    <w:p w14:paraId="3291E177" w14:textId="77777777" w:rsidR="00E1078E" w:rsidRPr="00E1078E" w:rsidRDefault="00E1078E" w:rsidP="00E1078E">
      <w:pPr>
        <w:pStyle w:val="PCode"/>
        <w:rPr>
          <w:color w:val="D4D4D4"/>
        </w:rPr>
      </w:pPr>
      <w:r w:rsidRPr="00E1078E">
        <w:rPr>
          <w:color w:val="569CD6"/>
        </w:rPr>
        <w:t>function</w:t>
      </w:r>
      <w:r w:rsidRPr="00E1078E">
        <w:rPr>
          <w:color w:val="D4D4D4"/>
        </w:rPr>
        <w:t> </w:t>
      </w:r>
      <w:r w:rsidRPr="00E1078E">
        <w:rPr>
          <w:color w:val="DCDCAA"/>
        </w:rPr>
        <w:t>successLancements</w:t>
      </w:r>
      <w:r w:rsidRPr="00E1078E">
        <w:rPr>
          <w:color w:val="D4D4D4"/>
        </w:rPr>
        <w:t>(</w:t>
      </w:r>
      <w:r w:rsidRPr="00E1078E">
        <w:rPr>
          <w:color w:val="9CDCFE"/>
        </w:rPr>
        <w:t>data</w:t>
      </w:r>
      <w:r w:rsidRPr="00E1078E">
        <w:rPr>
          <w:color w:val="D4D4D4"/>
        </w:rPr>
        <w:t>) {</w:t>
      </w:r>
    </w:p>
    <w:p w14:paraId="21836FD1" w14:textId="77777777" w:rsidR="00E1078E" w:rsidRPr="0025730A" w:rsidRDefault="00E1078E" w:rsidP="00E1078E">
      <w:pPr>
        <w:pStyle w:val="PCode"/>
        <w:rPr>
          <w:color w:val="D4D4D4"/>
          <w:lang w:val="en-US"/>
        </w:rPr>
      </w:pPr>
      <w:r w:rsidRPr="00E1078E">
        <w:rPr>
          <w:color w:val="D4D4D4"/>
        </w:rPr>
        <w:t>    </w:t>
      </w:r>
      <w:r w:rsidRPr="0025730A">
        <w:rPr>
          <w:color w:val="9CDCFE"/>
          <w:lang w:val="en-US"/>
        </w:rPr>
        <w:t>console</w:t>
      </w:r>
      <w:r w:rsidRPr="0025730A">
        <w:rPr>
          <w:color w:val="D4D4D4"/>
          <w:lang w:val="en-US"/>
        </w:rPr>
        <w:t>.</w:t>
      </w:r>
      <w:r w:rsidRPr="0025730A">
        <w:rPr>
          <w:color w:val="DCDCAA"/>
          <w:lang w:val="en-US"/>
        </w:rPr>
        <w:t>log</w:t>
      </w:r>
      <w:r w:rsidRPr="0025730A">
        <w:rPr>
          <w:color w:val="D4D4D4"/>
          <w:lang w:val="en-US"/>
        </w:rPr>
        <w:t>(</w:t>
      </w:r>
      <w:r w:rsidRPr="0025730A">
        <w:rPr>
          <w:color w:val="9CDCFE"/>
          <w:lang w:val="en-US"/>
        </w:rPr>
        <w:t>data</w:t>
      </w:r>
      <w:r w:rsidRPr="0025730A">
        <w:rPr>
          <w:color w:val="D4D4D4"/>
          <w:lang w:val="en-US"/>
        </w:rPr>
        <w:t>);</w:t>
      </w:r>
    </w:p>
    <w:p w14:paraId="4A6579BF" w14:textId="77777777" w:rsidR="00E1078E" w:rsidRPr="0025730A" w:rsidRDefault="00E1078E" w:rsidP="00E1078E">
      <w:pPr>
        <w:pStyle w:val="PCode"/>
        <w:rPr>
          <w:color w:val="D4D4D4"/>
          <w:lang w:val="en-US"/>
        </w:rPr>
      </w:pPr>
      <w:r w:rsidRPr="0025730A">
        <w:rPr>
          <w:color w:val="D4D4D4"/>
          <w:lang w:val="en-US"/>
        </w:rPr>
        <w:lastRenderedPageBreak/>
        <w:t>    </w:t>
      </w:r>
      <w:r w:rsidRPr="0025730A">
        <w:rPr>
          <w:color w:val="C586C0"/>
          <w:lang w:val="en-US"/>
        </w:rPr>
        <w:t>for</w:t>
      </w:r>
      <w:r w:rsidRPr="0025730A">
        <w:rPr>
          <w:color w:val="D4D4D4"/>
          <w:lang w:val="en-US"/>
        </w:rPr>
        <w:t> (</w:t>
      </w:r>
      <w:r w:rsidRPr="0025730A">
        <w:rPr>
          <w:color w:val="569CD6"/>
          <w:lang w:val="en-US"/>
        </w:rPr>
        <w:t>let</w:t>
      </w:r>
      <w:r w:rsidRPr="0025730A">
        <w:rPr>
          <w:color w:val="D4D4D4"/>
          <w:lang w:val="en-US"/>
        </w:rPr>
        <w:t> </w:t>
      </w:r>
      <w:r w:rsidRPr="0025730A">
        <w:rPr>
          <w:color w:val="9CDCFE"/>
          <w:lang w:val="en-US"/>
        </w:rPr>
        <w:t>lancement</w:t>
      </w:r>
      <w:r w:rsidRPr="0025730A">
        <w:rPr>
          <w:color w:val="D4D4D4"/>
          <w:lang w:val="en-US"/>
        </w:rPr>
        <w:t> </w:t>
      </w:r>
      <w:r w:rsidRPr="0025730A">
        <w:rPr>
          <w:color w:val="569CD6"/>
          <w:lang w:val="en-US"/>
        </w:rPr>
        <w:t>of</w:t>
      </w:r>
      <w:r w:rsidRPr="0025730A">
        <w:rPr>
          <w:color w:val="D4D4D4"/>
          <w:lang w:val="en-US"/>
        </w:rPr>
        <w:t> </w:t>
      </w:r>
      <w:r w:rsidRPr="0025730A">
        <w:rPr>
          <w:color w:val="9CDCFE"/>
          <w:lang w:val="en-US"/>
        </w:rPr>
        <w:t>data</w:t>
      </w:r>
      <w:r w:rsidRPr="0025730A">
        <w:rPr>
          <w:color w:val="D4D4D4"/>
          <w:lang w:val="en-US"/>
        </w:rPr>
        <w:t>) {</w:t>
      </w:r>
    </w:p>
    <w:p w14:paraId="31FC5F8A" w14:textId="77777777" w:rsidR="00E1078E" w:rsidRPr="0025730A" w:rsidRDefault="00E1078E" w:rsidP="00E1078E">
      <w:pPr>
        <w:pStyle w:val="PCode"/>
        <w:rPr>
          <w:color w:val="D4D4D4"/>
          <w:lang w:val="en-US"/>
        </w:rPr>
      </w:pPr>
      <w:r w:rsidRPr="0025730A">
        <w:rPr>
          <w:color w:val="D4D4D4"/>
          <w:lang w:val="en-US"/>
        </w:rPr>
        <w:t>        </w:t>
      </w:r>
      <w:r w:rsidRPr="0025730A">
        <w:rPr>
          <w:color w:val="569CD6"/>
          <w:lang w:val="en-US"/>
        </w:rPr>
        <w:t>let</w:t>
      </w:r>
      <w:r w:rsidRPr="0025730A">
        <w:rPr>
          <w:color w:val="D4D4D4"/>
          <w:lang w:val="en-US"/>
        </w:rPr>
        <w:t> </w:t>
      </w:r>
      <w:r w:rsidRPr="0025730A">
        <w:rPr>
          <w:color w:val="9CDCFE"/>
          <w:lang w:val="en-US"/>
        </w:rPr>
        <w:t>launchDate</w:t>
      </w:r>
      <w:r w:rsidRPr="0025730A">
        <w:rPr>
          <w:color w:val="D4D4D4"/>
          <w:lang w:val="en-US"/>
        </w:rPr>
        <w:t> = </w:t>
      </w:r>
      <w:r w:rsidRPr="0025730A">
        <w:rPr>
          <w:color w:val="569CD6"/>
          <w:lang w:val="en-US"/>
        </w:rPr>
        <w:t>new</w:t>
      </w:r>
      <w:r w:rsidRPr="0025730A">
        <w:rPr>
          <w:color w:val="D4D4D4"/>
          <w:lang w:val="en-US"/>
        </w:rPr>
        <w:t> </w:t>
      </w:r>
      <w:r w:rsidRPr="0025730A">
        <w:rPr>
          <w:color w:val="4EC9B0"/>
          <w:lang w:val="en-US"/>
        </w:rPr>
        <w:t>Date</w:t>
      </w:r>
      <w:r w:rsidRPr="0025730A">
        <w:rPr>
          <w:color w:val="D4D4D4"/>
          <w:lang w:val="en-US"/>
        </w:rPr>
        <w:t>(</w:t>
      </w:r>
      <w:r w:rsidRPr="0025730A">
        <w:rPr>
          <w:color w:val="9CDCFE"/>
          <w:lang w:val="en-US"/>
        </w:rPr>
        <w:t>lancement</w:t>
      </w:r>
      <w:r w:rsidRPr="0025730A">
        <w:rPr>
          <w:color w:val="D4D4D4"/>
          <w:lang w:val="en-US"/>
        </w:rPr>
        <w:t>.</w:t>
      </w:r>
      <w:r w:rsidRPr="0025730A">
        <w:rPr>
          <w:color w:val="9CDCFE"/>
          <w:lang w:val="en-US"/>
        </w:rPr>
        <w:t>date_unix</w:t>
      </w:r>
      <w:r w:rsidRPr="0025730A">
        <w:rPr>
          <w:color w:val="D4D4D4"/>
          <w:lang w:val="en-US"/>
        </w:rPr>
        <w:t> * </w:t>
      </w:r>
      <w:r w:rsidRPr="0025730A">
        <w:rPr>
          <w:color w:val="B5CEA8"/>
          <w:lang w:val="en-US"/>
        </w:rPr>
        <w:t>1000</w:t>
      </w:r>
      <w:r w:rsidRPr="0025730A">
        <w:rPr>
          <w:color w:val="D4D4D4"/>
          <w:lang w:val="en-US"/>
        </w:rPr>
        <w:t>);</w:t>
      </w:r>
    </w:p>
    <w:p w14:paraId="39EA1217" w14:textId="77777777" w:rsidR="00E1078E" w:rsidRPr="0025730A" w:rsidRDefault="00E1078E" w:rsidP="00E1078E">
      <w:pPr>
        <w:pStyle w:val="PCode"/>
        <w:rPr>
          <w:color w:val="D4D4D4"/>
          <w:lang w:val="en-US"/>
        </w:rPr>
      </w:pPr>
      <w:r w:rsidRPr="0025730A">
        <w:rPr>
          <w:color w:val="D4D4D4"/>
          <w:lang w:val="en-US"/>
        </w:rPr>
        <w:t>        </w:t>
      </w:r>
      <w:r w:rsidRPr="0025730A">
        <w:rPr>
          <w:color w:val="569CD6"/>
          <w:lang w:val="en-US"/>
        </w:rPr>
        <w:t>let</w:t>
      </w:r>
      <w:r w:rsidRPr="0025730A">
        <w:rPr>
          <w:color w:val="D4D4D4"/>
          <w:lang w:val="en-US"/>
        </w:rPr>
        <w:t> </w:t>
      </w:r>
      <w:r w:rsidRPr="0025730A">
        <w:rPr>
          <w:color w:val="9CDCFE"/>
          <w:lang w:val="en-US"/>
        </w:rPr>
        <w:t>today</w:t>
      </w:r>
      <w:r w:rsidRPr="0025730A">
        <w:rPr>
          <w:color w:val="D4D4D4"/>
          <w:lang w:val="en-US"/>
        </w:rPr>
        <w:t> = </w:t>
      </w:r>
      <w:r w:rsidRPr="0025730A">
        <w:rPr>
          <w:color w:val="569CD6"/>
          <w:lang w:val="en-US"/>
        </w:rPr>
        <w:t>new</w:t>
      </w:r>
      <w:r w:rsidRPr="0025730A">
        <w:rPr>
          <w:color w:val="D4D4D4"/>
          <w:lang w:val="en-US"/>
        </w:rPr>
        <w:t> </w:t>
      </w:r>
      <w:r w:rsidRPr="0025730A">
        <w:rPr>
          <w:color w:val="4EC9B0"/>
          <w:lang w:val="en-US"/>
        </w:rPr>
        <w:t>Date</w:t>
      </w:r>
      <w:r w:rsidRPr="0025730A">
        <w:rPr>
          <w:color w:val="D4D4D4"/>
          <w:lang w:val="en-US"/>
        </w:rPr>
        <w:t>();</w:t>
      </w:r>
    </w:p>
    <w:p w14:paraId="63C4D7D7" w14:textId="77777777" w:rsidR="00E1078E" w:rsidRPr="0025730A" w:rsidRDefault="00E1078E" w:rsidP="00E1078E">
      <w:pPr>
        <w:pStyle w:val="PCode"/>
        <w:rPr>
          <w:color w:val="D4D4D4"/>
          <w:lang w:val="en-US"/>
        </w:rPr>
      </w:pPr>
      <w:r w:rsidRPr="0025730A">
        <w:rPr>
          <w:color w:val="D4D4D4"/>
          <w:lang w:val="en-US"/>
        </w:rPr>
        <w:t>        </w:t>
      </w:r>
      <w:r w:rsidRPr="0025730A">
        <w:rPr>
          <w:color w:val="569CD6"/>
          <w:lang w:val="en-US"/>
        </w:rPr>
        <w:t>let</w:t>
      </w:r>
      <w:r w:rsidRPr="0025730A">
        <w:rPr>
          <w:color w:val="D4D4D4"/>
          <w:lang w:val="en-US"/>
        </w:rPr>
        <w:t> </w:t>
      </w:r>
      <w:r w:rsidRPr="0025730A">
        <w:rPr>
          <w:color w:val="9CDCFE"/>
          <w:lang w:val="en-US"/>
        </w:rPr>
        <w:t>launchDateString</w:t>
      </w:r>
      <w:r w:rsidRPr="0025730A">
        <w:rPr>
          <w:color w:val="D4D4D4"/>
          <w:lang w:val="en-US"/>
        </w:rPr>
        <w:t> = </w:t>
      </w:r>
      <w:r w:rsidRPr="0025730A">
        <w:rPr>
          <w:color w:val="9CDCFE"/>
          <w:lang w:val="en-US"/>
        </w:rPr>
        <w:t>launchDate</w:t>
      </w:r>
      <w:r w:rsidRPr="0025730A">
        <w:rPr>
          <w:color w:val="D4D4D4"/>
          <w:lang w:val="en-US"/>
        </w:rPr>
        <w:t>.</w:t>
      </w:r>
      <w:r w:rsidRPr="0025730A">
        <w:rPr>
          <w:color w:val="DCDCAA"/>
          <w:lang w:val="en-US"/>
        </w:rPr>
        <w:t>toLocaleDateString</w:t>
      </w:r>
      <w:r w:rsidRPr="0025730A">
        <w:rPr>
          <w:color w:val="D4D4D4"/>
          <w:lang w:val="en-US"/>
        </w:rPr>
        <w:t>(</w:t>
      </w:r>
      <w:r w:rsidRPr="0025730A">
        <w:rPr>
          <w:lang w:val="en-US"/>
        </w:rPr>
        <w:t>"ch-fr"</w:t>
      </w:r>
      <w:r w:rsidRPr="0025730A">
        <w:rPr>
          <w:color w:val="D4D4D4"/>
          <w:lang w:val="en-US"/>
        </w:rPr>
        <w:t>);</w:t>
      </w:r>
    </w:p>
    <w:p w14:paraId="11994AFE" w14:textId="77777777" w:rsidR="00E1078E" w:rsidRPr="0025730A" w:rsidRDefault="00E1078E" w:rsidP="00E1078E">
      <w:pPr>
        <w:pStyle w:val="PCode"/>
        <w:rPr>
          <w:color w:val="D4D4D4"/>
          <w:lang w:val="en-US"/>
        </w:rPr>
      </w:pPr>
      <w:r w:rsidRPr="0025730A">
        <w:rPr>
          <w:color w:val="D4D4D4"/>
          <w:lang w:val="en-US"/>
        </w:rPr>
        <w:t>        </w:t>
      </w:r>
      <w:r w:rsidRPr="0025730A">
        <w:rPr>
          <w:color w:val="C586C0"/>
          <w:lang w:val="en-US"/>
        </w:rPr>
        <w:t>if</w:t>
      </w:r>
      <w:r w:rsidRPr="0025730A">
        <w:rPr>
          <w:color w:val="D4D4D4"/>
          <w:lang w:val="en-US"/>
        </w:rPr>
        <w:t> (</w:t>
      </w:r>
      <w:r w:rsidRPr="0025730A">
        <w:rPr>
          <w:color w:val="9CDCFE"/>
          <w:lang w:val="en-US"/>
        </w:rPr>
        <w:t>launchDate</w:t>
      </w:r>
      <w:r w:rsidRPr="0025730A">
        <w:rPr>
          <w:color w:val="D4D4D4"/>
          <w:lang w:val="en-US"/>
        </w:rPr>
        <w:t> &lt; </w:t>
      </w:r>
      <w:r w:rsidRPr="0025730A">
        <w:rPr>
          <w:color w:val="9CDCFE"/>
          <w:lang w:val="en-US"/>
        </w:rPr>
        <w:t>today</w:t>
      </w:r>
      <w:r w:rsidRPr="0025730A">
        <w:rPr>
          <w:color w:val="D4D4D4"/>
          <w:lang w:val="en-US"/>
        </w:rPr>
        <w:t>) {</w:t>
      </w:r>
    </w:p>
    <w:p w14:paraId="40DEBDBA" w14:textId="77777777" w:rsidR="00E1078E" w:rsidRPr="0025730A" w:rsidRDefault="00E1078E" w:rsidP="00E1078E">
      <w:pPr>
        <w:pStyle w:val="PCode"/>
        <w:rPr>
          <w:color w:val="D4D4D4"/>
          <w:lang w:val="en-US"/>
        </w:rPr>
      </w:pPr>
      <w:r w:rsidRPr="0025730A">
        <w:rPr>
          <w:color w:val="D4D4D4"/>
          <w:lang w:val="en-US"/>
        </w:rPr>
        <w:t>            </w:t>
      </w:r>
      <w:r w:rsidRPr="0025730A">
        <w:rPr>
          <w:color w:val="569CD6"/>
          <w:lang w:val="en-US"/>
        </w:rPr>
        <w:t>let</w:t>
      </w:r>
      <w:r w:rsidRPr="0025730A">
        <w:rPr>
          <w:color w:val="D4D4D4"/>
          <w:lang w:val="en-US"/>
        </w:rPr>
        <w:t> </w:t>
      </w:r>
      <w:r w:rsidRPr="0025730A">
        <w:rPr>
          <w:color w:val="9CDCFE"/>
          <w:lang w:val="en-US"/>
        </w:rPr>
        <w:t>p</w:t>
      </w:r>
      <w:r w:rsidRPr="0025730A">
        <w:rPr>
          <w:color w:val="D4D4D4"/>
          <w:lang w:val="en-US"/>
        </w:rPr>
        <w:t> = </w:t>
      </w:r>
      <w:r w:rsidRPr="0025730A">
        <w:rPr>
          <w:color w:val="DCDCAA"/>
          <w:lang w:val="en-US"/>
        </w:rPr>
        <w:t>$</w:t>
      </w:r>
      <w:r w:rsidRPr="0025730A">
        <w:rPr>
          <w:color w:val="D4D4D4"/>
          <w:lang w:val="en-US"/>
        </w:rPr>
        <w:t>(</w:t>
      </w:r>
      <w:r w:rsidRPr="0025730A">
        <w:rPr>
          <w:lang w:val="en-US"/>
        </w:rPr>
        <w:t>"&lt;div/&gt;"</w:t>
      </w:r>
      <w:r w:rsidRPr="0025730A">
        <w:rPr>
          <w:color w:val="D4D4D4"/>
          <w:lang w:val="en-US"/>
        </w:rPr>
        <w:t>).</w:t>
      </w:r>
      <w:r w:rsidRPr="0025730A">
        <w:rPr>
          <w:color w:val="DCDCAA"/>
          <w:lang w:val="en-US"/>
        </w:rPr>
        <w:t>html</w:t>
      </w:r>
      <w:r w:rsidRPr="0025730A">
        <w:rPr>
          <w:color w:val="D4D4D4"/>
          <w:lang w:val="en-US"/>
        </w:rPr>
        <w:t>(</w:t>
      </w:r>
      <w:r w:rsidRPr="0025730A">
        <w:rPr>
          <w:color w:val="DCDCAA"/>
          <w:lang w:val="en-US"/>
        </w:rPr>
        <w:t>$</w:t>
      </w:r>
      <w:r w:rsidRPr="0025730A">
        <w:rPr>
          <w:color w:val="D4D4D4"/>
          <w:lang w:val="en-US"/>
        </w:rPr>
        <w:t>(</w:t>
      </w:r>
      <w:r w:rsidRPr="0025730A">
        <w:rPr>
          <w:lang w:val="en-US"/>
        </w:rPr>
        <w:t>"&lt;p/&gt;"</w:t>
      </w:r>
      <w:r w:rsidRPr="0025730A">
        <w:rPr>
          <w:color w:val="D4D4D4"/>
          <w:lang w:val="en-US"/>
        </w:rPr>
        <w:t>).</w:t>
      </w:r>
      <w:r w:rsidRPr="0025730A">
        <w:rPr>
          <w:color w:val="DCDCAA"/>
          <w:lang w:val="en-US"/>
        </w:rPr>
        <w:t>html</w:t>
      </w:r>
      <w:r w:rsidRPr="0025730A">
        <w:rPr>
          <w:color w:val="D4D4D4"/>
          <w:lang w:val="en-US"/>
        </w:rPr>
        <w:t>(</w:t>
      </w:r>
      <w:r w:rsidRPr="0025730A">
        <w:rPr>
          <w:color w:val="9CDCFE"/>
          <w:lang w:val="en-US"/>
        </w:rPr>
        <w:t>lancement</w:t>
      </w:r>
      <w:r w:rsidRPr="0025730A">
        <w:rPr>
          <w:color w:val="D4D4D4"/>
          <w:lang w:val="en-US"/>
        </w:rPr>
        <w:t>.</w:t>
      </w:r>
      <w:r w:rsidRPr="0025730A">
        <w:rPr>
          <w:color w:val="9CDCFE"/>
          <w:lang w:val="en-US"/>
        </w:rPr>
        <w:t>flight_number</w:t>
      </w:r>
      <w:r w:rsidRPr="0025730A">
        <w:rPr>
          <w:color w:val="D4D4D4"/>
          <w:lang w:val="en-US"/>
        </w:rPr>
        <w:t> + </w:t>
      </w:r>
      <w:r w:rsidRPr="0025730A">
        <w:rPr>
          <w:lang w:val="en-US"/>
        </w:rPr>
        <w:t>" - "</w:t>
      </w:r>
      <w:r w:rsidRPr="0025730A">
        <w:rPr>
          <w:color w:val="D4D4D4"/>
          <w:lang w:val="en-US"/>
        </w:rPr>
        <w:t> + </w:t>
      </w:r>
      <w:r w:rsidRPr="0025730A">
        <w:rPr>
          <w:color w:val="9CDCFE"/>
          <w:lang w:val="en-US"/>
        </w:rPr>
        <w:t>lancement</w:t>
      </w:r>
      <w:r w:rsidRPr="0025730A">
        <w:rPr>
          <w:color w:val="D4D4D4"/>
          <w:lang w:val="en-US"/>
        </w:rPr>
        <w:t>.</w:t>
      </w:r>
      <w:r w:rsidRPr="0025730A">
        <w:rPr>
          <w:color w:val="9CDCFE"/>
          <w:lang w:val="en-US"/>
        </w:rPr>
        <w:t>name</w:t>
      </w:r>
      <w:r w:rsidRPr="0025730A">
        <w:rPr>
          <w:color w:val="D4D4D4"/>
          <w:lang w:val="en-US"/>
        </w:rPr>
        <w:t> + </w:t>
      </w:r>
      <w:r w:rsidRPr="0025730A">
        <w:rPr>
          <w:lang w:val="en-US"/>
        </w:rPr>
        <w:t>" "</w:t>
      </w:r>
      <w:r w:rsidRPr="0025730A">
        <w:rPr>
          <w:color w:val="D4D4D4"/>
          <w:lang w:val="en-US"/>
        </w:rPr>
        <w:t> + </w:t>
      </w:r>
      <w:r w:rsidRPr="0025730A">
        <w:rPr>
          <w:lang w:val="en-US"/>
        </w:rPr>
        <w:t>" "</w:t>
      </w:r>
      <w:r w:rsidRPr="0025730A">
        <w:rPr>
          <w:color w:val="D4D4D4"/>
          <w:lang w:val="en-US"/>
        </w:rPr>
        <w:t> + </w:t>
      </w:r>
      <w:r w:rsidRPr="0025730A">
        <w:rPr>
          <w:color w:val="9CDCFE"/>
          <w:lang w:val="en-US"/>
        </w:rPr>
        <w:t>launchDateString</w:t>
      </w:r>
      <w:r w:rsidRPr="0025730A">
        <w:rPr>
          <w:color w:val="D4D4D4"/>
          <w:lang w:val="en-US"/>
        </w:rPr>
        <w:t>)).</w:t>
      </w:r>
      <w:r w:rsidRPr="0025730A">
        <w:rPr>
          <w:color w:val="DCDCAA"/>
          <w:lang w:val="en-US"/>
        </w:rPr>
        <w:t>append</w:t>
      </w:r>
      <w:r w:rsidRPr="0025730A">
        <w:rPr>
          <w:color w:val="D4D4D4"/>
          <w:lang w:val="en-US"/>
        </w:rPr>
        <w:t>(</w:t>
      </w:r>
      <w:r w:rsidRPr="0025730A">
        <w:rPr>
          <w:color w:val="DCDCAA"/>
          <w:lang w:val="en-US"/>
        </w:rPr>
        <w:t>$</w:t>
      </w:r>
      <w:r w:rsidRPr="0025730A">
        <w:rPr>
          <w:color w:val="D4D4D4"/>
          <w:lang w:val="en-US"/>
        </w:rPr>
        <w:t>(</w:t>
      </w:r>
      <w:r w:rsidRPr="0025730A">
        <w:rPr>
          <w:lang w:val="en-US"/>
        </w:rPr>
        <w:t>"&lt;img/&gt;"</w:t>
      </w:r>
      <w:r w:rsidRPr="0025730A">
        <w:rPr>
          <w:color w:val="D4D4D4"/>
          <w:lang w:val="en-US"/>
        </w:rPr>
        <w:t>).</w:t>
      </w:r>
      <w:r w:rsidRPr="0025730A">
        <w:rPr>
          <w:color w:val="DCDCAA"/>
          <w:lang w:val="en-US"/>
        </w:rPr>
        <w:t>attr</w:t>
      </w:r>
      <w:r w:rsidRPr="0025730A">
        <w:rPr>
          <w:color w:val="D4D4D4"/>
          <w:lang w:val="en-US"/>
        </w:rPr>
        <w:t>(</w:t>
      </w:r>
      <w:r w:rsidRPr="0025730A">
        <w:rPr>
          <w:lang w:val="en-US"/>
        </w:rPr>
        <w:t>"src"</w:t>
      </w:r>
      <w:r w:rsidRPr="0025730A">
        <w:rPr>
          <w:color w:val="D4D4D4"/>
          <w:lang w:val="en-US"/>
        </w:rPr>
        <w:t>, </w:t>
      </w:r>
      <w:r w:rsidRPr="0025730A">
        <w:rPr>
          <w:color w:val="9CDCFE"/>
          <w:lang w:val="en-US"/>
        </w:rPr>
        <w:t>lancement</w:t>
      </w:r>
      <w:r w:rsidRPr="0025730A">
        <w:rPr>
          <w:color w:val="D4D4D4"/>
          <w:lang w:val="en-US"/>
        </w:rPr>
        <w:t>.</w:t>
      </w:r>
      <w:r w:rsidRPr="0025730A">
        <w:rPr>
          <w:color w:val="9CDCFE"/>
          <w:lang w:val="en-US"/>
        </w:rPr>
        <w:t>links</w:t>
      </w:r>
      <w:r w:rsidRPr="0025730A">
        <w:rPr>
          <w:color w:val="D4D4D4"/>
          <w:lang w:val="en-US"/>
        </w:rPr>
        <w:t>.</w:t>
      </w:r>
      <w:r w:rsidRPr="0025730A">
        <w:rPr>
          <w:color w:val="9CDCFE"/>
          <w:lang w:val="en-US"/>
        </w:rPr>
        <w:t>patch</w:t>
      </w:r>
      <w:r w:rsidRPr="0025730A">
        <w:rPr>
          <w:color w:val="D4D4D4"/>
          <w:lang w:val="en-US"/>
        </w:rPr>
        <w:t>.</w:t>
      </w:r>
      <w:r w:rsidRPr="0025730A">
        <w:rPr>
          <w:color w:val="9CDCFE"/>
          <w:lang w:val="en-US"/>
        </w:rPr>
        <w:t>small</w:t>
      </w:r>
      <w:r w:rsidRPr="0025730A">
        <w:rPr>
          <w:color w:val="D4D4D4"/>
          <w:lang w:val="en-US"/>
        </w:rPr>
        <w:t>));</w:t>
      </w:r>
    </w:p>
    <w:p w14:paraId="3C215F0A" w14:textId="77777777" w:rsidR="00E1078E" w:rsidRPr="0025730A" w:rsidRDefault="00E1078E" w:rsidP="00E1078E">
      <w:pPr>
        <w:pStyle w:val="PCode"/>
        <w:rPr>
          <w:color w:val="D4D4D4"/>
          <w:lang w:val="en-US"/>
        </w:rPr>
      </w:pPr>
      <w:r w:rsidRPr="0025730A">
        <w:rPr>
          <w:color w:val="D4D4D4"/>
          <w:lang w:val="en-US"/>
        </w:rPr>
        <w:t>            </w:t>
      </w:r>
      <w:r w:rsidRPr="0025730A">
        <w:rPr>
          <w:color w:val="DCDCAA"/>
          <w:lang w:val="en-US"/>
        </w:rPr>
        <w:t>$</w:t>
      </w:r>
      <w:r w:rsidRPr="0025730A">
        <w:rPr>
          <w:color w:val="D4D4D4"/>
          <w:lang w:val="en-US"/>
        </w:rPr>
        <w:t>(</w:t>
      </w:r>
      <w:r w:rsidRPr="0025730A">
        <w:rPr>
          <w:lang w:val="en-US"/>
        </w:rPr>
        <w:t>"#titreLancements"</w:t>
      </w:r>
      <w:r w:rsidRPr="0025730A">
        <w:rPr>
          <w:color w:val="D4D4D4"/>
          <w:lang w:val="en-US"/>
        </w:rPr>
        <w:t>).</w:t>
      </w:r>
      <w:r w:rsidRPr="0025730A">
        <w:rPr>
          <w:color w:val="DCDCAA"/>
          <w:lang w:val="en-US"/>
        </w:rPr>
        <w:t>append</w:t>
      </w:r>
      <w:r w:rsidRPr="0025730A">
        <w:rPr>
          <w:color w:val="D4D4D4"/>
          <w:lang w:val="en-US"/>
        </w:rPr>
        <w:t>(</w:t>
      </w:r>
      <w:r w:rsidRPr="0025730A">
        <w:rPr>
          <w:color w:val="9CDCFE"/>
          <w:lang w:val="en-US"/>
        </w:rPr>
        <w:t>p</w:t>
      </w:r>
      <w:r w:rsidRPr="0025730A">
        <w:rPr>
          <w:color w:val="D4D4D4"/>
          <w:lang w:val="en-US"/>
        </w:rPr>
        <w:t>);</w:t>
      </w:r>
    </w:p>
    <w:p w14:paraId="6747CDA2" w14:textId="77777777" w:rsidR="00E1078E" w:rsidRPr="0025730A" w:rsidRDefault="00E1078E" w:rsidP="00E1078E">
      <w:pPr>
        <w:pStyle w:val="PCode"/>
        <w:rPr>
          <w:color w:val="D4D4D4"/>
          <w:lang w:val="en-US"/>
        </w:rPr>
      </w:pPr>
      <w:r w:rsidRPr="0025730A">
        <w:rPr>
          <w:color w:val="D4D4D4"/>
          <w:lang w:val="en-US"/>
        </w:rPr>
        <w:t>        } </w:t>
      </w:r>
      <w:r w:rsidRPr="0025730A">
        <w:rPr>
          <w:color w:val="C586C0"/>
          <w:lang w:val="en-US"/>
        </w:rPr>
        <w:t>else</w:t>
      </w:r>
      <w:r w:rsidRPr="0025730A">
        <w:rPr>
          <w:color w:val="D4D4D4"/>
          <w:lang w:val="en-US"/>
        </w:rPr>
        <w:t> {</w:t>
      </w:r>
    </w:p>
    <w:p w14:paraId="48A8B93C" w14:textId="77777777" w:rsidR="00E1078E" w:rsidRPr="0025730A" w:rsidRDefault="00E1078E" w:rsidP="00E1078E">
      <w:pPr>
        <w:pStyle w:val="PCode"/>
        <w:rPr>
          <w:color w:val="D4D4D4"/>
          <w:lang w:val="en-US"/>
        </w:rPr>
      </w:pPr>
      <w:r w:rsidRPr="0025730A">
        <w:rPr>
          <w:color w:val="D4D4D4"/>
          <w:lang w:val="en-US"/>
        </w:rPr>
        <w:t>            </w:t>
      </w:r>
      <w:r w:rsidRPr="0025730A">
        <w:rPr>
          <w:color w:val="569CD6"/>
          <w:lang w:val="en-US"/>
        </w:rPr>
        <w:t>let</w:t>
      </w:r>
      <w:r w:rsidRPr="0025730A">
        <w:rPr>
          <w:color w:val="D4D4D4"/>
          <w:lang w:val="en-US"/>
        </w:rPr>
        <w:t> </w:t>
      </w:r>
      <w:r w:rsidRPr="0025730A">
        <w:rPr>
          <w:color w:val="9CDCFE"/>
          <w:lang w:val="en-US"/>
        </w:rPr>
        <w:t>p</w:t>
      </w:r>
      <w:r w:rsidRPr="0025730A">
        <w:rPr>
          <w:color w:val="D4D4D4"/>
          <w:lang w:val="en-US"/>
        </w:rPr>
        <w:t> = </w:t>
      </w:r>
      <w:r w:rsidRPr="0025730A">
        <w:rPr>
          <w:color w:val="DCDCAA"/>
          <w:lang w:val="en-US"/>
        </w:rPr>
        <w:t>$</w:t>
      </w:r>
      <w:r w:rsidRPr="0025730A">
        <w:rPr>
          <w:color w:val="D4D4D4"/>
          <w:lang w:val="en-US"/>
        </w:rPr>
        <w:t>(</w:t>
      </w:r>
      <w:r w:rsidRPr="0025730A">
        <w:rPr>
          <w:lang w:val="en-US"/>
        </w:rPr>
        <w:t>"&lt;div/&gt;"</w:t>
      </w:r>
      <w:r w:rsidRPr="0025730A">
        <w:rPr>
          <w:color w:val="D4D4D4"/>
          <w:lang w:val="en-US"/>
        </w:rPr>
        <w:t>).</w:t>
      </w:r>
      <w:r w:rsidRPr="0025730A">
        <w:rPr>
          <w:color w:val="DCDCAA"/>
          <w:lang w:val="en-US"/>
        </w:rPr>
        <w:t>append</w:t>
      </w:r>
      <w:r w:rsidRPr="0025730A">
        <w:rPr>
          <w:color w:val="D4D4D4"/>
          <w:lang w:val="en-US"/>
        </w:rPr>
        <w:t>(</w:t>
      </w:r>
      <w:r w:rsidRPr="0025730A">
        <w:rPr>
          <w:color w:val="DCDCAA"/>
          <w:lang w:val="en-US"/>
        </w:rPr>
        <w:t>$</w:t>
      </w:r>
      <w:r w:rsidRPr="0025730A">
        <w:rPr>
          <w:color w:val="D4D4D4"/>
          <w:lang w:val="en-US"/>
        </w:rPr>
        <w:t>(</w:t>
      </w:r>
      <w:r w:rsidRPr="0025730A">
        <w:rPr>
          <w:lang w:val="en-US"/>
        </w:rPr>
        <w:t>"&lt;h2/&gt;"</w:t>
      </w:r>
      <w:r w:rsidRPr="0025730A">
        <w:rPr>
          <w:color w:val="D4D4D4"/>
          <w:lang w:val="en-US"/>
        </w:rPr>
        <w:t>).</w:t>
      </w:r>
      <w:r w:rsidRPr="0025730A">
        <w:rPr>
          <w:color w:val="DCDCAA"/>
          <w:lang w:val="en-US"/>
        </w:rPr>
        <w:t>html</w:t>
      </w:r>
      <w:r w:rsidRPr="0025730A">
        <w:rPr>
          <w:color w:val="D4D4D4"/>
          <w:lang w:val="en-US"/>
        </w:rPr>
        <w:t>(</w:t>
      </w:r>
      <w:r w:rsidRPr="0025730A">
        <w:rPr>
          <w:lang w:val="en-US"/>
        </w:rPr>
        <w:t>"À venir"</w:t>
      </w:r>
      <w:r w:rsidRPr="0025730A">
        <w:rPr>
          <w:color w:val="D4D4D4"/>
          <w:lang w:val="en-US"/>
        </w:rPr>
        <w:t>), </w:t>
      </w:r>
      <w:r w:rsidRPr="0025730A">
        <w:rPr>
          <w:color w:val="DCDCAA"/>
          <w:lang w:val="en-US"/>
        </w:rPr>
        <w:t>$</w:t>
      </w:r>
      <w:r w:rsidRPr="0025730A">
        <w:rPr>
          <w:color w:val="D4D4D4"/>
          <w:lang w:val="en-US"/>
        </w:rPr>
        <w:t>(</w:t>
      </w:r>
      <w:r w:rsidRPr="0025730A">
        <w:rPr>
          <w:lang w:val="en-US"/>
        </w:rPr>
        <w:t>"&lt;p/&gt;"</w:t>
      </w:r>
      <w:r w:rsidRPr="0025730A">
        <w:rPr>
          <w:color w:val="D4D4D4"/>
          <w:lang w:val="en-US"/>
        </w:rPr>
        <w:t>).</w:t>
      </w:r>
      <w:r w:rsidRPr="0025730A">
        <w:rPr>
          <w:color w:val="DCDCAA"/>
          <w:lang w:val="en-US"/>
        </w:rPr>
        <w:t>html</w:t>
      </w:r>
      <w:r w:rsidRPr="0025730A">
        <w:rPr>
          <w:color w:val="D4D4D4"/>
          <w:lang w:val="en-US"/>
        </w:rPr>
        <w:t>(</w:t>
      </w:r>
      <w:r w:rsidRPr="0025730A">
        <w:rPr>
          <w:color w:val="9CDCFE"/>
          <w:lang w:val="en-US"/>
        </w:rPr>
        <w:t>lancement</w:t>
      </w:r>
      <w:r w:rsidRPr="0025730A">
        <w:rPr>
          <w:color w:val="D4D4D4"/>
          <w:lang w:val="en-US"/>
        </w:rPr>
        <w:t>.</w:t>
      </w:r>
      <w:r w:rsidRPr="0025730A">
        <w:rPr>
          <w:color w:val="9CDCFE"/>
          <w:lang w:val="en-US"/>
        </w:rPr>
        <w:t>flight_number</w:t>
      </w:r>
      <w:r w:rsidRPr="0025730A">
        <w:rPr>
          <w:color w:val="D4D4D4"/>
          <w:lang w:val="en-US"/>
        </w:rPr>
        <w:t> + </w:t>
      </w:r>
      <w:r w:rsidRPr="0025730A">
        <w:rPr>
          <w:lang w:val="en-US"/>
        </w:rPr>
        <w:t>" - "</w:t>
      </w:r>
      <w:r w:rsidRPr="0025730A">
        <w:rPr>
          <w:color w:val="D4D4D4"/>
          <w:lang w:val="en-US"/>
        </w:rPr>
        <w:t> + </w:t>
      </w:r>
      <w:r w:rsidRPr="0025730A">
        <w:rPr>
          <w:color w:val="9CDCFE"/>
          <w:lang w:val="en-US"/>
        </w:rPr>
        <w:t>lancement</w:t>
      </w:r>
      <w:r w:rsidRPr="0025730A">
        <w:rPr>
          <w:color w:val="D4D4D4"/>
          <w:lang w:val="en-US"/>
        </w:rPr>
        <w:t>.</w:t>
      </w:r>
      <w:r w:rsidRPr="0025730A">
        <w:rPr>
          <w:color w:val="9CDCFE"/>
          <w:lang w:val="en-US"/>
        </w:rPr>
        <w:t>name</w:t>
      </w:r>
      <w:r w:rsidRPr="0025730A">
        <w:rPr>
          <w:color w:val="D4D4D4"/>
          <w:lang w:val="en-US"/>
        </w:rPr>
        <w:t> + </w:t>
      </w:r>
      <w:r w:rsidRPr="0025730A">
        <w:rPr>
          <w:lang w:val="en-US"/>
        </w:rPr>
        <w:t>" "</w:t>
      </w:r>
      <w:r w:rsidRPr="0025730A">
        <w:rPr>
          <w:color w:val="D4D4D4"/>
          <w:lang w:val="en-US"/>
        </w:rPr>
        <w:t> + </w:t>
      </w:r>
      <w:r w:rsidRPr="0025730A">
        <w:rPr>
          <w:lang w:val="en-US"/>
        </w:rPr>
        <w:t>" "</w:t>
      </w:r>
      <w:r w:rsidRPr="0025730A">
        <w:rPr>
          <w:color w:val="D4D4D4"/>
          <w:lang w:val="en-US"/>
        </w:rPr>
        <w:t> + </w:t>
      </w:r>
      <w:r w:rsidRPr="0025730A">
        <w:rPr>
          <w:color w:val="9CDCFE"/>
          <w:lang w:val="en-US"/>
        </w:rPr>
        <w:t>launchDateString</w:t>
      </w:r>
      <w:r w:rsidRPr="0025730A">
        <w:rPr>
          <w:color w:val="D4D4D4"/>
          <w:lang w:val="en-US"/>
        </w:rPr>
        <w:t>)).</w:t>
      </w:r>
      <w:r w:rsidRPr="0025730A">
        <w:rPr>
          <w:color w:val="DCDCAA"/>
          <w:lang w:val="en-US"/>
        </w:rPr>
        <w:t>append</w:t>
      </w:r>
      <w:r w:rsidRPr="0025730A">
        <w:rPr>
          <w:color w:val="D4D4D4"/>
          <w:lang w:val="en-US"/>
        </w:rPr>
        <w:t>(</w:t>
      </w:r>
      <w:r w:rsidRPr="0025730A">
        <w:rPr>
          <w:color w:val="DCDCAA"/>
          <w:lang w:val="en-US"/>
        </w:rPr>
        <w:t>$</w:t>
      </w:r>
      <w:r w:rsidRPr="0025730A">
        <w:rPr>
          <w:color w:val="D4D4D4"/>
          <w:lang w:val="en-US"/>
        </w:rPr>
        <w:t>(</w:t>
      </w:r>
      <w:r w:rsidRPr="0025730A">
        <w:rPr>
          <w:lang w:val="en-US"/>
        </w:rPr>
        <w:t>"&lt;img/&gt;"</w:t>
      </w:r>
      <w:r w:rsidRPr="0025730A">
        <w:rPr>
          <w:color w:val="D4D4D4"/>
          <w:lang w:val="en-US"/>
        </w:rPr>
        <w:t>).</w:t>
      </w:r>
      <w:r w:rsidRPr="0025730A">
        <w:rPr>
          <w:color w:val="DCDCAA"/>
          <w:lang w:val="en-US"/>
        </w:rPr>
        <w:t>attr</w:t>
      </w:r>
      <w:r w:rsidRPr="0025730A">
        <w:rPr>
          <w:color w:val="D4D4D4"/>
          <w:lang w:val="en-US"/>
        </w:rPr>
        <w:t>(</w:t>
      </w:r>
      <w:r w:rsidRPr="0025730A">
        <w:rPr>
          <w:lang w:val="en-US"/>
        </w:rPr>
        <w:t>"src"</w:t>
      </w:r>
      <w:r w:rsidRPr="0025730A">
        <w:rPr>
          <w:color w:val="D4D4D4"/>
          <w:lang w:val="en-US"/>
        </w:rPr>
        <w:t>, </w:t>
      </w:r>
      <w:r w:rsidRPr="0025730A">
        <w:rPr>
          <w:color w:val="9CDCFE"/>
          <w:lang w:val="en-US"/>
        </w:rPr>
        <w:t>lancement</w:t>
      </w:r>
      <w:r w:rsidRPr="0025730A">
        <w:rPr>
          <w:color w:val="D4D4D4"/>
          <w:lang w:val="en-US"/>
        </w:rPr>
        <w:t>.</w:t>
      </w:r>
      <w:r w:rsidRPr="0025730A">
        <w:rPr>
          <w:color w:val="9CDCFE"/>
          <w:lang w:val="en-US"/>
        </w:rPr>
        <w:t>links</w:t>
      </w:r>
      <w:r w:rsidRPr="0025730A">
        <w:rPr>
          <w:color w:val="D4D4D4"/>
          <w:lang w:val="en-US"/>
        </w:rPr>
        <w:t>.</w:t>
      </w:r>
      <w:r w:rsidRPr="0025730A">
        <w:rPr>
          <w:color w:val="9CDCFE"/>
          <w:lang w:val="en-US"/>
        </w:rPr>
        <w:t>patch</w:t>
      </w:r>
      <w:r w:rsidRPr="0025730A">
        <w:rPr>
          <w:color w:val="D4D4D4"/>
          <w:lang w:val="en-US"/>
        </w:rPr>
        <w:t>.</w:t>
      </w:r>
      <w:r w:rsidRPr="0025730A">
        <w:rPr>
          <w:color w:val="9CDCFE"/>
          <w:lang w:val="en-US"/>
        </w:rPr>
        <w:t>small</w:t>
      </w:r>
      <w:r w:rsidRPr="0025730A">
        <w:rPr>
          <w:color w:val="D4D4D4"/>
          <w:lang w:val="en-US"/>
        </w:rPr>
        <w:t>));</w:t>
      </w:r>
    </w:p>
    <w:p w14:paraId="0BD71688" w14:textId="77777777" w:rsidR="00E1078E" w:rsidRPr="00E1078E" w:rsidRDefault="00E1078E" w:rsidP="00E1078E">
      <w:pPr>
        <w:pStyle w:val="PCode"/>
        <w:rPr>
          <w:color w:val="D4D4D4"/>
        </w:rPr>
      </w:pPr>
      <w:r w:rsidRPr="0025730A">
        <w:rPr>
          <w:color w:val="D4D4D4"/>
          <w:lang w:val="en-US"/>
        </w:rPr>
        <w:t>            </w:t>
      </w:r>
      <w:r w:rsidRPr="00E1078E">
        <w:rPr>
          <w:color w:val="DCDCAA"/>
        </w:rPr>
        <w:t>$</w:t>
      </w:r>
      <w:r w:rsidRPr="00E1078E">
        <w:rPr>
          <w:color w:val="D4D4D4"/>
        </w:rPr>
        <w:t>(</w:t>
      </w:r>
      <w:r w:rsidRPr="00E1078E">
        <w:t>"#titreLancements"</w:t>
      </w:r>
      <w:r w:rsidRPr="00E1078E">
        <w:rPr>
          <w:color w:val="D4D4D4"/>
        </w:rPr>
        <w:t>).</w:t>
      </w:r>
      <w:r w:rsidRPr="00E1078E">
        <w:rPr>
          <w:color w:val="DCDCAA"/>
        </w:rPr>
        <w:t>append</w:t>
      </w:r>
      <w:r w:rsidRPr="00E1078E">
        <w:rPr>
          <w:color w:val="D4D4D4"/>
        </w:rPr>
        <w:t>(</w:t>
      </w:r>
      <w:r w:rsidRPr="00E1078E">
        <w:rPr>
          <w:color w:val="9CDCFE"/>
        </w:rPr>
        <w:t>p</w:t>
      </w:r>
      <w:r w:rsidRPr="00E1078E">
        <w:rPr>
          <w:color w:val="D4D4D4"/>
        </w:rPr>
        <w:t>);</w:t>
      </w:r>
    </w:p>
    <w:p w14:paraId="558809D1" w14:textId="77777777" w:rsidR="00E1078E" w:rsidRPr="00E1078E" w:rsidRDefault="00E1078E" w:rsidP="00E1078E">
      <w:pPr>
        <w:pStyle w:val="PCode"/>
        <w:rPr>
          <w:color w:val="D4D4D4"/>
        </w:rPr>
      </w:pPr>
      <w:r w:rsidRPr="00E1078E">
        <w:rPr>
          <w:color w:val="D4D4D4"/>
        </w:rPr>
        <w:t>        }</w:t>
      </w:r>
    </w:p>
    <w:p w14:paraId="5EED696C" w14:textId="77777777" w:rsidR="00E1078E" w:rsidRPr="00E1078E" w:rsidRDefault="00E1078E" w:rsidP="00E1078E">
      <w:pPr>
        <w:pStyle w:val="PCode"/>
        <w:rPr>
          <w:color w:val="D4D4D4"/>
        </w:rPr>
      </w:pPr>
      <w:r w:rsidRPr="00E1078E">
        <w:rPr>
          <w:color w:val="D4D4D4"/>
        </w:rPr>
        <w:t>    }</w:t>
      </w:r>
    </w:p>
    <w:p w14:paraId="54F22D8C" w14:textId="77777777" w:rsidR="00E1078E" w:rsidRPr="00E1078E" w:rsidRDefault="00E1078E" w:rsidP="00E1078E">
      <w:pPr>
        <w:pStyle w:val="PCode"/>
        <w:rPr>
          <w:color w:val="D4D4D4"/>
        </w:rPr>
      </w:pPr>
      <w:r w:rsidRPr="00E1078E">
        <w:rPr>
          <w:color w:val="D4D4D4"/>
        </w:rPr>
        <w:t>}</w:t>
      </w:r>
    </w:p>
    <w:p w14:paraId="4ADD2A28" w14:textId="6DBDA054" w:rsidR="00E1078E" w:rsidRDefault="0025730A" w:rsidP="00096ECD">
      <w:pPr>
        <w:pStyle w:val="PTxtRP"/>
        <w:rPr>
          <w:lang w:val="fr-CH"/>
        </w:rPr>
      </w:pPr>
      <w:r>
        <w:rPr>
          <w:lang w:val="fr-CH"/>
        </w:rPr>
        <w:t>Voici la requête</w:t>
      </w:r>
      <w:r w:rsidR="005630E8">
        <w:rPr>
          <w:lang w:val="fr-CH"/>
        </w:rPr>
        <w:t xml:space="preserve"> sur l’api de SpaceX</w:t>
      </w:r>
      <w:r>
        <w:rPr>
          <w:lang w:val="fr-CH"/>
        </w:rPr>
        <w:t> :</w:t>
      </w:r>
    </w:p>
    <w:p w14:paraId="5D83420E" w14:textId="77777777" w:rsidR="005630E8" w:rsidRPr="005630E8" w:rsidRDefault="005630E8" w:rsidP="005630E8">
      <w:pPr>
        <w:pStyle w:val="PCode"/>
        <w:rPr>
          <w:color w:val="D4D4D4"/>
        </w:rPr>
      </w:pPr>
      <w:r w:rsidRPr="005630E8">
        <w:rPr>
          <w:color w:val="569CD6"/>
        </w:rPr>
        <w:t>function</w:t>
      </w:r>
      <w:r w:rsidRPr="005630E8">
        <w:rPr>
          <w:color w:val="D4D4D4"/>
        </w:rPr>
        <w:t> </w:t>
      </w:r>
      <w:r w:rsidRPr="005630E8">
        <w:rPr>
          <w:color w:val="DCDCAA"/>
        </w:rPr>
        <w:t>appelAPI</w:t>
      </w:r>
      <w:r w:rsidRPr="005630E8">
        <w:rPr>
          <w:color w:val="D4D4D4"/>
        </w:rPr>
        <w:t>(</w:t>
      </w:r>
      <w:r w:rsidRPr="005630E8">
        <w:t>page</w:t>
      </w:r>
      <w:r w:rsidRPr="005630E8">
        <w:rPr>
          <w:color w:val="D4D4D4"/>
        </w:rPr>
        <w:t>, </w:t>
      </w:r>
      <w:r w:rsidRPr="005630E8">
        <w:t>callBack</w:t>
      </w:r>
      <w:r w:rsidRPr="005630E8">
        <w:rPr>
          <w:color w:val="D4D4D4"/>
        </w:rPr>
        <w:t>) {</w:t>
      </w:r>
    </w:p>
    <w:p w14:paraId="0F89FD43" w14:textId="77777777" w:rsidR="005630E8" w:rsidRPr="005630E8" w:rsidRDefault="005630E8" w:rsidP="005630E8">
      <w:pPr>
        <w:pStyle w:val="PCode"/>
        <w:rPr>
          <w:color w:val="D4D4D4"/>
        </w:rPr>
      </w:pPr>
      <w:r w:rsidRPr="005630E8">
        <w:rPr>
          <w:color w:val="D4D4D4"/>
        </w:rPr>
        <w:t>    </w:t>
      </w:r>
      <w:r w:rsidRPr="005630E8">
        <w:t>console</w:t>
      </w:r>
      <w:r w:rsidRPr="005630E8">
        <w:rPr>
          <w:color w:val="D4D4D4"/>
        </w:rPr>
        <w:t>.</w:t>
      </w:r>
      <w:r w:rsidRPr="005630E8">
        <w:rPr>
          <w:color w:val="DCDCAA"/>
        </w:rPr>
        <w:t>log</w:t>
      </w:r>
      <w:r w:rsidRPr="005630E8">
        <w:rPr>
          <w:color w:val="D4D4D4"/>
        </w:rPr>
        <w:t>(</w:t>
      </w:r>
      <w:r w:rsidRPr="005630E8">
        <w:rPr>
          <w:color w:val="CE9178"/>
        </w:rPr>
        <w:t>"appelAPI"</w:t>
      </w:r>
      <w:r w:rsidRPr="005630E8">
        <w:rPr>
          <w:color w:val="D4D4D4"/>
        </w:rPr>
        <w:t>)</w:t>
      </w:r>
    </w:p>
    <w:p w14:paraId="3BC5B594" w14:textId="77777777" w:rsidR="005630E8" w:rsidRPr="005630E8" w:rsidRDefault="005630E8" w:rsidP="005630E8">
      <w:pPr>
        <w:pStyle w:val="PCode"/>
        <w:rPr>
          <w:color w:val="D4D4D4"/>
        </w:rPr>
      </w:pPr>
      <w:r w:rsidRPr="005630E8">
        <w:rPr>
          <w:color w:val="D4D4D4"/>
        </w:rPr>
        <w:t>    </w:t>
      </w:r>
      <w:r w:rsidRPr="005630E8">
        <w:rPr>
          <w:color w:val="569CD6"/>
        </w:rPr>
        <w:t>let</w:t>
      </w:r>
      <w:r w:rsidRPr="005630E8">
        <w:rPr>
          <w:color w:val="D4D4D4"/>
        </w:rPr>
        <w:t> </w:t>
      </w:r>
      <w:r w:rsidRPr="005630E8">
        <w:t>url</w:t>
      </w:r>
      <w:r w:rsidRPr="005630E8">
        <w:rPr>
          <w:color w:val="D4D4D4"/>
        </w:rPr>
        <w:t> = </w:t>
      </w:r>
      <w:r w:rsidRPr="005630E8">
        <w:rPr>
          <w:color w:val="CE9178"/>
        </w:rPr>
        <w:t>"https://api.spacexdata.com/v4/"</w:t>
      </w:r>
      <w:r w:rsidRPr="005630E8">
        <w:rPr>
          <w:color w:val="D4D4D4"/>
        </w:rPr>
        <w:t> + </w:t>
      </w:r>
      <w:r w:rsidRPr="005630E8">
        <w:t>page</w:t>
      </w:r>
      <w:r w:rsidRPr="005630E8">
        <w:rPr>
          <w:color w:val="D4D4D4"/>
        </w:rPr>
        <w:t>;</w:t>
      </w:r>
    </w:p>
    <w:p w14:paraId="2AD3B81F" w14:textId="77777777" w:rsidR="005630E8" w:rsidRPr="006C0811" w:rsidRDefault="005630E8" w:rsidP="005630E8">
      <w:pPr>
        <w:pStyle w:val="PCode"/>
        <w:rPr>
          <w:color w:val="D4D4D4"/>
          <w:lang w:val="en-US"/>
        </w:rPr>
      </w:pPr>
      <w:r w:rsidRPr="005630E8">
        <w:rPr>
          <w:color w:val="D4D4D4"/>
        </w:rPr>
        <w:t>    </w:t>
      </w:r>
      <w:r w:rsidRPr="006C0811">
        <w:rPr>
          <w:lang w:val="en-US"/>
        </w:rPr>
        <w:t>console</w:t>
      </w:r>
      <w:r w:rsidRPr="006C0811">
        <w:rPr>
          <w:color w:val="D4D4D4"/>
          <w:lang w:val="en-US"/>
        </w:rPr>
        <w:t>.</w:t>
      </w:r>
      <w:r w:rsidRPr="006C0811">
        <w:rPr>
          <w:color w:val="DCDCAA"/>
          <w:lang w:val="en-US"/>
        </w:rPr>
        <w:t>log</w:t>
      </w:r>
      <w:r w:rsidRPr="006C0811">
        <w:rPr>
          <w:color w:val="D4D4D4"/>
          <w:lang w:val="en-US"/>
        </w:rPr>
        <w:t>(</w:t>
      </w:r>
      <w:r w:rsidRPr="006C0811">
        <w:rPr>
          <w:lang w:val="en-US"/>
        </w:rPr>
        <w:t>url</w:t>
      </w:r>
      <w:r w:rsidRPr="006C0811">
        <w:rPr>
          <w:color w:val="D4D4D4"/>
          <w:lang w:val="en-US"/>
        </w:rPr>
        <w:t>);</w:t>
      </w:r>
    </w:p>
    <w:p w14:paraId="174B506F" w14:textId="77777777" w:rsidR="005630E8" w:rsidRPr="006C0811" w:rsidRDefault="005630E8" w:rsidP="005630E8">
      <w:pPr>
        <w:pStyle w:val="PCode"/>
        <w:rPr>
          <w:color w:val="D4D4D4"/>
          <w:lang w:val="en-US"/>
        </w:rPr>
      </w:pPr>
      <w:r w:rsidRPr="006C0811">
        <w:rPr>
          <w:color w:val="D4D4D4"/>
          <w:lang w:val="en-US"/>
        </w:rPr>
        <w:t>    </w:t>
      </w:r>
      <w:r w:rsidRPr="006C0811">
        <w:rPr>
          <w:lang w:val="en-US"/>
        </w:rPr>
        <w:t>$</w:t>
      </w:r>
      <w:r w:rsidRPr="006C0811">
        <w:rPr>
          <w:color w:val="D4D4D4"/>
          <w:lang w:val="en-US"/>
        </w:rPr>
        <w:t>.</w:t>
      </w:r>
      <w:r w:rsidRPr="006C0811">
        <w:rPr>
          <w:color w:val="DCDCAA"/>
          <w:lang w:val="en-US"/>
        </w:rPr>
        <w:t>ajax</w:t>
      </w:r>
      <w:r w:rsidRPr="006C0811">
        <w:rPr>
          <w:color w:val="D4D4D4"/>
          <w:lang w:val="en-US"/>
        </w:rPr>
        <w:t>(</w:t>
      </w:r>
      <w:r w:rsidRPr="006C0811">
        <w:rPr>
          <w:lang w:val="en-US"/>
        </w:rPr>
        <w:t>url</w:t>
      </w:r>
      <w:r w:rsidRPr="006C0811">
        <w:rPr>
          <w:color w:val="D4D4D4"/>
          <w:lang w:val="en-US"/>
        </w:rPr>
        <w:t>, {</w:t>
      </w:r>
    </w:p>
    <w:p w14:paraId="3F597DA1" w14:textId="77777777" w:rsidR="005630E8" w:rsidRPr="005630E8" w:rsidRDefault="005630E8" w:rsidP="005630E8">
      <w:pPr>
        <w:pStyle w:val="PCode"/>
        <w:rPr>
          <w:color w:val="D4D4D4"/>
          <w:lang w:val="en-US"/>
        </w:rPr>
      </w:pPr>
      <w:r w:rsidRPr="006C0811">
        <w:rPr>
          <w:color w:val="D4D4D4"/>
          <w:lang w:val="en-US"/>
        </w:rPr>
        <w:t>        </w:t>
      </w:r>
      <w:r w:rsidRPr="005630E8">
        <w:rPr>
          <w:lang w:val="en-US"/>
        </w:rPr>
        <w:t>type:</w:t>
      </w:r>
      <w:r w:rsidRPr="005630E8">
        <w:rPr>
          <w:color w:val="D4D4D4"/>
          <w:lang w:val="en-US"/>
        </w:rPr>
        <w:t> </w:t>
      </w:r>
      <w:r w:rsidRPr="005630E8">
        <w:rPr>
          <w:color w:val="CE9178"/>
          <w:lang w:val="en-US"/>
        </w:rPr>
        <w:t>"GET"</w:t>
      </w:r>
      <w:r w:rsidRPr="005630E8">
        <w:rPr>
          <w:color w:val="D4D4D4"/>
          <w:lang w:val="en-US"/>
        </w:rPr>
        <w:t>,</w:t>
      </w:r>
    </w:p>
    <w:p w14:paraId="67355204" w14:textId="77777777" w:rsidR="005630E8" w:rsidRPr="005630E8" w:rsidRDefault="005630E8" w:rsidP="005630E8">
      <w:pPr>
        <w:pStyle w:val="PCode"/>
        <w:rPr>
          <w:color w:val="D4D4D4"/>
          <w:lang w:val="en-US"/>
        </w:rPr>
      </w:pPr>
      <w:r w:rsidRPr="005630E8">
        <w:rPr>
          <w:color w:val="D4D4D4"/>
          <w:lang w:val="en-US"/>
        </w:rPr>
        <w:t>        </w:t>
      </w:r>
      <w:r w:rsidRPr="005630E8">
        <w:rPr>
          <w:lang w:val="en-US"/>
        </w:rPr>
        <w:t>contentType:</w:t>
      </w:r>
      <w:r w:rsidRPr="005630E8">
        <w:rPr>
          <w:color w:val="D4D4D4"/>
          <w:lang w:val="en-US"/>
        </w:rPr>
        <w:t> </w:t>
      </w:r>
      <w:r w:rsidRPr="005630E8">
        <w:rPr>
          <w:color w:val="CE9178"/>
          <w:lang w:val="en-US"/>
        </w:rPr>
        <w:t>"application/json"</w:t>
      </w:r>
      <w:r w:rsidRPr="005630E8">
        <w:rPr>
          <w:color w:val="D4D4D4"/>
          <w:lang w:val="en-US"/>
        </w:rPr>
        <w:t>,</w:t>
      </w:r>
    </w:p>
    <w:p w14:paraId="03985D11" w14:textId="77777777" w:rsidR="005630E8" w:rsidRPr="005630E8" w:rsidRDefault="005630E8" w:rsidP="005630E8">
      <w:pPr>
        <w:pStyle w:val="PCode"/>
        <w:rPr>
          <w:color w:val="D4D4D4"/>
          <w:lang w:val="en-US"/>
        </w:rPr>
      </w:pPr>
      <w:r w:rsidRPr="005630E8">
        <w:rPr>
          <w:color w:val="D4D4D4"/>
          <w:lang w:val="en-US"/>
        </w:rPr>
        <w:t>        </w:t>
      </w:r>
      <w:r w:rsidRPr="005630E8">
        <w:rPr>
          <w:lang w:val="en-US"/>
        </w:rPr>
        <w:t>success:</w:t>
      </w:r>
      <w:r w:rsidRPr="005630E8">
        <w:rPr>
          <w:color w:val="D4D4D4"/>
          <w:lang w:val="en-US"/>
        </w:rPr>
        <w:t> </w:t>
      </w:r>
      <w:r w:rsidRPr="005630E8">
        <w:rPr>
          <w:lang w:val="en-US"/>
        </w:rPr>
        <w:t>callBack</w:t>
      </w:r>
      <w:r w:rsidRPr="005630E8">
        <w:rPr>
          <w:color w:val="D4D4D4"/>
          <w:lang w:val="en-US"/>
        </w:rPr>
        <w:t>,</w:t>
      </w:r>
    </w:p>
    <w:p w14:paraId="07370116" w14:textId="77777777" w:rsidR="005630E8" w:rsidRPr="005630E8" w:rsidRDefault="005630E8" w:rsidP="005630E8">
      <w:pPr>
        <w:pStyle w:val="PCode"/>
        <w:rPr>
          <w:color w:val="D4D4D4"/>
        </w:rPr>
      </w:pPr>
      <w:r w:rsidRPr="005630E8">
        <w:rPr>
          <w:color w:val="D4D4D4"/>
          <w:lang w:val="en-US"/>
        </w:rPr>
        <w:t>    </w:t>
      </w:r>
      <w:r w:rsidRPr="005630E8">
        <w:rPr>
          <w:color w:val="D4D4D4"/>
        </w:rPr>
        <w:t>});</w:t>
      </w:r>
    </w:p>
    <w:p w14:paraId="64316D66" w14:textId="77777777" w:rsidR="005630E8" w:rsidRPr="005630E8" w:rsidRDefault="005630E8" w:rsidP="005630E8">
      <w:pPr>
        <w:pStyle w:val="PCode"/>
        <w:rPr>
          <w:color w:val="D4D4D4"/>
        </w:rPr>
      </w:pPr>
      <w:r w:rsidRPr="005630E8">
        <w:rPr>
          <w:color w:val="D4D4D4"/>
        </w:rPr>
        <w:t>}</w:t>
      </w:r>
    </w:p>
    <w:p w14:paraId="3702FD15" w14:textId="77777777" w:rsidR="0025730A" w:rsidRPr="00096ECD" w:rsidRDefault="0025730A" w:rsidP="00096ECD">
      <w:pPr>
        <w:pStyle w:val="PTxtRP"/>
        <w:rPr>
          <w:lang w:val="fr-CH"/>
        </w:rPr>
      </w:pPr>
    </w:p>
    <w:p w14:paraId="0A85AF51" w14:textId="497636DE" w:rsidR="00691234" w:rsidRDefault="00691234" w:rsidP="00691234">
      <w:pPr>
        <w:pStyle w:val="Titre1"/>
      </w:pPr>
      <w:bookmarkStart w:id="12" w:name="_Toc75107989"/>
      <w:r w:rsidRPr="00691234">
        <w:t>Hébergement et installation du projet complet</w:t>
      </w:r>
      <w:bookmarkEnd w:id="12"/>
    </w:p>
    <w:p w14:paraId="79F153D7" w14:textId="77777777" w:rsidR="00A9175F" w:rsidRDefault="008B24C0" w:rsidP="008B24C0">
      <w:pPr>
        <w:pStyle w:val="PTxtRP"/>
        <w:rPr>
          <w:lang w:val="fr-CH"/>
        </w:rPr>
      </w:pPr>
      <w:r>
        <w:rPr>
          <w:lang w:val="fr-CH"/>
        </w:rPr>
        <w:t>Le projet se trouve à l’</w:t>
      </w:r>
      <w:r w:rsidR="00A9175F">
        <w:rPr>
          <w:lang w:val="fr-CH"/>
        </w:rPr>
        <w:t>adresse</w:t>
      </w:r>
      <w:r>
        <w:rPr>
          <w:lang w:val="fr-CH"/>
        </w:rPr>
        <w:t xml:space="preserve"> suivante :</w:t>
      </w:r>
    </w:p>
    <w:p w14:paraId="5723AFD3" w14:textId="486152D1" w:rsidR="008B24C0" w:rsidRDefault="008B24C0" w:rsidP="008B24C0">
      <w:pPr>
        <w:pStyle w:val="PTxtRP"/>
        <w:rPr>
          <w:lang w:val="fr-CH"/>
        </w:rPr>
      </w:pPr>
      <w:r>
        <w:rPr>
          <w:lang w:val="fr-CH"/>
        </w:rPr>
        <w:t xml:space="preserve"> </w:t>
      </w:r>
      <w:hyperlink r:id="rId17" w:history="1">
        <w:r w:rsidR="00A9175F" w:rsidRPr="006853B7">
          <w:rPr>
            <w:rStyle w:val="Lienhypertexte"/>
            <w:lang w:val="fr-CH"/>
          </w:rPr>
          <w:t>https://www.puryn.emf-informatique.ch/pp/pages/login.html</w:t>
        </w:r>
      </w:hyperlink>
      <w:r w:rsidR="00A9175F">
        <w:rPr>
          <w:lang w:val="fr-CH"/>
        </w:rPr>
        <w:t xml:space="preserve"> </w:t>
      </w:r>
    </w:p>
    <w:p w14:paraId="58B2F2C4" w14:textId="436F07DF" w:rsidR="00A9175F" w:rsidRPr="008B24C0" w:rsidRDefault="00A9175F" w:rsidP="008B24C0">
      <w:pPr>
        <w:pStyle w:val="PTxtRP"/>
        <w:rPr>
          <w:lang w:val="fr-CH"/>
        </w:rPr>
      </w:pPr>
      <w:r>
        <w:rPr>
          <w:lang w:val="fr-CH"/>
        </w:rPr>
        <w:t xml:space="preserve">Il est hébergé sur mon compte </w:t>
      </w:r>
      <w:r w:rsidR="00541F06">
        <w:rPr>
          <w:lang w:val="fr-CH"/>
        </w:rPr>
        <w:t xml:space="preserve">cpanel. </w:t>
      </w:r>
      <w:r w:rsidR="00B1246B">
        <w:rPr>
          <w:lang w:val="fr-CH"/>
        </w:rPr>
        <w:t>Pour installer mon projet sur mon compte cpanel j’ai utilisé CoreFTP mais il est aussi possible de l’installer directement via l’interface cpanel.</w:t>
      </w:r>
    </w:p>
    <w:p w14:paraId="45A36B40" w14:textId="5686B7A3" w:rsidR="00691234" w:rsidRDefault="00691234" w:rsidP="00691234">
      <w:pPr>
        <w:pStyle w:val="Titre1"/>
      </w:pPr>
      <w:bookmarkStart w:id="13" w:name="_Toc75107990"/>
      <w:r w:rsidRPr="00691234">
        <w:lastRenderedPageBreak/>
        <w:t>Fonctionnement du projet hébergé</w:t>
      </w:r>
      <w:bookmarkEnd w:id="13"/>
    </w:p>
    <w:p w14:paraId="093FCF65" w14:textId="06692A3E" w:rsidR="00B1246B" w:rsidRPr="00B1246B" w:rsidRDefault="00B1246B" w:rsidP="00B1246B">
      <w:pPr>
        <w:pStyle w:val="PTxtRP"/>
        <w:rPr>
          <w:lang w:val="fr-CH"/>
        </w:rPr>
      </w:pPr>
      <w:r>
        <w:rPr>
          <w:lang w:val="fr-CH"/>
        </w:rPr>
        <w:t>Lorsque le projet est hébergé, le captcha fonctionne. Sinon toutes les autres fonctionnalités fonctionnent en local.</w:t>
      </w:r>
    </w:p>
    <w:p w14:paraId="18CC7CF8" w14:textId="4BB8387B" w:rsidR="0035100A" w:rsidRPr="005435FB" w:rsidRDefault="00691234" w:rsidP="0035100A">
      <w:pPr>
        <w:pStyle w:val="Titre1"/>
      </w:pPr>
      <w:bookmarkStart w:id="14" w:name="_Toc75107991"/>
      <w:r w:rsidRPr="00691234">
        <w:t>Tests technologiques selon les exercices</w:t>
      </w:r>
      <w:bookmarkEnd w:id="14"/>
    </w:p>
    <w:p w14:paraId="5CDF0D7D" w14:textId="77777777" w:rsidR="00A97FC5" w:rsidRDefault="00A97FC5" w:rsidP="00691234">
      <w:pPr>
        <w:pStyle w:val="Titre2"/>
      </w:pPr>
      <w:bookmarkStart w:id="15" w:name="_Toc70873368"/>
      <w:bookmarkStart w:id="16" w:name="_Toc75107992"/>
      <w:r>
        <w:t>Rappel HTML5 (HTML+CSS3) + JavaScript et PHP</w:t>
      </w:r>
      <w:bookmarkEnd w:id="15"/>
      <w:bookmarkEnd w:id="16"/>
    </w:p>
    <w:p w14:paraId="72DD4299" w14:textId="3577005B" w:rsidR="00A97FC5" w:rsidRDefault="00A97FC5" w:rsidP="00691234">
      <w:pPr>
        <w:pStyle w:val="Titre3"/>
      </w:pPr>
      <w:bookmarkStart w:id="17" w:name="_Toc10393034"/>
      <w:bookmarkStart w:id="18" w:name="_Toc70873369"/>
      <w:bookmarkStart w:id="19" w:name="_Toc75107993"/>
      <w:r>
        <w:t>Exercice 1 – base HTML5</w:t>
      </w:r>
      <w:bookmarkEnd w:id="17"/>
      <w:bookmarkEnd w:id="18"/>
      <w:bookmarkEnd w:id="19"/>
    </w:p>
    <w:p w14:paraId="10C53F34" w14:textId="285FD37E" w:rsidR="00A97FC5" w:rsidRDefault="00FB64AF" w:rsidP="00A97FC5">
      <w:pPr>
        <w:pStyle w:val="Retrait1parstandard"/>
        <w:ind w:right="-58"/>
      </w:pPr>
      <w:r>
        <w:t>Pour cet exercice, nous a</w:t>
      </w:r>
      <w:r w:rsidR="003221F1">
        <w:t xml:space="preserve">vons observé le comportement d’un code HTML lié avec un code JS. Lorsque nous appuyons sur le bouton, le html crée un </w:t>
      </w:r>
      <w:r w:rsidR="00762032">
        <w:t>évènement</w:t>
      </w:r>
      <w:r w:rsidR="003221F1">
        <w:t xml:space="preserve"> sur une page JS qui elle, </w:t>
      </w:r>
      <w:r w:rsidR="00762032">
        <w:t>demande à la page HTML d’afficher du texte.</w:t>
      </w:r>
    </w:p>
    <w:p w14:paraId="7A167884" w14:textId="77777777" w:rsidR="00A97FC5" w:rsidRDefault="00A97FC5" w:rsidP="00691234">
      <w:pPr>
        <w:pStyle w:val="Titre4"/>
      </w:pPr>
      <w:bookmarkStart w:id="20" w:name="_Toc75107994"/>
      <w:r>
        <w:t>Maquette de la vue</w:t>
      </w:r>
      <w:bookmarkEnd w:id="20"/>
    </w:p>
    <w:p w14:paraId="4B1A5CDC" w14:textId="77777777" w:rsidR="00A97FC5" w:rsidRDefault="00A97FC5" w:rsidP="00A97FC5">
      <w:pPr>
        <w:pStyle w:val="Retrait1parstandard"/>
      </w:pPr>
      <w:r>
        <w:rPr>
          <w:noProof/>
          <w:lang w:eastAsia="fr-CH"/>
        </w:rPr>
        <w:drawing>
          <wp:inline distT="0" distB="0" distL="0" distR="0" wp14:anchorId="16A06114" wp14:editId="21B9089F">
            <wp:extent cx="4946073" cy="1465082"/>
            <wp:effectExtent l="0" t="0" r="6985" b="1905"/>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975575" cy="1473821"/>
                    </a:xfrm>
                    <a:prstGeom prst="rect">
                      <a:avLst/>
                    </a:prstGeom>
                  </pic:spPr>
                </pic:pic>
              </a:graphicData>
            </a:graphic>
          </wp:inline>
        </w:drawing>
      </w:r>
    </w:p>
    <w:p w14:paraId="65242843" w14:textId="73F931CA" w:rsidR="00A97FC5" w:rsidRDefault="00A97FC5" w:rsidP="00691234">
      <w:pPr>
        <w:pStyle w:val="Titre3"/>
      </w:pPr>
      <w:bookmarkStart w:id="21" w:name="_Toc10393035"/>
      <w:bookmarkStart w:id="22" w:name="_Toc70873370"/>
      <w:bookmarkStart w:id="23" w:name="_Toc75107995"/>
      <w:r>
        <w:t>Exercice 2 – login (90’)</w:t>
      </w:r>
      <w:bookmarkEnd w:id="21"/>
      <w:bookmarkEnd w:id="22"/>
      <w:bookmarkEnd w:id="23"/>
      <w:r>
        <w:t xml:space="preserve"> </w:t>
      </w:r>
    </w:p>
    <w:p w14:paraId="54FD008A" w14:textId="35748D12" w:rsidR="00A97FC5" w:rsidRDefault="00BB3E48" w:rsidP="00A97FC5">
      <w:pPr>
        <w:pStyle w:val="Retrait1parstandard"/>
      </w:pPr>
      <w:r>
        <w:t xml:space="preserve">Sur cet exercice, nous avons </w:t>
      </w:r>
      <w:r w:rsidR="00E460DF">
        <w:t>dû</w:t>
      </w:r>
      <w:r>
        <w:t xml:space="preserve"> faire un test JS qui teste le login donné par la page HTML et le mot de passe. Si le mot de passe et le login est correct, </w:t>
      </w:r>
      <w:r w:rsidR="00E460DF">
        <w:t>un popup s’affiche en indiquant que le mod de passe ou le login est incorrect. Si le login et le mot de passe sont corrects, la popup affiche OK</w:t>
      </w:r>
    </w:p>
    <w:p w14:paraId="090A8115" w14:textId="77777777" w:rsidR="00A97FC5" w:rsidRDefault="00A97FC5" w:rsidP="00691234">
      <w:pPr>
        <w:pStyle w:val="Titre4"/>
      </w:pPr>
      <w:bookmarkStart w:id="24" w:name="_Toc75107996"/>
      <w:r>
        <w:t>Maquettes</w:t>
      </w:r>
      <w:bookmarkEnd w:id="24"/>
    </w:p>
    <w:p w14:paraId="7306B906" w14:textId="77777777" w:rsidR="00A97FC5" w:rsidRDefault="00A97FC5" w:rsidP="00A97FC5">
      <w:pPr>
        <w:pStyle w:val="Retrait1parstandard"/>
      </w:pPr>
      <w:r>
        <w:rPr>
          <w:noProof/>
          <w:lang w:eastAsia="fr-CH"/>
        </w:rPr>
        <w:drawing>
          <wp:inline distT="0" distB="0" distL="0" distR="0" wp14:anchorId="01195A11" wp14:editId="44A0F7A5">
            <wp:extent cx="3539462" cy="1400907"/>
            <wp:effectExtent l="0" t="0" r="4445" b="8890"/>
            <wp:docPr id="18" name="Imag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3626844" cy="1435492"/>
                    </a:xfrm>
                    <a:prstGeom prst="rect">
                      <a:avLst/>
                    </a:prstGeom>
                  </pic:spPr>
                </pic:pic>
              </a:graphicData>
            </a:graphic>
          </wp:inline>
        </w:drawing>
      </w:r>
    </w:p>
    <w:tbl>
      <w:tblPr>
        <w:tblStyle w:val="Grilledutableau"/>
        <w:tblW w:w="96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5"/>
        <w:gridCol w:w="4723"/>
      </w:tblGrid>
      <w:tr w:rsidR="00A97FC5" w14:paraId="7488E18D" w14:textId="77777777" w:rsidTr="001C5614">
        <w:trPr>
          <w:trHeight w:val="1132"/>
        </w:trPr>
        <w:tc>
          <w:tcPr>
            <w:tcW w:w="4935" w:type="dxa"/>
          </w:tcPr>
          <w:p w14:paraId="63F5166F" w14:textId="77777777" w:rsidR="00A97FC5" w:rsidRDefault="00A97FC5" w:rsidP="001C5614">
            <w:pPr>
              <w:pStyle w:val="Retrait1parstandard"/>
              <w:spacing w:after="0"/>
            </w:pPr>
            <w:r>
              <w:t>Si on introduit le nom d</w:t>
            </w:r>
            <w:r>
              <w:rPr>
                <w:rFonts w:hint="eastAsia"/>
              </w:rPr>
              <w:t>’</w:t>
            </w:r>
            <w:r>
              <w:t>utilisateur et le mot de passe correctement :</w:t>
            </w:r>
          </w:p>
          <w:p w14:paraId="4C6A98E2" w14:textId="77777777" w:rsidR="00A97FC5" w:rsidRDefault="00A97FC5" w:rsidP="001C5614">
            <w:pPr>
              <w:pStyle w:val="Retrait1parstandard"/>
            </w:pPr>
            <w:r>
              <w:rPr>
                <w:noProof/>
                <w:lang w:eastAsia="fr-CH"/>
              </w:rPr>
              <w:drawing>
                <wp:inline distT="0" distB="0" distL="0" distR="0" wp14:anchorId="6E495AFE" wp14:editId="0F34B6B7">
                  <wp:extent cx="2915194" cy="716792"/>
                  <wp:effectExtent l="25400" t="25400" r="31750" b="20320"/>
                  <wp:docPr id="41"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917902" cy="717458"/>
                          </a:xfrm>
                          <a:prstGeom prst="rect">
                            <a:avLst/>
                          </a:prstGeom>
                          <a:noFill/>
                          <a:ln>
                            <a:solidFill>
                              <a:srgbClr val="4F81BD"/>
                            </a:solidFill>
                          </a:ln>
                        </pic:spPr>
                      </pic:pic>
                    </a:graphicData>
                  </a:graphic>
                </wp:inline>
              </w:drawing>
            </w:r>
          </w:p>
        </w:tc>
        <w:tc>
          <w:tcPr>
            <w:tcW w:w="4723" w:type="dxa"/>
          </w:tcPr>
          <w:p w14:paraId="3077F9E8" w14:textId="77777777" w:rsidR="00A97FC5" w:rsidRDefault="00A97FC5" w:rsidP="001C5614">
            <w:pPr>
              <w:pStyle w:val="Retrait1parstandard"/>
              <w:spacing w:after="0"/>
              <w:jc w:val="left"/>
            </w:pPr>
            <w:r>
              <w:t>Si la validation n</w:t>
            </w:r>
            <w:r>
              <w:rPr>
                <w:rFonts w:hint="eastAsia"/>
              </w:rPr>
              <w:t>’</w:t>
            </w:r>
            <w:r>
              <w:t>est pas correcte (nom d</w:t>
            </w:r>
            <w:r>
              <w:rPr>
                <w:rFonts w:hint="eastAsia"/>
              </w:rPr>
              <w:t>’</w:t>
            </w:r>
            <w:r>
              <w:t>utilisateur ou mot de passe) :</w:t>
            </w:r>
          </w:p>
          <w:p w14:paraId="05BB1107" w14:textId="77777777" w:rsidR="00A97FC5" w:rsidRDefault="00A97FC5" w:rsidP="001C5614">
            <w:pPr>
              <w:pStyle w:val="Retrait1parstandard"/>
            </w:pPr>
            <w:r>
              <w:rPr>
                <w:noProof/>
                <w:lang w:eastAsia="fr-CH"/>
              </w:rPr>
              <w:drawing>
                <wp:inline distT="0" distB="0" distL="0" distR="0" wp14:anchorId="74524871" wp14:editId="13B21F93">
                  <wp:extent cx="2780678" cy="750026"/>
                  <wp:effectExtent l="25400" t="25400" r="13335" b="37465"/>
                  <wp:docPr id="36"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783220" cy="750712"/>
                          </a:xfrm>
                          <a:prstGeom prst="rect">
                            <a:avLst/>
                          </a:prstGeom>
                          <a:noFill/>
                          <a:ln>
                            <a:solidFill>
                              <a:srgbClr val="4F81BD"/>
                            </a:solidFill>
                          </a:ln>
                        </pic:spPr>
                      </pic:pic>
                    </a:graphicData>
                  </a:graphic>
                </wp:inline>
              </w:drawing>
            </w:r>
          </w:p>
        </w:tc>
      </w:tr>
    </w:tbl>
    <w:p w14:paraId="4241DE46" w14:textId="77777777" w:rsidR="00A97FC5" w:rsidRPr="00B776BA" w:rsidRDefault="00A97FC5" w:rsidP="005435FB">
      <w:pPr>
        <w:pStyle w:val="PTxtRP"/>
      </w:pPr>
      <w:r>
        <w:t xml:space="preserve">alert() ouvre un popup d'information, confirm() ouvre un popup de confirmation ou non et prompt() ouvre un popup d'input. </w:t>
      </w:r>
    </w:p>
    <w:p w14:paraId="5B618FF6" w14:textId="77777777" w:rsidR="00A97FC5" w:rsidRPr="00327479" w:rsidRDefault="00A97FC5" w:rsidP="005435FB">
      <w:pPr>
        <w:pStyle w:val="PTxtRP"/>
        <w:rPr>
          <w:noProof/>
        </w:rPr>
      </w:pPr>
    </w:p>
    <w:p w14:paraId="48DCC721" w14:textId="77777777" w:rsidR="00A97FC5" w:rsidRDefault="00A97FC5" w:rsidP="005435FB">
      <w:pPr>
        <w:pStyle w:val="PTxtRP"/>
      </w:pPr>
      <w:r w:rsidRPr="007113BD">
        <w:t>Question</w:t>
      </w:r>
      <w:r>
        <w:t>s</w:t>
      </w:r>
      <w:r w:rsidRPr="007113BD">
        <w:rPr>
          <w:rFonts w:hint="eastAsia"/>
        </w:rPr>
        <w:t> </w:t>
      </w:r>
      <w:r>
        <w:t xml:space="preserve">: </w:t>
      </w:r>
    </w:p>
    <w:p w14:paraId="58D01301" w14:textId="77777777" w:rsidR="00A97FC5" w:rsidRDefault="00A97FC5" w:rsidP="005435FB">
      <w:pPr>
        <w:pStyle w:val="PListe"/>
      </w:pPr>
      <w:r>
        <w:lastRenderedPageBreak/>
        <w:t xml:space="preserve">À quoi sert l’attribut </w:t>
      </w:r>
      <w:r w:rsidRPr="00D713B2">
        <w:rPr>
          <w:i/>
        </w:rPr>
        <w:t>« </w:t>
      </w:r>
      <w:r w:rsidRPr="0040181D">
        <w:rPr>
          <w:i/>
          <w:noProof/>
        </w:rPr>
        <w:t>placeholder </w:t>
      </w:r>
      <w:r w:rsidRPr="00D713B2">
        <w:rPr>
          <w:i/>
        </w:rPr>
        <w:t>»</w:t>
      </w:r>
      <w:r>
        <w:t> ?</w:t>
      </w:r>
    </w:p>
    <w:p w14:paraId="4175FB49" w14:textId="77777777" w:rsidR="00A97FC5" w:rsidRPr="00FD12AA" w:rsidRDefault="00A97FC5" w:rsidP="009A021C">
      <w:pPr>
        <w:pStyle w:val="PTxtRep"/>
      </w:pPr>
      <w:r w:rsidRPr="00FD12AA">
        <w:t>A afficher du texte par défaut</w:t>
      </w:r>
      <w:r>
        <w:t xml:space="preserve"> dans une boîte à texte-</w:t>
      </w:r>
      <w:r w:rsidRPr="00FD12AA">
        <w:t>.</w:t>
      </w:r>
    </w:p>
    <w:p w14:paraId="6635E4E7" w14:textId="77777777" w:rsidR="00A97FC5" w:rsidRDefault="00A97FC5" w:rsidP="005435FB">
      <w:pPr>
        <w:pStyle w:val="PListe"/>
      </w:pPr>
      <w:r>
        <w:t xml:space="preserve">À quoi sert l’attribut </w:t>
      </w:r>
      <w:r w:rsidRPr="00D713B2">
        <w:rPr>
          <w:i/>
        </w:rPr>
        <w:t>« autofocus »</w:t>
      </w:r>
      <w:r>
        <w:t> ?</w:t>
      </w:r>
    </w:p>
    <w:p w14:paraId="3C9B5366" w14:textId="77777777" w:rsidR="00A97FC5" w:rsidRPr="00FD12AA" w:rsidRDefault="00A97FC5" w:rsidP="009A021C">
      <w:pPr>
        <w:pStyle w:val="PTxtRep"/>
      </w:pPr>
      <w:r w:rsidRPr="00FD12AA">
        <w:t>Il sert é sélectionner par défaut un item</w:t>
      </w:r>
    </w:p>
    <w:p w14:paraId="2DDB55F5" w14:textId="77777777" w:rsidR="00A97FC5" w:rsidRDefault="00A97FC5" w:rsidP="005435FB">
      <w:pPr>
        <w:pStyle w:val="PListe"/>
      </w:pPr>
      <w:r>
        <w:t>Y a-t-il déjà du JavaScript dans ce code ?</w:t>
      </w:r>
    </w:p>
    <w:p w14:paraId="43F13E80" w14:textId="77777777" w:rsidR="00FC13C9" w:rsidRDefault="00A97FC5" w:rsidP="00FC13C9">
      <w:pPr>
        <w:pStyle w:val="PTxtRP"/>
      </w:pPr>
      <w:r w:rsidRPr="009A021C">
        <w:rPr>
          <w:b/>
          <w:bCs/>
          <w:i/>
          <w:iCs/>
        </w:rPr>
        <w:t xml:space="preserve">Oui, le test de l’utilisateur </w:t>
      </w:r>
      <w:r w:rsidR="009A021C" w:rsidRPr="009A021C">
        <w:rPr>
          <w:b/>
          <w:bCs/>
          <w:i/>
          <w:iCs/>
        </w:rPr>
        <w:t>es</w:t>
      </w:r>
      <w:r w:rsidRPr="009A021C">
        <w:rPr>
          <w:b/>
          <w:bCs/>
          <w:i/>
          <w:iCs/>
        </w:rPr>
        <w:t>t du JS</w:t>
      </w:r>
    </w:p>
    <w:p w14:paraId="61466223" w14:textId="13FF4B1C" w:rsidR="00A97FC5" w:rsidRDefault="00A97FC5" w:rsidP="00FC13C9">
      <w:pPr>
        <w:pStyle w:val="PListe"/>
      </w:pPr>
      <w:r>
        <w:t>Qu’est-ce que le DOM ?</w:t>
      </w:r>
    </w:p>
    <w:p w14:paraId="642FBE8A" w14:textId="77777777" w:rsidR="00A97FC5" w:rsidRPr="00C93945" w:rsidRDefault="00A97FC5" w:rsidP="00FC13C9">
      <w:pPr>
        <w:pStyle w:val="PTxtRep"/>
      </w:pPr>
      <w:r w:rsidRPr="00C93945">
        <w:t>Le DOM est le Document Object Model</w:t>
      </w:r>
    </w:p>
    <w:p w14:paraId="16ADAE92" w14:textId="77777777" w:rsidR="00A97FC5" w:rsidRPr="00C93945" w:rsidRDefault="00A97FC5" w:rsidP="005435FB">
      <w:pPr>
        <w:pStyle w:val="PListe"/>
        <w:numPr>
          <w:ilvl w:val="0"/>
          <w:numId w:val="0"/>
        </w:numPr>
        <w:ind w:left="720" w:hanging="360"/>
      </w:pPr>
      <w:r w:rsidRPr="00C93945">
        <w:rPr>
          <w:noProof/>
        </w:rPr>
        <w:drawing>
          <wp:inline distT="0" distB="0" distL="0" distR="0" wp14:anchorId="3371FC15" wp14:editId="36E07584">
            <wp:extent cx="3155950" cy="2034365"/>
            <wp:effectExtent l="0" t="0" r="6350" b="4445"/>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3170543" cy="2043772"/>
                    </a:xfrm>
                    <a:prstGeom prst="rect">
                      <a:avLst/>
                    </a:prstGeom>
                  </pic:spPr>
                </pic:pic>
              </a:graphicData>
            </a:graphic>
          </wp:inline>
        </w:drawing>
      </w:r>
    </w:p>
    <w:p w14:paraId="200EC2E0" w14:textId="77777777" w:rsidR="00A97FC5" w:rsidRDefault="00A97FC5" w:rsidP="005435FB">
      <w:pPr>
        <w:pStyle w:val="PListe"/>
      </w:pPr>
      <w:r>
        <w:t xml:space="preserve">Comment définit-on une </w:t>
      </w:r>
      <w:r w:rsidRPr="00693CCD">
        <w:rPr>
          <w:i/>
        </w:rPr>
        <w:t>« fonction »</w:t>
      </w:r>
      <w:r>
        <w:t xml:space="preserve"> (méthode) comme </w:t>
      </w:r>
      <w:r w:rsidRPr="009E2045">
        <w:rPr>
          <w:i/>
        </w:rPr>
        <w:t>« </w:t>
      </w:r>
      <w:r w:rsidRPr="00877478">
        <w:rPr>
          <w:i/>
          <w:noProof/>
          <w:lang w:val="fr-CH"/>
        </w:rPr>
        <w:t>validerUtilisateur</w:t>
      </w:r>
      <w:r w:rsidRPr="0040181D">
        <w:rPr>
          <w:i/>
          <w:noProof/>
        </w:rPr>
        <w:t>()</w:t>
      </w:r>
      <w:r w:rsidRPr="009E2045">
        <w:rPr>
          <w:i/>
        </w:rPr>
        <w:t> »</w:t>
      </w:r>
      <w:r>
        <w:t> ?</w:t>
      </w:r>
    </w:p>
    <w:p w14:paraId="7156C8D0" w14:textId="77777777" w:rsidR="00A97FC5" w:rsidRPr="00C93945" w:rsidRDefault="00A97FC5" w:rsidP="00FC13C9">
      <w:pPr>
        <w:pStyle w:val="PTxtRep"/>
        <w:rPr>
          <w:color w:val="D4D4D4"/>
        </w:rPr>
      </w:pPr>
      <w:r w:rsidRPr="00C93945">
        <w:rPr>
          <w:color w:val="569CD6"/>
        </w:rPr>
        <w:t>function</w:t>
      </w:r>
      <w:r w:rsidRPr="00C93945">
        <w:rPr>
          <w:color w:val="D4D4D4"/>
        </w:rPr>
        <w:t> </w:t>
      </w:r>
      <w:r w:rsidRPr="00C93945">
        <w:t>validerUtilisateur</w:t>
      </w:r>
      <w:r w:rsidRPr="00C93945">
        <w:rPr>
          <w:color w:val="D4D4D4"/>
        </w:rPr>
        <w:t>() {</w:t>
      </w:r>
      <w:r w:rsidRPr="00C93945">
        <w:t>}</w:t>
      </w:r>
    </w:p>
    <w:p w14:paraId="2962D1AB" w14:textId="77777777" w:rsidR="00A97FC5" w:rsidRDefault="00A97FC5" w:rsidP="005435FB">
      <w:pPr>
        <w:pStyle w:val="PListe"/>
      </w:pPr>
      <w:r>
        <w:t xml:space="preserve">Comment définit-on une </w:t>
      </w:r>
      <w:r w:rsidRPr="00693CCD">
        <w:rPr>
          <w:i/>
        </w:rPr>
        <w:t>« </w:t>
      </w:r>
      <w:r>
        <w:rPr>
          <w:i/>
        </w:rPr>
        <w:t xml:space="preserve">variable </w:t>
      </w:r>
      <w:r w:rsidRPr="00693CCD">
        <w:rPr>
          <w:i/>
        </w:rPr>
        <w:t>»</w:t>
      </w:r>
      <w:r>
        <w:t xml:space="preserve"> (par exemple pour </w:t>
      </w:r>
      <w:r w:rsidRPr="00693CCD">
        <w:rPr>
          <w:i/>
        </w:rPr>
        <w:t>« username »</w:t>
      </w:r>
      <w:r>
        <w:t xml:space="preserve"> et </w:t>
      </w:r>
      <w:r w:rsidRPr="00693CCD">
        <w:rPr>
          <w:i/>
        </w:rPr>
        <w:t>« </w:t>
      </w:r>
      <w:r>
        <w:rPr>
          <w:i/>
        </w:rPr>
        <w:t xml:space="preserve">password </w:t>
      </w:r>
      <w:r w:rsidRPr="00693CCD">
        <w:rPr>
          <w:i/>
        </w:rPr>
        <w:t>»</w:t>
      </w:r>
      <w:r>
        <w:t>) ?</w:t>
      </w:r>
    </w:p>
    <w:p w14:paraId="4F125B92" w14:textId="77777777" w:rsidR="00A97FC5" w:rsidRPr="00F10C62" w:rsidRDefault="00A97FC5" w:rsidP="00FC13C9">
      <w:pPr>
        <w:pStyle w:val="PTxtRep"/>
        <w:rPr>
          <w:color w:val="D4D4D4"/>
          <w:lang w:val="en-US"/>
        </w:rPr>
      </w:pPr>
      <w:r w:rsidRPr="00F10C62">
        <w:rPr>
          <w:color w:val="569CD6"/>
          <w:lang w:val="en-US"/>
        </w:rPr>
        <w:t>let</w:t>
      </w:r>
      <w:r w:rsidRPr="00F10C62">
        <w:rPr>
          <w:color w:val="D4D4D4"/>
          <w:lang w:val="en-US"/>
        </w:rPr>
        <w:t> </w:t>
      </w:r>
      <w:r w:rsidRPr="00F10C62">
        <w:rPr>
          <w:lang w:val="en-US"/>
        </w:rPr>
        <w:t>username</w:t>
      </w:r>
      <w:r w:rsidRPr="00F10C62">
        <w:rPr>
          <w:color w:val="D4D4D4"/>
          <w:lang w:val="en-US"/>
        </w:rPr>
        <w:t> = </w:t>
      </w:r>
      <w:r w:rsidRPr="00F10C62">
        <w:rPr>
          <w:lang w:val="en-US"/>
        </w:rPr>
        <w:t>document</w:t>
      </w:r>
      <w:r w:rsidRPr="00F10C62">
        <w:rPr>
          <w:color w:val="D4D4D4"/>
          <w:lang w:val="en-US"/>
        </w:rPr>
        <w:t>.</w:t>
      </w:r>
      <w:r w:rsidRPr="00F10C62">
        <w:rPr>
          <w:color w:val="DCDCAA"/>
          <w:lang w:val="en-US"/>
        </w:rPr>
        <w:t>getElementById</w:t>
      </w:r>
      <w:r w:rsidRPr="00F10C62">
        <w:rPr>
          <w:color w:val="D4D4D4"/>
          <w:lang w:val="en-US"/>
        </w:rPr>
        <w:t>(</w:t>
      </w:r>
      <w:r w:rsidRPr="00F10C62">
        <w:rPr>
          <w:color w:val="CE9178"/>
          <w:lang w:val="en-US"/>
        </w:rPr>
        <w:t>"username"</w:t>
      </w:r>
      <w:r w:rsidRPr="00F10C62">
        <w:rPr>
          <w:color w:val="D4D4D4"/>
          <w:lang w:val="en-US"/>
        </w:rPr>
        <w:t>).</w:t>
      </w:r>
      <w:r w:rsidRPr="00F10C62">
        <w:rPr>
          <w:lang w:val="en-US"/>
        </w:rPr>
        <w:t>value</w:t>
      </w:r>
      <w:r w:rsidRPr="00F10C62">
        <w:rPr>
          <w:color w:val="D4D4D4"/>
          <w:lang w:val="en-US"/>
        </w:rPr>
        <w:t>;</w:t>
      </w:r>
    </w:p>
    <w:p w14:paraId="0E4FD0B3" w14:textId="77777777" w:rsidR="00A97FC5" w:rsidRDefault="00A97FC5" w:rsidP="005435FB">
      <w:pPr>
        <w:pStyle w:val="PListe"/>
      </w:pPr>
      <w:r>
        <w:t xml:space="preserve">Les variables sont-elles </w:t>
      </w:r>
      <w:r w:rsidRPr="00693CCD">
        <w:rPr>
          <w:i/>
        </w:rPr>
        <w:t>« typé</w:t>
      </w:r>
      <w:r>
        <w:rPr>
          <w:i/>
        </w:rPr>
        <w:t>e</w:t>
      </w:r>
      <w:r w:rsidRPr="00693CCD">
        <w:rPr>
          <w:i/>
        </w:rPr>
        <w:t>s »</w:t>
      </w:r>
      <w:r>
        <w:t xml:space="preserve"> (String par exemple) ?</w:t>
      </w:r>
    </w:p>
    <w:p w14:paraId="270622A5" w14:textId="77777777" w:rsidR="00A97FC5" w:rsidRPr="00C93945" w:rsidRDefault="00A97FC5" w:rsidP="005435FB">
      <w:pPr>
        <w:pStyle w:val="PListe"/>
        <w:numPr>
          <w:ilvl w:val="0"/>
          <w:numId w:val="0"/>
        </w:numPr>
        <w:ind w:left="360"/>
      </w:pPr>
      <w:r w:rsidRPr="00C93945">
        <w:t>Non, elles ne sont pas typées</w:t>
      </w:r>
    </w:p>
    <w:p w14:paraId="316BCF96" w14:textId="77777777" w:rsidR="00A97FC5" w:rsidRDefault="00A97FC5" w:rsidP="005435FB">
      <w:pPr>
        <w:pStyle w:val="PListe"/>
      </w:pPr>
      <w:r>
        <w:t>Où se trouve la console de débogage de Chrome ?</w:t>
      </w:r>
    </w:p>
    <w:p w14:paraId="097E34F9" w14:textId="1CFB586F" w:rsidR="00A97FC5" w:rsidRPr="005435FB" w:rsidRDefault="00A97FC5" w:rsidP="00FC13C9">
      <w:pPr>
        <w:pStyle w:val="PTxtRep"/>
      </w:pPr>
      <w:r w:rsidRPr="00B537D4">
        <w:t>Dans le mode « inspecter »</w:t>
      </w:r>
    </w:p>
    <w:p w14:paraId="54A23065" w14:textId="77777777" w:rsidR="00A97FC5" w:rsidRDefault="00A97FC5" w:rsidP="005435FB">
      <w:pPr>
        <w:pStyle w:val="PParaImp"/>
      </w:pPr>
      <w:r w:rsidRPr="00D54FE8">
        <w:t>C</w:t>
      </w:r>
      <w:r w:rsidRPr="0037663D">
        <w:t xml:space="preserve">ette façon de charger le JS est ici appropriée, mais peut fortement ralentir la visualisation de la page si la ou les bibliothèques à charger sont conséquentes. Certains préconisent pour cette raison de plutôt charger les scripts après le chargement et visualisation de la page complète, c’est-à-dire juste avant le &lt;/body&gt;. Mais HTML5 a aussi introduit l’attribut </w:t>
      </w:r>
      <w:r w:rsidRPr="0037663D">
        <w:rPr>
          <w:i/>
        </w:rPr>
        <w:t>« </w:t>
      </w:r>
      <w:r w:rsidRPr="0037663D">
        <w:rPr>
          <w:b/>
          <w:i/>
          <w:noProof/>
        </w:rPr>
        <w:t>async</w:t>
      </w:r>
      <w:r w:rsidRPr="0037663D">
        <w:rPr>
          <w:i/>
        </w:rPr>
        <w:t> »</w:t>
      </w:r>
      <w:r w:rsidRPr="0037663D">
        <w:t xml:space="preserve"> à mettre dans la balise script. Cela indique au navigateur qu’aucune modification du DOM ne sera faite par ce chargement et que ce dernier se fera donc de manière asynchrone dans un thread séparé, donc sans soucis de lenteur au démarrage.</w:t>
      </w:r>
    </w:p>
    <w:p w14:paraId="457EAB06" w14:textId="6366755F" w:rsidR="00BC01FF" w:rsidRDefault="00A97FC5" w:rsidP="005435FB">
      <w:pPr>
        <w:pStyle w:val="PParaImp"/>
        <w:rPr>
          <w:b/>
        </w:rPr>
      </w:pPr>
      <w:r w:rsidRPr="00046660">
        <w:rPr>
          <w:b/>
        </w:rPr>
        <w:t>Mais attention de charger synchrone</w:t>
      </w:r>
      <w:r>
        <w:rPr>
          <w:b/>
        </w:rPr>
        <w:t>s</w:t>
      </w:r>
      <w:r w:rsidRPr="00046660">
        <w:rPr>
          <w:b/>
        </w:rPr>
        <w:t xml:space="preserve"> et dans l’ordre </w:t>
      </w:r>
      <w:r>
        <w:rPr>
          <w:b/>
        </w:rPr>
        <w:t>l</w:t>
      </w:r>
      <w:r w:rsidRPr="00046660">
        <w:rPr>
          <w:b/>
        </w:rPr>
        <w:t xml:space="preserve">es librairies </w:t>
      </w:r>
      <w:r>
        <w:rPr>
          <w:b/>
        </w:rPr>
        <w:t>nécessaires à d’autres.</w:t>
      </w:r>
    </w:p>
    <w:p w14:paraId="5AE8FFA0" w14:textId="7152CB73" w:rsidR="00A11C63" w:rsidRDefault="00A11C63" w:rsidP="00A11C63">
      <w:pPr>
        <w:pStyle w:val="Titre2"/>
      </w:pPr>
      <w:bookmarkStart w:id="25" w:name="_Ref262662515"/>
      <w:bookmarkStart w:id="26" w:name="_Toc10393036"/>
      <w:bookmarkStart w:id="27" w:name="_Toc70873371"/>
      <w:bookmarkStart w:id="28" w:name="_Toc75107997"/>
      <w:r>
        <w:rPr>
          <w:noProof/>
          <w:lang w:eastAsia="fr-CH"/>
        </w:rPr>
        <w:lastRenderedPageBreak/>
        <w:drawing>
          <wp:anchor distT="0" distB="0" distL="114300" distR="114300" simplePos="0" relativeHeight="251665408" behindDoc="0" locked="0" layoutInCell="1" allowOverlap="1" wp14:anchorId="5E342B14" wp14:editId="12657483">
            <wp:simplePos x="0" y="0"/>
            <wp:positionH relativeFrom="margin">
              <wp:align>right</wp:align>
            </wp:positionH>
            <wp:positionV relativeFrom="paragraph">
              <wp:posOffset>106680</wp:posOffset>
            </wp:positionV>
            <wp:extent cx="1393190" cy="1737995"/>
            <wp:effectExtent l="0" t="0" r="0" b="0"/>
            <wp:wrapSquare wrapText="bothSides"/>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extLst>
                        <a:ext uri="{28A0092B-C50C-407E-A947-70E740481C1C}">
                          <a14:useLocalDpi xmlns:a14="http://schemas.microsoft.com/office/drawing/2010/main" val="0"/>
                        </a:ext>
                      </a:extLst>
                    </a:blip>
                    <a:stretch>
                      <a:fillRect/>
                    </a:stretch>
                  </pic:blipFill>
                  <pic:spPr>
                    <a:xfrm>
                      <a:off x="0" y="0"/>
                      <a:ext cx="1393190" cy="1737995"/>
                    </a:xfrm>
                    <a:prstGeom prst="rect">
                      <a:avLst/>
                    </a:prstGeom>
                  </pic:spPr>
                </pic:pic>
              </a:graphicData>
            </a:graphic>
            <wp14:sizeRelH relativeFrom="margin">
              <wp14:pctWidth>0</wp14:pctWidth>
            </wp14:sizeRelH>
            <wp14:sizeRelV relativeFrom="margin">
              <wp14:pctHeight>0</wp14:pctHeight>
            </wp14:sizeRelV>
          </wp:anchor>
        </w:drawing>
      </w:r>
      <w:r>
        <w:t>Exercice 3 – login avec PHP (60’)</w:t>
      </w:r>
      <w:bookmarkEnd w:id="25"/>
      <w:bookmarkEnd w:id="26"/>
      <w:bookmarkEnd w:id="27"/>
      <w:bookmarkEnd w:id="28"/>
    </w:p>
    <w:p w14:paraId="1053F66A" w14:textId="0C14E9EB" w:rsidR="00A11C63" w:rsidRPr="00A11C63" w:rsidRDefault="00A11C63" w:rsidP="00A11C63">
      <w:pPr>
        <w:pStyle w:val="PTxtRP"/>
        <w:rPr>
          <w:lang w:val="fr-CH"/>
        </w:rPr>
      </w:pPr>
      <w:r>
        <w:rPr>
          <w:lang w:val="fr-CH"/>
        </w:rPr>
        <w:t>Dans cet exercice, nous allons reprendre l’exercice précédent mais avec une requête PHP GET ou POST</w:t>
      </w:r>
      <w:r w:rsidR="00F10C62">
        <w:rPr>
          <w:lang w:val="fr-CH"/>
        </w:rPr>
        <w:t xml:space="preserve">. </w:t>
      </w:r>
      <w:r w:rsidR="00341385">
        <w:rPr>
          <w:lang w:val="fr-CH"/>
        </w:rPr>
        <w:t xml:space="preserve">Cette fois, au </w:t>
      </w:r>
      <w:r w:rsidR="000030BE">
        <w:rPr>
          <w:lang w:val="fr-CH"/>
        </w:rPr>
        <w:t>lieu</w:t>
      </w:r>
      <w:r w:rsidR="00341385">
        <w:rPr>
          <w:lang w:val="fr-CH"/>
        </w:rPr>
        <w:t xml:space="preserve"> de faire une requête sur un fichier JS, nous allons faire une requête vers un serveur qui contient le login et le mot de passe. Ensuite dans le fichier PHP, </w:t>
      </w:r>
      <w:r w:rsidR="000030BE">
        <w:rPr>
          <w:lang w:val="fr-CH"/>
        </w:rPr>
        <w:t>on teste si la valeur est contenue dans le serveur.</w:t>
      </w:r>
    </w:p>
    <w:p w14:paraId="21B431E8" w14:textId="77777777" w:rsidR="00A11C63" w:rsidRDefault="00A11C63" w:rsidP="00A11C63">
      <w:pPr>
        <w:pStyle w:val="Titre3"/>
      </w:pPr>
      <w:bookmarkStart w:id="29" w:name="_Toc75107998"/>
      <w:r>
        <w:t>Maquette de la vue</w:t>
      </w:r>
      <w:bookmarkEnd w:id="29"/>
    </w:p>
    <w:p w14:paraId="18EB5911" w14:textId="77777777" w:rsidR="00A11C63" w:rsidRDefault="00A11C63" w:rsidP="00F842DE">
      <w:pPr>
        <w:pStyle w:val="PTxtRP"/>
      </w:pPr>
      <w:r>
        <w:rPr>
          <w:noProof/>
        </w:rPr>
        <w:drawing>
          <wp:inline distT="0" distB="0" distL="0" distR="0" wp14:anchorId="59337BB0" wp14:editId="271CEE53">
            <wp:extent cx="4142105" cy="2263140"/>
            <wp:effectExtent l="0" t="0" r="0" b="0"/>
            <wp:docPr id="76"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142105" cy="2263140"/>
                    </a:xfrm>
                    <a:prstGeom prst="rect">
                      <a:avLst/>
                    </a:prstGeom>
                    <a:noFill/>
                    <a:ln>
                      <a:noFill/>
                    </a:ln>
                  </pic:spPr>
                </pic:pic>
              </a:graphicData>
            </a:graphic>
          </wp:inline>
        </w:drawing>
      </w:r>
    </w:p>
    <w:p w14:paraId="6BA0A221" w14:textId="47416A6F" w:rsidR="00A11C63" w:rsidRDefault="00A11C63" w:rsidP="00C2639C">
      <w:pPr>
        <w:pStyle w:val="PParaImp"/>
      </w:pPr>
      <w:r>
        <w:t>Pour résoudre le 2</w:t>
      </w:r>
      <w:r w:rsidRPr="00D450D9">
        <w:rPr>
          <w:vertAlign w:val="superscript"/>
        </w:rPr>
        <w:t>e</w:t>
      </w:r>
      <w:r>
        <w:t xml:space="preserve"> problème, vous aurez remarqué dans le code HTML ci-dessus que l’appel à la méthode de validation JavaScript </w:t>
      </w:r>
      <w:r w:rsidRPr="000A70DD">
        <w:rPr>
          <w:i/>
        </w:rPr>
        <w:t xml:space="preserve">« </w:t>
      </w:r>
      <w:r w:rsidRPr="00877478">
        <w:rPr>
          <w:i/>
          <w:noProof/>
        </w:rPr>
        <w:t>validerUtilisateur</w:t>
      </w:r>
      <w:r w:rsidRPr="000A70DD">
        <w:rPr>
          <w:i/>
        </w:rPr>
        <w:t>() » </w:t>
      </w:r>
      <w:r>
        <w:t xml:space="preserve">a été supprimé et que le type du bouton a aussi changé de </w:t>
      </w:r>
      <w:r w:rsidRPr="000A70DD">
        <w:rPr>
          <w:i/>
        </w:rPr>
        <w:t>« </w:t>
      </w:r>
      <w:r w:rsidRPr="00877478">
        <w:rPr>
          <w:b/>
          <w:i/>
        </w:rPr>
        <w:t>button</w:t>
      </w:r>
      <w:r w:rsidRPr="000A70DD">
        <w:rPr>
          <w:i/>
        </w:rPr>
        <w:t> »</w:t>
      </w:r>
      <w:r>
        <w:t xml:space="preserve"> en </w:t>
      </w:r>
      <w:r w:rsidRPr="000A70DD">
        <w:rPr>
          <w:i/>
        </w:rPr>
        <w:t>« </w:t>
      </w:r>
      <w:r w:rsidRPr="00877478">
        <w:rPr>
          <w:b/>
          <w:i/>
          <w:noProof/>
        </w:rPr>
        <w:t>submit</w:t>
      </w:r>
      <w:r w:rsidRPr="000A70DD">
        <w:rPr>
          <w:i/>
        </w:rPr>
        <w:t> »</w:t>
      </w:r>
      <w:r>
        <w:t xml:space="preserve">. Cela indique au navigateur que le contenu du formulaire sera transféré via une méthode PHP indiquée dans la propriété </w:t>
      </w:r>
      <w:r w:rsidRPr="000A70DD">
        <w:rPr>
          <w:i/>
        </w:rPr>
        <w:t>« </w:t>
      </w:r>
      <w:r w:rsidRPr="00297FC7">
        <w:rPr>
          <w:b/>
          <w:i/>
        </w:rPr>
        <w:t>action</w:t>
      </w:r>
      <w:r w:rsidRPr="000A70DD">
        <w:rPr>
          <w:i/>
        </w:rPr>
        <w:t> »</w:t>
      </w:r>
      <w:r>
        <w:t xml:space="preserve"> à ajouter à la balise </w:t>
      </w:r>
      <w:r w:rsidRPr="000A70DD">
        <w:rPr>
          <w:i/>
        </w:rPr>
        <w:t>« </w:t>
      </w:r>
      <w:r w:rsidRPr="00877478">
        <w:rPr>
          <w:b/>
          <w:i/>
        </w:rPr>
        <w:t>form</w:t>
      </w:r>
      <w:r w:rsidRPr="000A70DD">
        <w:rPr>
          <w:i/>
        </w:rPr>
        <w:t> »</w:t>
      </w:r>
      <w:r>
        <w:rPr>
          <w:i/>
        </w:rPr>
        <w:t>.</w:t>
      </w:r>
    </w:p>
    <w:p w14:paraId="0C78CDB1" w14:textId="77777777" w:rsidR="00A11C63" w:rsidRDefault="00A11C63" w:rsidP="00F842DE">
      <w:pPr>
        <w:pStyle w:val="PTxtRP"/>
      </w:pPr>
      <w:r>
        <w:t xml:space="preserve">Voici encore ce que nous résume </w:t>
      </w:r>
      <w:r w:rsidRPr="001D7848">
        <w:rPr>
          <w:i/>
        </w:rPr>
        <w:t>« </w:t>
      </w:r>
      <w:r w:rsidRPr="00877478">
        <w:rPr>
          <w:i/>
          <w:noProof/>
        </w:rPr>
        <w:t>OpenClassRooms</w:t>
      </w:r>
      <w:r w:rsidRPr="00BB65F0">
        <w:rPr>
          <w:i/>
          <w:noProof/>
        </w:rPr>
        <w:t> </w:t>
      </w:r>
      <w:r w:rsidRPr="001D7848">
        <w:rPr>
          <w:i/>
        </w:rPr>
        <w:t>»</w:t>
      </w:r>
      <w:r>
        <w:t> pour les types de boutons :</w:t>
      </w:r>
    </w:p>
    <w:p w14:paraId="1177C2F7" w14:textId="77777777" w:rsidR="00A11C63" w:rsidRDefault="00A11C63" w:rsidP="00F842DE">
      <w:pPr>
        <w:pStyle w:val="PTxtRP"/>
      </w:pPr>
      <w:r>
        <w:rPr>
          <w:noProof/>
        </w:rPr>
        <w:drawing>
          <wp:inline distT="0" distB="0" distL="0" distR="0" wp14:anchorId="1BEFA266" wp14:editId="5335D807">
            <wp:extent cx="5939790" cy="1557179"/>
            <wp:effectExtent l="0" t="0" r="3810" b="0"/>
            <wp:docPr id="58" name="Imag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939790" cy="1557179"/>
                    </a:xfrm>
                    <a:prstGeom prst="rect">
                      <a:avLst/>
                    </a:prstGeom>
                    <a:noFill/>
                    <a:ln>
                      <a:noFill/>
                    </a:ln>
                  </pic:spPr>
                </pic:pic>
              </a:graphicData>
            </a:graphic>
          </wp:inline>
        </w:drawing>
      </w:r>
    </w:p>
    <w:p w14:paraId="70AA4F0A" w14:textId="4CB15C84" w:rsidR="00A11C63" w:rsidRPr="00C2639C" w:rsidRDefault="00A11C63" w:rsidP="00F842DE">
      <w:pPr>
        <w:pStyle w:val="PTxtRP"/>
        <w:rPr>
          <w:rFonts w:ascii="Source Code Pro Semibold" w:hAnsi="Source Code Pro Semibold" w:cs="Courier New"/>
          <w:b/>
          <w:noProof/>
          <w:color w:val="446FBD"/>
          <w:sz w:val="18"/>
        </w:rPr>
      </w:pPr>
      <w:r>
        <w:t xml:space="preserve">C’est donc effectivement le type </w:t>
      </w:r>
      <w:r w:rsidRPr="001D7848">
        <w:rPr>
          <w:i/>
        </w:rPr>
        <w:t>« </w:t>
      </w:r>
      <w:r w:rsidRPr="00877478">
        <w:rPr>
          <w:b/>
          <w:i/>
          <w:noProof/>
        </w:rPr>
        <w:t>submit</w:t>
      </w:r>
      <w:r w:rsidRPr="00BB65F0">
        <w:rPr>
          <w:i/>
          <w:noProof/>
        </w:rPr>
        <w:t> </w:t>
      </w:r>
      <w:r w:rsidRPr="001D7848">
        <w:rPr>
          <w:i/>
        </w:rPr>
        <w:t>»</w:t>
      </w:r>
      <w:r>
        <w:t xml:space="preserve"> qu’il nous faut ici</w:t>
      </w:r>
      <w:r w:rsidR="00C2639C">
        <w:t>.</w:t>
      </w:r>
    </w:p>
    <w:p w14:paraId="014449FB" w14:textId="42A283A4" w:rsidR="00A11C63" w:rsidRPr="00C2639C" w:rsidRDefault="00A11C63" w:rsidP="00C2639C">
      <w:pPr>
        <w:pStyle w:val="PParaImp"/>
      </w:pPr>
      <w:r>
        <w:t>Pour que le code ci-dessus fonctionne, il faut rajouter des propriétés HTML « </w:t>
      </w:r>
      <w:r w:rsidRPr="00877478">
        <w:rPr>
          <w:b/>
        </w:rPr>
        <w:t>name</w:t>
      </w:r>
      <w:r>
        <w:t xml:space="preserve">="..." » aux champs correspondants (balises </w:t>
      </w:r>
      <w:r w:rsidRPr="00813518">
        <w:rPr>
          <w:b/>
        </w:rPr>
        <w:t>INPUT</w:t>
      </w:r>
      <w:r>
        <w:t xml:space="preserve"> de type </w:t>
      </w:r>
      <w:r w:rsidRPr="005E38A1">
        <w:rPr>
          <w:i/>
        </w:rPr>
        <w:t>« </w:t>
      </w:r>
      <w:r w:rsidRPr="00877478">
        <w:rPr>
          <w:b/>
          <w:i/>
          <w:noProof/>
        </w:rPr>
        <w:t>text</w:t>
      </w:r>
      <w:r w:rsidRPr="005E38A1">
        <w:rPr>
          <w:i/>
        </w:rPr>
        <w:t> »</w:t>
      </w:r>
      <w:r>
        <w:t xml:space="preserve"> ou </w:t>
      </w:r>
      <w:r w:rsidRPr="005E38A1">
        <w:rPr>
          <w:i/>
        </w:rPr>
        <w:t>« </w:t>
      </w:r>
      <w:r w:rsidRPr="00877478">
        <w:rPr>
          <w:b/>
          <w:i/>
        </w:rPr>
        <w:t>password</w:t>
      </w:r>
      <w:r w:rsidRPr="005E38A1">
        <w:rPr>
          <w:i/>
        </w:rPr>
        <w:t> »</w:t>
      </w:r>
      <w:r w:rsidRPr="000918B3">
        <w:t>)</w:t>
      </w:r>
      <w:r>
        <w:t>, car effectivement cela permet au PHP de retrouver les informations passées lors d’une requête HTTP(S) de type POST.</w:t>
      </w:r>
    </w:p>
    <w:p w14:paraId="33D6E279" w14:textId="41F80D88" w:rsidR="00A11C63" w:rsidRPr="00F824E6" w:rsidRDefault="00F842DE" w:rsidP="00F842DE">
      <w:pPr>
        <w:pStyle w:val="PTxtRP"/>
      </w:pPr>
      <w:r w:rsidRPr="00F824E6">
        <w:t>Questions :</w:t>
      </w:r>
    </w:p>
    <w:p w14:paraId="55BB0FF4" w14:textId="3909E355" w:rsidR="00A11C63" w:rsidRDefault="00A11C63" w:rsidP="00F842DE">
      <w:pPr>
        <w:pStyle w:val="PListe"/>
      </w:pPr>
      <w:r>
        <w:lastRenderedPageBreak/>
        <w:t>Par quoi commence et doit se terminer un code PHP ?</w:t>
      </w:r>
    </w:p>
    <w:p w14:paraId="4B62F943" w14:textId="0136F983" w:rsidR="00FB3C5C" w:rsidRDefault="00FB3C5C" w:rsidP="00FB3C5C">
      <w:pPr>
        <w:pStyle w:val="PTxtRep"/>
      </w:pPr>
      <w:r>
        <w:t>Il commence par une balise &lt; ?php et se termine par une balise ?&gt;</w:t>
      </w:r>
    </w:p>
    <w:p w14:paraId="045FDA60" w14:textId="4F1C6694" w:rsidR="00A11C63" w:rsidRDefault="00A11C63" w:rsidP="00F842DE">
      <w:pPr>
        <w:pStyle w:val="PListe"/>
      </w:pPr>
      <w:r>
        <w:t>Comment récupère-t-on une information dans le flux des informations GET ou POST ?</w:t>
      </w:r>
    </w:p>
    <w:p w14:paraId="0F980CEB" w14:textId="1B697806" w:rsidR="00FB3C5C" w:rsidRPr="00DE5689" w:rsidRDefault="00DE5689" w:rsidP="00DE5689">
      <w:pPr>
        <w:pStyle w:val="PTxtRep"/>
        <w:rPr>
          <w:color w:val="D4D4D4"/>
        </w:rPr>
      </w:pPr>
      <w:r>
        <w:t xml:space="preserve">Grace à la commande : </w:t>
      </w:r>
      <w:r w:rsidRPr="00DE5689">
        <w:rPr>
          <w:color w:val="D4D4D4"/>
        </w:rPr>
        <w:t>  </w:t>
      </w:r>
      <w:r w:rsidRPr="00DE5689">
        <w:rPr>
          <w:color w:val="9CDCFE"/>
        </w:rPr>
        <w:t>$username</w:t>
      </w:r>
      <w:r w:rsidRPr="00DE5689">
        <w:rPr>
          <w:color w:val="D4D4D4"/>
        </w:rPr>
        <w:t> = </w:t>
      </w:r>
      <w:r w:rsidRPr="00DE5689">
        <w:rPr>
          <w:color w:val="DCDCAA"/>
        </w:rPr>
        <w:t>strtolower</w:t>
      </w:r>
      <w:r w:rsidRPr="00DE5689">
        <w:rPr>
          <w:color w:val="D4D4D4"/>
        </w:rPr>
        <w:t>(</w:t>
      </w:r>
      <w:r w:rsidRPr="00DE5689">
        <w:rPr>
          <w:color w:val="9CDCFE"/>
        </w:rPr>
        <w:t>$_GET</w:t>
      </w:r>
      <w:r w:rsidRPr="00DE5689">
        <w:rPr>
          <w:color w:val="D4D4D4"/>
        </w:rPr>
        <w:t>[</w:t>
      </w:r>
      <w:r w:rsidRPr="00DE5689">
        <w:rPr>
          <w:color w:val="CE9178"/>
        </w:rPr>
        <w:t>'username'</w:t>
      </w:r>
      <w:r w:rsidRPr="00DE5689">
        <w:rPr>
          <w:color w:val="D4D4D4"/>
        </w:rPr>
        <w:t>]);</w:t>
      </w:r>
    </w:p>
    <w:p w14:paraId="6C493EAF" w14:textId="59193A4E" w:rsidR="00A11C63" w:rsidRDefault="00A11C63" w:rsidP="00F842DE">
      <w:pPr>
        <w:pStyle w:val="PListe"/>
      </w:pPr>
      <w:r>
        <w:t>Comment effectue-t-on une concaténation de chaines de caractères en PHP ?</w:t>
      </w:r>
    </w:p>
    <w:p w14:paraId="37DEA70A" w14:textId="5DB34F19" w:rsidR="00DE5689" w:rsidRDefault="000C6035" w:rsidP="000C6035">
      <w:pPr>
        <w:pStyle w:val="PTxtRep"/>
      </w:pPr>
      <w:r>
        <w:t>Avec un point (.)</w:t>
      </w:r>
    </w:p>
    <w:p w14:paraId="50F6A70D" w14:textId="5617C565" w:rsidR="00A11C63" w:rsidRDefault="00A11C63" w:rsidP="00F842DE">
      <w:pPr>
        <w:pStyle w:val="PListe"/>
      </w:pPr>
      <w:r>
        <w:t>Avec quelle fonction intrinsèque (dans PHP) convertit-on une chaine en minuscules ?</w:t>
      </w:r>
    </w:p>
    <w:p w14:paraId="68FC8789" w14:textId="6F68DD28" w:rsidR="00A23396" w:rsidRDefault="00A23396" w:rsidP="00A23396">
      <w:pPr>
        <w:pStyle w:val="PTxtRep"/>
      </w:pPr>
      <w:r>
        <w:t>Avec la fonction strtolower</w:t>
      </w:r>
    </w:p>
    <w:p w14:paraId="217371B8" w14:textId="1C2C5631" w:rsidR="00A11C63" w:rsidRDefault="00A11C63" w:rsidP="00F842DE">
      <w:pPr>
        <w:pStyle w:val="PListe"/>
      </w:pPr>
      <w:r>
        <w:t>Quelle est la commande qui permet de renvoyer quelque chose vers le client ?</w:t>
      </w:r>
    </w:p>
    <w:p w14:paraId="0BCF04DE" w14:textId="6DF29B62" w:rsidR="00A23396" w:rsidRDefault="00A23396" w:rsidP="004E14FC">
      <w:pPr>
        <w:pStyle w:val="PTxtRep"/>
      </w:pPr>
      <w:r>
        <w:t>La commande echo</w:t>
      </w:r>
    </w:p>
    <w:p w14:paraId="7D46A198" w14:textId="77777777" w:rsidR="00A11C63" w:rsidRDefault="00A11C63" w:rsidP="00A11C63">
      <w:pPr>
        <w:pStyle w:val="Titre3"/>
      </w:pPr>
      <w:bookmarkStart w:id="30" w:name="_Toc75107999"/>
      <w:r>
        <w:t>Hébergement du code PHP et tests</w:t>
      </w:r>
      <w:bookmarkEnd w:id="30"/>
    </w:p>
    <w:p w14:paraId="19B23C7B" w14:textId="225DDD60" w:rsidR="00A11C63" w:rsidRDefault="00A11C63" w:rsidP="00F842DE">
      <w:pPr>
        <w:pStyle w:val="PTxtRP"/>
      </w:pPr>
      <w:r>
        <w:t xml:space="preserve">Pour que </w:t>
      </w:r>
      <w:r w:rsidRPr="00210834">
        <w:rPr>
          <w:i/>
        </w:rPr>
        <w:t>« </w:t>
      </w:r>
      <w:r w:rsidRPr="00877478">
        <w:rPr>
          <w:i/>
          <w:noProof/>
        </w:rPr>
        <w:t>login.php</w:t>
      </w:r>
      <w:r w:rsidRPr="00210834">
        <w:rPr>
          <w:i/>
        </w:rPr>
        <w:t> »</w:t>
      </w:r>
      <w:r>
        <w:t xml:space="preserve"> fonctionne, il </w:t>
      </w:r>
      <w:r w:rsidR="004E14FC">
        <w:t xml:space="preserve">nous </w:t>
      </w:r>
      <w:r>
        <w:t>faut :</w:t>
      </w:r>
    </w:p>
    <w:p w14:paraId="453EE6BD" w14:textId="00972D16" w:rsidR="00A11C63" w:rsidRDefault="00A11C63" w:rsidP="00B75CA8">
      <w:pPr>
        <w:pStyle w:val="PListe"/>
      </w:pPr>
      <w:r>
        <w:t xml:space="preserve">Un serveur </w:t>
      </w:r>
      <w:r w:rsidR="004E14FC">
        <w:t>d’hébergement (puryn.emf-informatique.ch</w:t>
      </w:r>
      <w:r>
        <w:t> </w:t>
      </w:r>
    </w:p>
    <w:p w14:paraId="42A944B0" w14:textId="52E133FE" w:rsidR="007A3054" w:rsidRDefault="007A3054" w:rsidP="00B75CA8">
      <w:pPr>
        <w:pStyle w:val="PListe"/>
      </w:pPr>
      <w:r>
        <w:t>Ou un serveur local (WAMP)</w:t>
      </w:r>
    </w:p>
    <w:p w14:paraId="24946EB7" w14:textId="01B14495" w:rsidR="008F253B" w:rsidRDefault="004A2CDA" w:rsidP="004A2CDA">
      <w:pPr>
        <w:pStyle w:val="Titre2"/>
      </w:pPr>
      <w:bookmarkStart w:id="31" w:name="_Toc10393039"/>
      <w:bookmarkStart w:id="32" w:name="_Toc70873374"/>
      <w:bookmarkStart w:id="33" w:name="_Toc75108000"/>
      <w:r>
        <w:t>Exercice 5 – variables en JavaScript</w:t>
      </w:r>
      <w:bookmarkEnd w:id="31"/>
      <w:bookmarkEnd w:id="32"/>
      <w:bookmarkEnd w:id="33"/>
    </w:p>
    <w:p w14:paraId="3817661E" w14:textId="2CACEFCF" w:rsidR="004A2CDA" w:rsidRDefault="004A2CDA" w:rsidP="007D6C70">
      <w:pPr>
        <w:pStyle w:val="PTxtRP"/>
      </w:pPr>
      <w:r>
        <w:t xml:space="preserve">Dans cet exercice, nous nous sommes familiarisés avec JavaScript. Il y a deux choix possibles qui permettent l’exécution des commandes JS. Soit la console d’un navigateur web ou le site web </w:t>
      </w:r>
      <w:hyperlink r:id="rId26" w:history="1">
        <w:r w:rsidRPr="004A2CDA">
          <w:rPr>
            <w:rStyle w:val="Lienhypertexte"/>
          </w:rPr>
          <w:t>JSFIDDLE</w:t>
        </w:r>
      </w:hyperlink>
      <w:r w:rsidR="00B569FC">
        <w:t>. Dans cet exercice, j’ai essayé les deux méthodes.</w:t>
      </w:r>
    </w:p>
    <w:p w14:paraId="74B56C94" w14:textId="531A5C69" w:rsidR="004A2CDA" w:rsidRDefault="004A2CDA" w:rsidP="00B569FC">
      <w:pPr>
        <w:pStyle w:val="PParaImp"/>
      </w:pPr>
      <w:r>
        <w:t xml:space="preserve">Pour déclarer une variable, </w:t>
      </w:r>
      <w:r w:rsidR="00B569FC">
        <w:t>il existe</w:t>
      </w:r>
      <w:r>
        <w:t xml:space="preserve"> 4 possibilités :</w:t>
      </w:r>
    </w:p>
    <w:p w14:paraId="6F13683E" w14:textId="77777777" w:rsidR="004A2CDA" w:rsidRPr="005022C1" w:rsidRDefault="004A2CDA" w:rsidP="00B569FC">
      <w:pPr>
        <w:pStyle w:val="PParaImp"/>
        <w:rPr>
          <w:lang w:val="en-US"/>
        </w:rPr>
      </w:pPr>
      <w:r>
        <w:rPr>
          <w:lang w:val="en-US"/>
        </w:rPr>
        <w:t>1.</w:t>
      </w:r>
      <w:r w:rsidRPr="005022C1">
        <w:rPr>
          <w:lang w:val="en-US"/>
        </w:rPr>
        <w:t xml:space="preserve"> myVar;</w:t>
      </w:r>
    </w:p>
    <w:p w14:paraId="569303BD" w14:textId="77777777" w:rsidR="004A2CDA" w:rsidRPr="004A3624" w:rsidRDefault="004A2CDA" w:rsidP="00B569FC">
      <w:pPr>
        <w:pStyle w:val="PParaImp"/>
        <w:rPr>
          <w:lang w:val="en-US"/>
        </w:rPr>
      </w:pPr>
      <w:r w:rsidRPr="004A3624">
        <w:rPr>
          <w:lang w:val="en-US"/>
        </w:rPr>
        <w:t xml:space="preserve">2. </w:t>
      </w:r>
      <w:r w:rsidRPr="004A3624">
        <w:rPr>
          <w:b/>
          <w:lang w:val="en-US"/>
        </w:rPr>
        <w:t>var</w:t>
      </w:r>
      <w:r w:rsidRPr="004A3624">
        <w:rPr>
          <w:lang w:val="en-US"/>
        </w:rPr>
        <w:t xml:space="preserve"> myVar;</w:t>
      </w:r>
    </w:p>
    <w:p w14:paraId="6103552E" w14:textId="77777777" w:rsidR="004A2CDA" w:rsidRPr="004A3624" w:rsidRDefault="004A2CDA" w:rsidP="00B569FC">
      <w:pPr>
        <w:pStyle w:val="PParaImp"/>
        <w:rPr>
          <w:lang w:val="en-US"/>
        </w:rPr>
      </w:pPr>
      <w:r w:rsidRPr="004A3624">
        <w:rPr>
          <w:lang w:val="en-US"/>
        </w:rPr>
        <w:t xml:space="preserve">3. </w:t>
      </w:r>
      <w:r w:rsidRPr="004A3624">
        <w:rPr>
          <w:b/>
          <w:lang w:val="en-US"/>
        </w:rPr>
        <w:t>let</w:t>
      </w:r>
      <w:r w:rsidRPr="004A3624">
        <w:rPr>
          <w:lang w:val="en-US"/>
        </w:rPr>
        <w:t xml:space="preserve"> myVar;</w:t>
      </w:r>
    </w:p>
    <w:p w14:paraId="57E7B8A6" w14:textId="77777777" w:rsidR="004A2CDA" w:rsidRDefault="004A2CDA" w:rsidP="00B569FC">
      <w:pPr>
        <w:pStyle w:val="PParaImp"/>
      </w:pPr>
      <w:r>
        <w:t>4.</w:t>
      </w:r>
      <w:r w:rsidRPr="005022C1">
        <w:t xml:space="preserve"> </w:t>
      </w:r>
      <w:r w:rsidRPr="005022C1">
        <w:rPr>
          <w:b/>
        </w:rPr>
        <w:t>const</w:t>
      </w:r>
      <w:r w:rsidRPr="005022C1">
        <w:t xml:space="preserve"> myVar=1;</w:t>
      </w:r>
    </w:p>
    <w:p w14:paraId="6FA3AA91" w14:textId="77777777" w:rsidR="004A2CDA" w:rsidRDefault="004A2CDA" w:rsidP="00B569FC">
      <w:pPr>
        <w:pStyle w:val="PParaImp"/>
      </w:pPr>
    </w:p>
    <w:p w14:paraId="74D37CF3" w14:textId="77777777" w:rsidR="004A2CDA" w:rsidRDefault="004A2CDA" w:rsidP="00B569FC">
      <w:pPr>
        <w:pStyle w:val="PParaImp"/>
      </w:pPr>
      <w:r>
        <w:t>Les points 1 et 2 sont plus ou moins équivalents, mais il ne faudrait plus les utiliser, car cela laisse trop de liberté (possibilité de déclarer 2x la même variable). Le var est utilisé depuis la nuit des temps et vous trouvez beaucoup d'exemples dans la documentation. Beaucoup de programmeurs sont toujours bloqués dessus.</w:t>
      </w:r>
    </w:p>
    <w:p w14:paraId="706D7547" w14:textId="77777777" w:rsidR="004A2CDA" w:rsidRDefault="004A2CDA" w:rsidP="00B569FC">
      <w:pPr>
        <w:pStyle w:val="PParaImp"/>
      </w:pPr>
      <w:r>
        <w:t xml:space="preserve">Le point 1 est utilisé pour des variables globales, on le verra dans les derniers exercices. </w:t>
      </w:r>
    </w:p>
    <w:p w14:paraId="32392080" w14:textId="77777777" w:rsidR="004A2CDA" w:rsidRPr="00160BD2" w:rsidRDefault="004A2CDA" w:rsidP="00B569FC">
      <w:pPr>
        <w:pStyle w:val="PParaImp"/>
        <w:rPr>
          <w:b/>
        </w:rPr>
      </w:pPr>
      <w:r w:rsidRPr="00160BD2">
        <w:rPr>
          <w:b/>
        </w:rPr>
        <w:t xml:space="preserve">Le </w:t>
      </w:r>
      <w:r w:rsidRPr="00E07891">
        <w:rPr>
          <w:b/>
          <w:color w:val="FF0000"/>
        </w:rPr>
        <w:t xml:space="preserve">let </w:t>
      </w:r>
      <w:r w:rsidRPr="00160BD2">
        <w:rPr>
          <w:b/>
        </w:rPr>
        <w:t>est le mot</w:t>
      </w:r>
      <w:r>
        <w:rPr>
          <w:b/>
        </w:rPr>
        <w:t>-</w:t>
      </w:r>
      <w:r w:rsidRPr="00160BD2">
        <w:rPr>
          <w:b/>
        </w:rPr>
        <w:t>clé qu'i</w:t>
      </w:r>
      <w:r>
        <w:rPr>
          <w:b/>
        </w:rPr>
        <w:t>l</w:t>
      </w:r>
      <w:r w:rsidRPr="00160BD2">
        <w:rPr>
          <w:b/>
        </w:rPr>
        <w:t xml:space="preserve"> faut utiliser</w:t>
      </w:r>
      <w:r>
        <w:rPr>
          <w:b/>
        </w:rPr>
        <w:t>.</w:t>
      </w:r>
    </w:p>
    <w:p w14:paraId="31C5EA85" w14:textId="4355A725" w:rsidR="004A2CDA" w:rsidRPr="005022C1" w:rsidRDefault="004A2CDA" w:rsidP="00B569FC">
      <w:pPr>
        <w:pStyle w:val="PParaImp"/>
      </w:pPr>
      <w:r>
        <w:t xml:space="preserve">Le </w:t>
      </w:r>
      <w:r w:rsidRPr="00E07891">
        <w:rPr>
          <w:b/>
          <w:bCs/>
          <w:color w:val="FF0000"/>
        </w:rPr>
        <w:t>const</w:t>
      </w:r>
      <w:r w:rsidRPr="00E07891">
        <w:rPr>
          <w:color w:val="FF0000"/>
        </w:rPr>
        <w:t xml:space="preserve"> </w:t>
      </w:r>
      <w:r>
        <w:t>est aussi utile pour les constantes et les objets, car on peut toujours changer les propriétés.</w:t>
      </w:r>
    </w:p>
    <w:p w14:paraId="35CAA4D3" w14:textId="3897E569" w:rsidR="00B569FC" w:rsidRPr="00C34107" w:rsidRDefault="004A2CDA" w:rsidP="00B569FC">
      <w:pPr>
        <w:pStyle w:val="PListeNum"/>
      </w:pPr>
      <w:r>
        <w:lastRenderedPageBreak/>
        <w:t>E</w:t>
      </w:r>
      <w:r w:rsidRPr="00C34107">
        <w:t xml:space="preserve">ffacer le contenu de la console avec </w:t>
      </w:r>
      <w:r w:rsidRPr="00892D67">
        <w:rPr>
          <w:i/>
          <w:noProof/>
        </w:rPr>
        <w:t>« console.clear() </w:t>
      </w:r>
      <w:r w:rsidRPr="00892D67">
        <w:rPr>
          <w:i/>
        </w:rPr>
        <w:t>»</w:t>
      </w:r>
      <w:r>
        <w:t> ;</w:t>
      </w:r>
    </w:p>
    <w:p w14:paraId="1BD7F1F2" w14:textId="56DC8A8A" w:rsidR="004A2CDA" w:rsidRDefault="004A2CDA" w:rsidP="00B569FC">
      <w:pPr>
        <w:pStyle w:val="PListeNum"/>
      </w:pPr>
      <w:r>
        <w:t xml:space="preserve">Créer une variable nommée </w:t>
      </w:r>
      <w:r w:rsidRPr="00097668">
        <w:rPr>
          <w:i/>
        </w:rPr>
        <w:t>« a » </w:t>
      </w:r>
      <w:r>
        <w:t>;</w:t>
      </w:r>
    </w:p>
    <w:p w14:paraId="65BBC52B" w14:textId="2EDC5929" w:rsidR="00B569FC" w:rsidRPr="00B569FC" w:rsidRDefault="00B569FC" w:rsidP="00B569FC">
      <w:pPr>
        <w:pStyle w:val="PCode"/>
      </w:pPr>
      <w:r w:rsidRPr="00B569FC">
        <w:t>let a = "variable a";</w:t>
      </w:r>
    </w:p>
    <w:p w14:paraId="4669A210" w14:textId="70CD3A2B" w:rsidR="004A2CDA" w:rsidRDefault="004A2CDA" w:rsidP="00B569FC">
      <w:pPr>
        <w:pStyle w:val="PListeNum"/>
      </w:pPr>
      <w:r>
        <w:t xml:space="preserve">Afficher le contenu de </w:t>
      </w:r>
      <w:r w:rsidRPr="00097668">
        <w:rPr>
          <w:i/>
        </w:rPr>
        <w:t>« a » </w:t>
      </w:r>
      <w:r>
        <w:t>avec console.log;</w:t>
      </w:r>
    </w:p>
    <w:p w14:paraId="0C3D6CD3" w14:textId="3F4239A7" w:rsidR="00B569FC" w:rsidRPr="00B569FC" w:rsidRDefault="00B569FC" w:rsidP="00B569FC">
      <w:pPr>
        <w:pStyle w:val="PCode"/>
      </w:pPr>
      <w:r w:rsidRPr="00B569FC">
        <w:t>console.log(a);</w:t>
      </w:r>
    </w:p>
    <w:p w14:paraId="5D7B0EC9" w14:textId="161E2336" w:rsidR="004A2CDA" w:rsidRDefault="004A2CDA" w:rsidP="00B569FC">
      <w:pPr>
        <w:pStyle w:val="PListeNum"/>
      </w:pPr>
      <w:r>
        <w:t>Stocker la valeur 15 dans cette variable ;</w:t>
      </w:r>
    </w:p>
    <w:p w14:paraId="1D3985B1" w14:textId="783C0287" w:rsidR="00B569FC" w:rsidRPr="00B569FC" w:rsidRDefault="00B569FC" w:rsidP="00B569FC">
      <w:pPr>
        <w:pStyle w:val="PCode"/>
      </w:pPr>
      <w:r w:rsidRPr="00B569FC">
        <w:t>a = 15;</w:t>
      </w:r>
    </w:p>
    <w:p w14:paraId="54F32017" w14:textId="2D27E511" w:rsidR="004A2CDA" w:rsidRPr="00B569FC" w:rsidRDefault="004A2CDA" w:rsidP="00B569FC">
      <w:pPr>
        <w:pStyle w:val="PListeNum"/>
      </w:pPr>
      <w:r>
        <w:t xml:space="preserve">Afficher le contenu de cette variable dans la console sous la forme </w:t>
      </w:r>
      <w:r w:rsidRPr="00835A13">
        <w:rPr>
          <w:i/>
        </w:rPr>
        <w:t>« Ma variable a = ? »</w:t>
      </w:r>
    </w:p>
    <w:p w14:paraId="6E8B8BD9" w14:textId="3B0E9FA6" w:rsidR="00B569FC" w:rsidRPr="006C0811" w:rsidRDefault="00B569FC" w:rsidP="00B569FC">
      <w:pPr>
        <w:pStyle w:val="PCode"/>
        <w:rPr>
          <w:lang w:val="it-IT"/>
        </w:rPr>
      </w:pPr>
      <w:r w:rsidRPr="006C0811">
        <w:rPr>
          <w:lang w:val="it-IT"/>
        </w:rPr>
        <w:t>console.log("Ma variable a = " + a);</w:t>
      </w:r>
    </w:p>
    <w:p w14:paraId="0E2301DA" w14:textId="6C916E3B" w:rsidR="004A2CDA" w:rsidRDefault="004A2CDA" w:rsidP="00B569FC">
      <w:pPr>
        <w:pStyle w:val="PListeNum"/>
      </w:pPr>
      <w:r>
        <w:t xml:space="preserve">Créer une variable nommée </w:t>
      </w:r>
      <w:r w:rsidRPr="00097668">
        <w:rPr>
          <w:i/>
        </w:rPr>
        <w:t>« b »</w:t>
      </w:r>
      <w:r>
        <w:t> et lui assigner directement la valeur 9 ;</w:t>
      </w:r>
    </w:p>
    <w:p w14:paraId="223EB79C" w14:textId="49A12A85" w:rsidR="00B569FC" w:rsidRPr="00B569FC" w:rsidRDefault="00B569FC" w:rsidP="00B569FC">
      <w:pPr>
        <w:pStyle w:val="PCode"/>
      </w:pPr>
      <w:r w:rsidRPr="00B569FC">
        <w:t>let b = 9;</w:t>
      </w:r>
    </w:p>
    <w:p w14:paraId="700AC675" w14:textId="638D5221" w:rsidR="004A2CDA" w:rsidRPr="00B569FC" w:rsidRDefault="004A2CDA" w:rsidP="00B569FC">
      <w:pPr>
        <w:pStyle w:val="PListeNum"/>
      </w:pPr>
      <w:r>
        <w:t xml:space="preserve">Afficher le contenu de cette variable dans la console sous la forme </w:t>
      </w:r>
      <w:r>
        <w:rPr>
          <w:i/>
        </w:rPr>
        <w:t>« Ma variable b</w:t>
      </w:r>
      <w:r w:rsidRPr="00835A13">
        <w:rPr>
          <w:i/>
        </w:rPr>
        <w:t xml:space="preserve"> = ? »</w:t>
      </w:r>
    </w:p>
    <w:p w14:paraId="3F949587" w14:textId="606ED85A" w:rsidR="00B569FC" w:rsidRPr="006C0811" w:rsidRDefault="00B569FC" w:rsidP="00B569FC">
      <w:pPr>
        <w:pStyle w:val="PCode"/>
        <w:rPr>
          <w:lang w:val="it-IT"/>
        </w:rPr>
      </w:pPr>
      <w:r w:rsidRPr="006C0811">
        <w:rPr>
          <w:lang w:val="it-IT"/>
        </w:rPr>
        <w:t>console.log("Ma variable b = " + b);</w:t>
      </w:r>
    </w:p>
    <w:p w14:paraId="130FCB24" w14:textId="4CAF5DFE" w:rsidR="00B569FC" w:rsidRDefault="004A2CDA" w:rsidP="00B569FC">
      <w:pPr>
        <w:pStyle w:val="PListeNum"/>
      </w:pPr>
      <w:r>
        <w:t>Faire l’addition de ces 2 variables en affichant directement le résultat dans la console sous cette forme : « 15 + 9 = ? » ; (essayer d’utiliser un littéral avec `…${…}…`)</w:t>
      </w:r>
    </w:p>
    <w:p w14:paraId="468E323B" w14:textId="1371A29B" w:rsidR="00B569FC" w:rsidRDefault="00B569FC" w:rsidP="00B569FC">
      <w:pPr>
        <w:pStyle w:val="PCode"/>
      </w:pPr>
      <w:r w:rsidRPr="00B569FC">
        <w:t>console.log(a + " + " + b + " = " + (a+b));</w:t>
      </w:r>
    </w:p>
    <w:p w14:paraId="23BF7354" w14:textId="11CD1A4E" w:rsidR="004A2CDA" w:rsidRDefault="004A2CDA" w:rsidP="00B569FC">
      <w:pPr>
        <w:pStyle w:val="PListeNum"/>
      </w:pPr>
      <w:r>
        <w:t>Compléter en faisant de même pour une soustraction, une multiplication et une division des deux variables ;</w:t>
      </w:r>
    </w:p>
    <w:p w14:paraId="7FE3BF00" w14:textId="74FF0A11" w:rsidR="00B569FC" w:rsidRPr="00B569FC" w:rsidRDefault="00B569FC" w:rsidP="00B569FC">
      <w:pPr>
        <w:pStyle w:val="PCode"/>
      </w:pPr>
      <w:r w:rsidRPr="00B569FC">
        <w:t>console.log(a + " - " + b + " = " + (a-b));</w:t>
      </w:r>
    </w:p>
    <w:p w14:paraId="5238EBCF" w14:textId="7D2498D6" w:rsidR="00B569FC" w:rsidRPr="00B569FC" w:rsidRDefault="00B569FC" w:rsidP="00B569FC">
      <w:pPr>
        <w:pStyle w:val="PCode"/>
      </w:pPr>
      <w:r w:rsidRPr="00B569FC">
        <w:t>console.log(a + " * " + b + " = " + (a*b));</w:t>
      </w:r>
    </w:p>
    <w:p w14:paraId="0476D032" w14:textId="125D9FE9" w:rsidR="00B569FC" w:rsidRDefault="00B569FC" w:rsidP="00B569FC">
      <w:pPr>
        <w:pStyle w:val="PCode"/>
      </w:pPr>
      <w:r w:rsidRPr="00B569FC">
        <w:t>console.log(a + " / " + b + " = " + (a/b));</w:t>
      </w:r>
    </w:p>
    <w:p w14:paraId="02B822E7" w14:textId="36A2D0B1" w:rsidR="004A2CDA" w:rsidRDefault="004A2CDA" w:rsidP="00B569FC">
      <w:pPr>
        <w:pStyle w:val="PListeNum"/>
      </w:pPr>
      <w:r>
        <w:t xml:space="preserve">Stocker </w:t>
      </w:r>
      <w:r w:rsidRPr="00097668">
        <w:rPr>
          <w:i/>
        </w:rPr>
        <w:t>« </w:t>
      </w:r>
      <w:r>
        <w:rPr>
          <w:i/>
        </w:rPr>
        <w:t>B</w:t>
      </w:r>
      <w:r w:rsidRPr="00097668">
        <w:rPr>
          <w:i/>
        </w:rPr>
        <w:t>onjour »</w:t>
      </w:r>
      <w:r>
        <w:t xml:space="preserve"> dans la variable a ;</w:t>
      </w:r>
    </w:p>
    <w:p w14:paraId="1F2CE042" w14:textId="380AE8D2" w:rsidR="00B569FC" w:rsidRDefault="00B569FC" w:rsidP="00B569FC">
      <w:pPr>
        <w:pStyle w:val="PCode"/>
      </w:pPr>
      <w:r w:rsidRPr="00B569FC">
        <w:t>a = "Bonjour";</w:t>
      </w:r>
    </w:p>
    <w:p w14:paraId="6D1FB309" w14:textId="23B0B5D1" w:rsidR="004A2CDA" w:rsidRDefault="004A2CDA" w:rsidP="00B569FC">
      <w:pPr>
        <w:pStyle w:val="PListeNum"/>
      </w:pPr>
      <w:r>
        <w:t xml:space="preserve">Stocker </w:t>
      </w:r>
      <w:r w:rsidRPr="00097668">
        <w:rPr>
          <w:i/>
        </w:rPr>
        <w:t>« les amis »</w:t>
      </w:r>
      <w:r>
        <w:t xml:space="preserve"> dans la variable b ;</w:t>
      </w:r>
    </w:p>
    <w:p w14:paraId="4D3BDED4" w14:textId="5C6FE0CC" w:rsidR="00B569FC" w:rsidRDefault="00B569FC" w:rsidP="00B569FC">
      <w:pPr>
        <w:pStyle w:val="PCode"/>
      </w:pPr>
      <w:r w:rsidRPr="00B569FC">
        <w:t>b = "les amis";</w:t>
      </w:r>
    </w:p>
    <w:p w14:paraId="7424462C" w14:textId="7CF5B380" w:rsidR="004A2CDA" w:rsidRDefault="004A2CDA" w:rsidP="00B569FC">
      <w:pPr>
        <w:pStyle w:val="PListeNum"/>
      </w:pPr>
      <w:r>
        <w:t xml:space="preserve">Afficher </w:t>
      </w:r>
      <w:r w:rsidRPr="00924560">
        <w:rPr>
          <w:i/>
        </w:rPr>
        <w:t>« bonjour les amis »</w:t>
      </w:r>
      <w:r>
        <w:t xml:space="preserve"> dans la console en concaténant les variables ;</w:t>
      </w:r>
    </w:p>
    <w:p w14:paraId="78F4248A" w14:textId="6A60A255" w:rsidR="00B569FC" w:rsidRDefault="00B569FC" w:rsidP="00B569FC">
      <w:pPr>
        <w:pStyle w:val="PCode"/>
      </w:pPr>
      <w:r w:rsidRPr="00B569FC">
        <w:t>console.log(a + " " + b);</w:t>
      </w:r>
    </w:p>
    <w:p w14:paraId="2EA4F81A" w14:textId="5DEE33CC" w:rsidR="004A2CDA" w:rsidRDefault="004A2CDA" w:rsidP="00B569FC">
      <w:pPr>
        <w:pStyle w:val="PListeNum"/>
      </w:pPr>
      <w:r>
        <w:t xml:space="preserve">Stocker </w:t>
      </w:r>
      <w:r w:rsidRPr="00924560">
        <w:rPr>
          <w:i/>
        </w:rPr>
        <w:t>« true »</w:t>
      </w:r>
      <w:r>
        <w:t xml:space="preserve"> dans la variable a ;</w:t>
      </w:r>
    </w:p>
    <w:p w14:paraId="1645F174" w14:textId="4EA2F552" w:rsidR="00B569FC" w:rsidRDefault="00B569FC" w:rsidP="00B569FC">
      <w:pPr>
        <w:pStyle w:val="PCode"/>
      </w:pPr>
      <w:r w:rsidRPr="00B569FC">
        <w:t>a = true;</w:t>
      </w:r>
    </w:p>
    <w:p w14:paraId="09CEC980" w14:textId="39B615FB" w:rsidR="004A2CDA" w:rsidRDefault="004A2CDA" w:rsidP="00B569FC">
      <w:pPr>
        <w:pStyle w:val="PListeNum"/>
      </w:pPr>
      <w:r>
        <w:t xml:space="preserve">Stocker </w:t>
      </w:r>
      <w:r w:rsidRPr="00924560">
        <w:rPr>
          <w:i/>
        </w:rPr>
        <w:t>« false »</w:t>
      </w:r>
      <w:r>
        <w:t xml:space="preserve"> dans la variable b ;</w:t>
      </w:r>
    </w:p>
    <w:p w14:paraId="19760452" w14:textId="5858EE01" w:rsidR="00B569FC" w:rsidRDefault="00B569FC" w:rsidP="00B569FC">
      <w:pPr>
        <w:pStyle w:val="PCode"/>
      </w:pPr>
      <w:r w:rsidRPr="00B569FC">
        <w:t>b = false;</w:t>
      </w:r>
    </w:p>
    <w:p w14:paraId="5D14F4FC" w14:textId="7E4731F4" w:rsidR="004A2CDA" w:rsidRPr="00B569FC" w:rsidRDefault="004A2CDA" w:rsidP="00B569FC">
      <w:pPr>
        <w:pStyle w:val="PListeNum"/>
      </w:pPr>
      <w:r>
        <w:lastRenderedPageBreak/>
        <w:t xml:space="preserve">Effectuer une opération AND entre les 2 variables et afficher le résultat sous cette forme </w:t>
      </w:r>
      <w:r w:rsidRPr="00924560">
        <w:rPr>
          <w:i/>
        </w:rPr>
        <w:t>« true AND false = ? »</w:t>
      </w:r>
      <w:r>
        <w:rPr>
          <w:i/>
        </w:rPr>
        <w:t> ;</w:t>
      </w:r>
    </w:p>
    <w:p w14:paraId="0C545C59" w14:textId="1F9DA4E2" w:rsidR="00B569FC" w:rsidRPr="00C26F23" w:rsidRDefault="00B569FC" w:rsidP="00B569FC">
      <w:pPr>
        <w:pStyle w:val="PCode"/>
        <w:rPr>
          <w:lang w:val="en-US"/>
        </w:rPr>
      </w:pPr>
      <w:r w:rsidRPr="00C26F23">
        <w:rPr>
          <w:lang w:val="en-US"/>
        </w:rPr>
        <w:t>console.log(a + " AND " + b + " = " + (a &amp;&amp; b));</w:t>
      </w:r>
    </w:p>
    <w:p w14:paraId="08075E50" w14:textId="30F36E93" w:rsidR="004A2CDA" w:rsidRPr="00B569FC" w:rsidRDefault="004A2CDA" w:rsidP="00B569FC">
      <w:pPr>
        <w:pStyle w:val="PListeNum"/>
      </w:pPr>
      <w:r>
        <w:t xml:space="preserve">Effectuer une opération OR entre les 2 variables et afficher le résultat sous cette forme </w:t>
      </w:r>
      <w:r w:rsidRPr="00924560">
        <w:rPr>
          <w:i/>
        </w:rPr>
        <w:t>« true OR false = ? »</w:t>
      </w:r>
      <w:r>
        <w:rPr>
          <w:i/>
        </w:rPr>
        <w:t> ;</w:t>
      </w:r>
    </w:p>
    <w:p w14:paraId="05E5C317" w14:textId="21772CC9" w:rsidR="00B569FC" w:rsidRPr="00816BF4" w:rsidRDefault="00B569FC" w:rsidP="00B569FC">
      <w:pPr>
        <w:pStyle w:val="PCode"/>
      </w:pPr>
      <w:r w:rsidRPr="00B569FC">
        <w:t>console.log(a + " 0R " + b + " = " + (a || b));</w:t>
      </w:r>
    </w:p>
    <w:p w14:paraId="1DB9D2B8" w14:textId="7C536E39" w:rsidR="004A2CDA" w:rsidRDefault="004A2CDA" w:rsidP="00B569FC">
      <w:pPr>
        <w:pStyle w:val="PListeNum"/>
      </w:pPr>
      <w:r>
        <w:t>Stocker la date du jour dans la variable a avec new Date();</w:t>
      </w:r>
    </w:p>
    <w:p w14:paraId="27B87320" w14:textId="28150FC4" w:rsidR="00B569FC" w:rsidRDefault="00B569FC" w:rsidP="00B569FC">
      <w:pPr>
        <w:pStyle w:val="PCode"/>
      </w:pPr>
      <w:r w:rsidRPr="00B569FC">
        <w:t>a = new Date();</w:t>
      </w:r>
    </w:p>
    <w:p w14:paraId="7CD5A466" w14:textId="7F941C06" w:rsidR="004A2CDA" w:rsidRDefault="004A2CDA" w:rsidP="00B569FC">
      <w:pPr>
        <w:pStyle w:val="PListeNum"/>
      </w:pPr>
      <w:r>
        <w:t>Calculer une nouvelle date dans la variable b qui est 61 jours avant la date courante (utilisation getDate, setDate)</w:t>
      </w:r>
    </w:p>
    <w:p w14:paraId="225E1ECD" w14:textId="3DFFEF37" w:rsidR="00B569FC" w:rsidRPr="00C26F23" w:rsidRDefault="00B569FC" w:rsidP="00B569FC">
      <w:pPr>
        <w:pStyle w:val="PCode"/>
        <w:rPr>
          <w:lang w:val="en-US"/>
        </w:rPr>
      </w:pPr>
      <w:r w:rsidRPr="00C26F23">
        <w:rPr>
          <w:lang w:val="en-US"/>
        </w:rPr>
        <w:t>b = new Date();</w:t>
      </w:r>
    </w:p>
    <w:p w14:paraId="70040FE8" w14:textId="58E29E71" w:rsidR="00B569FC" w:rsidRPr="00C26F23" w:rsidRDefault="00B569FC" w:rsidP="00B569FC">
      <w:pPr>
        <w:pStyle w:val="PCode"/>
        <w:rPr>
          <w:lang w:val="en-US"/>
        </w:rPr>
      </w:pPr>
      <w:r w:rsidRPr="00C26F23">
        <w:rPr>
          <w:lang w:val="en-US"/>
        </w:rPr>
        <w:t>b.setDate(-61);</w:t>
      </w:r>
    </w:p>
    <w:p w14:paraId="2B10C8CE" w14:textId="77777777" w:rsidR="004A2CDA" w:rsidRDefault="004A2CDA" w:rsidP="00B569FC">
      <w:pPr>
        <w:pStyle w:val="PListeNum"/>
      </w:pPr>
      <w:r>
        <w:t xml:space="preserve">Afficher les dates suivante en vous aidant de </w:t>
      </w:r>
      <w:r w:rsidRPr="00A92F2B">
        <w:rPr>
          <w:i/>
        </w:rPr>
        <w:t>« </w:t>
      </w:r>
      <w:r w:rsidRPr="00A92F2B">
        <w:rPr>
          <w:i/>
          <w:noProof/>
        </w:rPr>
        <w:t>toLocaleString</w:t>
      </w:r>
      <w:r>
        <w:rPr>
          <w:i/>
          <w:noProof/>
        </w:rPr>
        <w:t>()</w:t>
      </w:r>
      <w:r w:rsidRPr="00A92F2B">
        <w:rPr>
          <w:i/>
        </w:rPr>
        <w:t> </w:t>
      </w:r>
      <w:r>
        <w:rPr>
          <w:i/>
        </w:rPr>
        <w:t xml:space="preserve">et </w:t>
      </w:r>
      <w:r w:rsidRPr="00A92F2B">
        <w:rPr>
          <w:i/>
          <w:noProof/>
        </w:rPr>
        <w:t>toLocaleDateString</w:t>
      </w:r>
      <w:r>
        <w:rPr>
          <w:i/>
          <w:noProof/>
        </w:rPr>
        <w:t>()</w:t>
      </w:r>
      <w:r w:rsidRPr="00A92F2B">
        <w:rPr>
          <w:i/>
        </w:rPr>
        <w:t> »</w:t>
      </w:r>
      <w:r>
        <w:t> :</w:t>
      </w:r>
    </w:p>
    <w:p w14:paraId="6531BBE0" w14:textId="77777777" w:rsidR="004A2CDA" w:rsidRPr="006C0811" w:rsidRDefault="004A2CDA" w:rsidP="001C5614">
      <w:pPr>
        <w:pStyle w:val="PCode"/>
        <w:rPr>
          <w:lang w:val="fr-CH"/>
        </w:rPr>
      </w:pPr>
      <w:r w:rsidRPr="006C0811">
        <w:rPr>
          <w:lang w:val="fr-CH"/>
        </w:rPr>
        <w:t>console.log(a.toLocaleDateString());</w:t>
      </w:r>
    </w:p>
    <w:p w14:paraId="27451629" w14:textId="79BA4FBA" w:rsidR="004A2CDA" w:rsidRPr="006C0811" w:rsidRDefault="004A2CDA" w:rsidP="001C5614">
      <w:pPr>
        <w:pStyle w:val="PCode"/>
        <w:rPr>
          <w:lang w:val="fr-CH"/>
        </w:rPr>
      </w:pPr>
      <w:r w:rsidRPr="006C0811">
        <w:rPr>
          <w:lang w:val="fr-CH"/>
        </w:rPr>
        <w:t>console.log(b.toLocaleString());</w:t>
      </w:r>
    </w:p>
    <w:p w14:paraId="206FFA43" w14:textId="77777777" w:rsidR="004A2CDA" w:rsidRDefault="004A2CDA" w:rsidP="001C5614">
      <w:pPr>
        <w:pStyle w:val="PParaImp"/>
      </w:pPr>
      <w:r>
        <w:t xml:space="preserve">À ce stade, nous pouvons dire que les variables JavaScript </w:t>
      </w:r>
      <w:r w:rsidRPr="00EB698F">
        <w:rPr>
          <w:u w:val="single"/>
        </w:rPr>
        <w:t>ne sont pas typées</w:t>
      </w:r>
      <w:r>
        <w:t xml:space="preserve"> et peuvent contenir :</w:t>
      </w:r>
    </w:p>
    <w:p w14:paraId="02E0AE3E" w14:textId="77777777" w:rsidR="004A2CDA" w:rsidRDefault="004A2CDA" w:rsidP="001C5614">
      <w:pPr>
        <w:pStyle w:val="PParaImp"/>
      </w:pPr>
      <w:r>
        <w:t>- des nombres (</w:t>
      </w:r>
      <w:r w:rsidRPr="00877478">
        <w:rPr>
          <w:b/>
          <w:noProof/>
        </w:rPr>
        <w:t>number</w:t>
      </w:r>
      <w:r>
        <w:t>);</w:t>
      </w:r>
    </w:p>
    <w:p w14:paraId="00892218" w14:textId="77777777" w:rsidR="004A2CDA" w:rsidRDefault="004A2CDA" w:rsidP="001C5614">
      <w:pPr>
        <w:pStyle w:val="PParaImp"/>
      </w:pPr>
      <w:r>
        <w:t>- des chaines de caractères (</w:t>
      </w:r>
      <w:r w:rsidRPr="00EB698F">
        <w:rPr>
          <w:b/>
        </w:rPr>
        <w:t>string</w:t>
      </w:r>
      <w:r>
        <w:t>) ;</w:t>
      </w:r>
    </w:p>
    <w:p w14:paraId="27EDB496" w14:textId="77777777" w:rsidR="004A2CDA" w:rsidRDefault="004A2CDA" w:rsidP="001C5614">
      <w:pPr>
        <w:pStyle w:val="PParaImp"/>
      </w:pPr>
      <w:r>
        <w:t>- des booléens (</w:t>
      </w:r>
      <w:r w:rsidRPr="00877478">
        <w:rPr>
          <w:b/>
          <w:noProof/>
        </w:rPr>
        <w:t>boolean</w:t>
      </w:r>
      <w:r>
        <w:t>) ;</w:t>
      </w:r>
    </w:p>
    <w:p w14:paraId="65359C00" w14:textId="77777777" w:rsidR="004A2CDA" w:rsidRDefault="004A2CDA" w:rsidP="001C5614">
      <w:pPr>
        <w:pStyle w:val="PParaImp"/>
      </w:pPr>
      <w:r>
        <w:t>- des objets (</w:t>
      </w:r>
      <w:r w:rsidRPr="00877478">
        <w:rPr>
          <w:b/>
          <w:noProof/>
        </w:rPr>
        <w:t>object</w:t>
      </w:r>
      <w:r>
        <w:t>)</w:t>
      </w:r>
    </w:p>
    <w:p w14:paraId="54AE9DED" w14:textId="77777777" w:rsidR="004A2CDA" w:rsidRDefault="004A2CDA" w:rsidP="001C5614">
      <w:pPr>
        <w:pStyle w:val="PParaImp"/>
      </w:pPr>
      <w:r>
        <w:t xml:space="preserve">Le mot réservé </w:t>
      </w:r>
      <w:r w:rsidRPr="00924560">
        <w:rPr>
          <w:i/>
        </w:rPr>
        <w:t>« </w:t>
      </w:r>
      <w:r w:rsidRPr="000D33E4">
        <w:rPr>
          <w:b/>
          <w:i/>
          <w:noProof/>
        </w:rPr>
        <w:t>typeof </w:t>
      </w:r>
      <w:r w:rsidRPr="00924560">
        <w:rPr>
          <w:i/>
        </w:rPr>
        <w:t>»</w:t>
      </w:r>
      <w:r>
        <w:t xml:space="preserve"> permet de connaitre le type utilisé momentanément pour une variable. Exemple : </w:t>
      </w:r>
      <w:r w:rsidRPr="000D33E4">
        <w:rPr>
          <w:noProof/>
        </w:rPr>
        <w:t>console.log(typeof a);</w:t>
      </w:r>
    </w:p>
    <w:p w14:paraId="021F809D" w14:textId="6E22F2F5" w:rsidR="007D6C70" w:rsidRDefault="007D6C70" w:rsidP="007D6C70">
      <w:pPr>
        <w:pStyle w:val="Titre2"/>
      </w:pPr>
      <w:bookmarkStart w:id="34" w:name="_Toc10393040"/>
      <w:bookmarkStart w:id="35" w:name="_Toc70873375"/>
      <w:bookmarkStart w:id="36" w:name="_Toc75108001"/>
      <w:r>
        <w:t>Exercice 6 – la structure de contrôle SWITCH</w:t>
      </w:r>
      <w:bookmarkEnd w:id="34"/>
      <w:bookmarkEnd w:id="35"/>
      <w:bookmarkEnd w:id="36"/>
    </w:p>
    <w:p w14:paraId="41132871" w14:textId="2D58766A" w:rsidR="007D6C70" w:rsidRDefault="007D6C70" w:rsidP="007D6C70">
      <w:pPr>
        <w:pStyle w:val="PTxtRP"/>
      </w:pPr>
      <w:r>
        <w:t>Cet exercice consiste à tester les switch. Nous avons donc pris les fichiers de l’exercice 1 pour ensuite les modifier de sorte à ce que lorsqu’on appuie sur le bouton, le jour de la semaine actuel s’affiche.</w:t>
      </w:r>
    </w:p>
    <w:p w14:paraId="1703497A" w14:textId="77777777" w:rsidR="007D6C70" w:rsidRDefault="007D6C70" w:rsidP="007D6C70">
      <w:pPr>
        <w:pStyle w:val="Titre3"/>
      </w:pPr>
      <w:bookmarkStart w:id="37" w:name="_Toc75108002"/>
      <w:r>
        <w:t>Maquettes de la vue</w:t>
      </w:r>
      <w:bookmarkEnd w:id="37"/>
    </w:p>
    <w:p w14:paraId="7426794D" w14:textId="77777777" w:rsidR="007D6C70" w:rsidRDefault="007D6C70" w:rsidP="007D6C70">
      <w:pPr>
        <w:pStyle w:val="PTxtRP"/>
      </w:pPr>
      <w:r>
        <w:t>Au démarrage de l’application :</w:t>
      </w:r>
    </w:p>
    <w:p w14:paraId="030870B8" w14:textId="77777777" w:rsidR="007D6C70" w:rsidRDefault="007D6C70" w:rsidP="007D6C70">
      <w:pPr>
        <w:pStyle w:val="PTxtRP"/>
      </w:pPr>
      <w:r>
        <w:rPr>
          <w:noProof/>
        </w:rPr>
        <w:lastRenderedPageBreak/>
        <w:drawing>
          <wp:inline distT="0" distB="0" distL="0" distR="0" wp14:anchorId="5608C42D" wp14:editId="295AC957">
            <wp:extent cx="4062728" cy="1895475"/>
            <wp:effectExtent l="0" t="0" r="0" b="0"/>
            <wp:docPr id="84"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082925" cy="1904898"/>
                    </a:xfrm>
                    <a:prstGeom prst="rect">
                      <a:avLst/>
                    </a:prstGeom>
                    <a:noFill/>
                    <a:ln>
                      <a:noFill/>
                    </a:ln>
                  </pic:spPr>
                </pic:pic>
              </a:graphicData>
            </a:graphic>
          </wp:inline>
        </w:drawing>
      </w:r>
    </w:p>
    <w:p w14:paraId="75D8EC20" w14:textId="77777777" w:rsidR="007D6C70" w:rsidRDefault="007D6C70" w:rsidP="007D6C70">
      <w:pPr>
        <w:pStyle w:val="PTxtRP"/>
      </w:pPr>
      <w:r>
        <w:t>Après le clic, affichage du jour de la semaine :</w:t>
      </w:r>
    </w:p>
    <w:p w14:paraId="1DE78B0E" w14:textId="77777777" w:rsidR="007D6C70" w:rsidRPr="00AA7331" w:rsidRDefault="007D6C70" w:rsidP="007D6C70">
      <w:pPr>
        <w:pStyle w:val="PTxtRP"/>
      </w:pPr>
      <w:r>
        <w:rPr>
          <w:noProof/>
        </w:rPr>
        <w:drawing>
          <wp:inline distT="0" distB="0" distL="0" distR="0" wp14:anchorId="1AEAE407" wp14:editId="403A96B7">
            <wp:extent cx="4010025" cy="1870887"/>
            <wp:effectExtent l="0" t="0" r="0" b="0"/>
            <wp:docPr id="85"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024516" cy="1877648"/>
                    </a:xfrm>
                    <a:prstGeom prst="rect">
                      <a:avLst/>
                    </a:prstGeom>
                    <a:noFill/>
                    <a:ln>
                      <a:noFill/>
                    </a:ln>
                  </pic:spPr>
                </pic:pic>
              </a:graphicData>
            </a:graphic>
          </wp:inline>
        </w:drawing>
      </w:r>
    </w:p>
    <w:p w14:paraId="56CE5334" w14:textId="77777777" w:rsidR="007D6C70" w:rsidRDefault="007D6C70" w:rsidP="007D6C70">
      <w:pPr>
        <w:pStyle w:val="Titre3"/>
      </w:pPr>
      <w:bookmarkStart w:id="38" w:name="_Toc75108003"/>
      <w:r>
        <w:t>Code HTML</w:t>
      </w:r>
      <w:bookmarkEnd w:id="38"/>
    </w:p>
    <w:p w14:paraId="445AD7CB" w14:textId="77777777" w:rsidR="007D6C70" w:rsidRPr="007D6C70" w:rsidRDefault="007D6C70" w:rsidP="007D6C70">
      <w:pPr>
        <w:pStyle w:val="PCode"/>
      </w:pPr>
      <w:r w:rsidRPr="007D6C70">
        <w:t>&lt;body &gt;</w:t>
      </w:r>
    </w:p>
    <w:p w14:paraId="6C1561C8" w14:textId="77777777" w:rsidR="007D6C70" w:rsidRPr="007D6C70" w:rsidRDefault="007D6C70" w:rsidP="007D6C70">
      <w:pPr>
        <w:pStyle w:val="PCode"/>
      </w:pPr>
      <w:r w:rsidRPr="007D6C70">
        <w:t xml:space="preserve">  &lt;div id="container"&gt;</w:t>
      </w:r>
    </w:p>
    <w:p w14:paraId="0B552A19" w14:textId="77777777" w:rsidR="007D6C70" w:rsidRPr="007D6C70" w:rsidRDefault="007D6C70" w:rsidP="007D6C70">
      <w:pPr>
        <w:pStyle w:val="PCode"/>
      </w:pPr>
      <w:r w:rsidRPr="007D6C70">
        <w:t>    &lt;p&gt;</w:t>
      </w:r>
      <w:r w:rsidRPr="007D6C70">
        <w:br/>
        <w:t xml:space="preserve">      Cliquez sur le bouton ci-dessous pour découvrir quel jour nous sommes.</w:t>
      </w:r>
      <w:r w:rsidRPr="007D6C70">
        <w:br/>
        <w:t xml:space="preserve">    &lt;/p&gt;</w:t>
      </w:r>
    </w:p>
    <w:p w14:paraId="5D3CBF0C" w14:textId="77777777" w:rsidR="007D6C70" w:rsidRPr="007D6C70" w:rsidRDefault="007D6C70" w:rsidP="007D6C70">
      <w:pPr>
        <w:pStyle w:val="PCode"/>
      </w:pPr>
      <w:r w:rsidRPr="007D6C70">
        <w:t>    &lt;button onclick="afficherJourSemaine();"&gt;Testez-moi&lt;/button&gt;</w:t>
      </w:r>
    </w:p>
    <w:p w14:paraId="7E7A1183" w14:textId="77777777" w:rsidR="007D6C70" w:rsidRPr="007317D3" w:rsidRDefault="007D6C70" w:rsidP="007D6C70">
      <w:pPr>
        <w:pStyle w:val="PCode"/>
        <w:rPr>
          <w:lang w:val="en-US"/>
        </w:rPr>
      </w:pPr>
      <w:r w:rsidRPr="007D6C70">
        <w:t xml:space="preserve">    </w:t>
      </w:r>
      <w:r w:rsidRPr="007317D3">
        <w:rPr>
          <w:lang w:val="en-US"/>
        </w:rPr>
        <w:t>&lt;p id="info"&gt;&amp;nbsp;&lt;/p&gt;</w:t>
      </w:r>
    </w:p>
    <w:p w14:paraId="2BFECCD8" w14:textId="77777777" w:rsidR="007D6C70" w:rsidRPr="007D6C70" w:rsidRDefault="007D6C70" w:rsidP="007D6C70">
      <w:pPr>
        <w:pStyle w:val="PCode"/>
      </w:pPr>
      <w:r w:rsidRPr="007317D3">
        <w:rPr>
          <w:lang w:val="en-US"/>
        </w:rPr>
        <w:t xml:space="preserve">  </w:t>
      </w:r>
      <w:r w:rsidRPr="007D6C70">
        <w:t>&lt;/div&gt;</w:t>
      </w:r>
    </w:p>
    <w:p w14:paraId="690556DA" w14:textId="77777777" w:rsidR="007D6C70" w:rsidRPr="006739E9" w:rsidRDefault="007D6C70" w:rsidP="007D6C70">
      <w:pPr>
        <w:pStyle w:val="PCode"/>
        <w:rPr>
          <w:noProof/>
          <w:color w:val="535353"/>
        </w:rPr>
      </w:pPr>
      <w:r w:rsidRPr="006739E9">
        <w:rPr>
          <w:noProof/>
        </w:rPr>
        <w:t>&lt;/body&gt;</w:t>
      </w:r>
    </w:p>
    <w:p w14:paraId="0CE1E7FA" w14:textId="77777777" w:rsidR="007D6C70" w:rsidRDefault="007D6C70" w:rsidP="007D6C70">
      <w:pPr>
        <w:pStyle w:val="Titre3"/>
      </w:pPr>
      <w:bookmarkStart w:id="39" w:name="_Toc75108004"/>
      <w:r>
        <w:t>Code JavaScript</w:t>
      </w:r>
      <w:bookmarkEnd w:id="39"/>
    </w:p>
    <w:p w14:paraId="518D222F" w14:textId="635855A1" w:rsidR="007D6C70" w:rsidRDefault="007D6C70" w:rsidP="007D6C70">
      <w:pPr>
        <w:pStyle w:val="PTxtRP"/>
      </w:pPr>
      <w:r>
        <w:t xml:space="preserve">Il s’agit de créer une fonction </w:t>
      </w:r>
      <w:r w:rsidRPr="00D60735">
        <w:rPr>
          <w:i/>
        </w:rPr>
        <w:t>« </w:t>
      </w:r>
      <w:r w:rsidRPr="002E4B94">
        <w:rPr>
          <w:i/>
          <w:noProof/>
        </w:rPr>
        <w:t>afficherJourSemaine() </w:t>
      </w:r>
      <w:r w:rsidRPr="00D60735">
        <w:rPr>
          <w:i/>
        </w:rPr>
        <w:t>»</w:t>
      </w:r>
      <w:r>
        <w:t xml:space="preserve"> dans le fichier js qui va indiquer à l'opérateur le jour de la semaine du jour courant. Une méthode de la classe Date retourne le jour de la semaine.</w:t>
      </w:r>
    </w:p>
    <w:p w14:paraId="5257728C" w14:textId="307BF6FA" w:rsidR="007D6C70" w:rsidRPr="00C26F23" w:rsidRDefault="007D6C70" w:rsidP="007D6C70">
      <w:pPr>
        <w:pStyle w:val="PCode"/>
        <w:rPr>
          <w:color w:val="D4D4D4"/>
          <w:lang w:val="en-US"/>
        </w:rPr>
      </w:pPr>
      <w:r w:rsidRPr="00C26F23">
        <w:rPr>
          <w:lang w:val="en-US"/>
        </w:rPr>
        <w:t>function</w:t>
      </w:r>
      <w:r w:rsidRPr="00C26F23">
        <w:rPr>
          <w:color w:val="D4D4D4"/>
          <w:lang w:val="en-US"/>
        </w:rPr>
        <w:t> </w:t>
      </w:r>
      <w:r w:rsidRPr="00C26F23">
        <w:rPr>
          <w:color w:val="DCDCAA"/>
          <w:lang w:val="en-US"/>
        </w:rPr>
        <w:t>afficherJourSemaine</w:t>
      </w:r>
      <w:r w:rsidRPr="00C26F23">
        <w:rPr>
          <w:color w:val="D4D4D4"/>
          <w:lang w:val="en-US"/>
        </w:rPr>
        <w:t>() {</w:t>
      </w:r>
    </w:p>
    <w:p w14:paraId="7FD23F72" w14:textId="77777777" w:rsidR="007D6C70" w:rsidRPr="00C26F23" w:rsidRDefault="007D6C70" w:rsidP="007D6C70">
      <w:pPr>
        <w:pStyle w:val="PCode"/>
        <w:rPr>
          <w:color w:val="D4D4D4"/>
          <w:lang w:val="en-US"/>
        </w:rPr>
      </w:pPr>
      <w:r w:rsidRPr="00C26F23">
        <w:rPr>
          <w:color w:val="D4D4D4"/>
          <w:lang w:val="en-US"/>
        </w:rPr>
        <w:t>    </w:t>
      </w:r>
      <w:r w:rsidRPr="00C26F23">
        <w:rPr>
          <w:lang w:val="en-US"/>
        </w:rPr>
        <w:t>let</w:t>
      </w:r>
      <w:r w:rsidRPr="00C26F23">
        <w:rPr>
          <w:color w:val="D4D4D4"/>
          <w:lang w:val="en-US"/>
        </w:rPr>
        <w:t> </w:t>
      </w:r>
      <w:r w:rsidRPr="00C26F23">
        <w:rPr>
          <w:color w:val="9CDCFE"/>
          <w:lang w:val="en-US"/>
        </w:rPr>
        <w:t>jours</w:t>
      </w:r>
      <w:r w:rsidRPr="00C26F23">
        <w:rPr>
          <w:color w:val="D4D4D4"/>
          <w:lang w:val="en-US"/>
        </w:rPr>
        <w:t> = [</w:t>
      </w:r>
      <w:r w:rsidRPr="00C26F23">
        <w:rPr>
          <w:color w:val="CE9178"/>
          <w:lang w:val="en-US"/>
        </w:rPr>
        <w:t>'Sunday'</w:t>
      </w:r>
      <w:r w:rsidRPr="00C26F23">
        <w:rPr>
          <w:color w:val="D4D4D4"/>
          <w:lang w:val="en-US"/>
        </w:rPr>
        <w:t>, </w:t>
      </w:r>
      <w:r w:rsidRPr="00C26F23">
        <w:rPr>
          <w:color w:val="CE9178"/>
          <w:lang w:val="en-US"/>
        </w:rPr>
        <w:t>'Monday'</w:t>
      </w:r>
      <w:r w:rsidRPr="00C26F23">
        <w:rPr>
          <w:color w:val="D4D4D4"/>
          <w:lang w:val="en-US"/>
        </w:rPr>
        <w:t>, </w:t>
      </w:r>
      <w:r w:rsidRPr="00C26F23">
        <w:rPr>
          <w:color w:val="CE9178"/>
          <w:lang w:val="en-US"/>
        </w:rPr>
        <w:t>'Tuesday'</w:t>
      </w:r>
      <w:r w:rsidRPr="00C26F23">
        <w:rPr>
          <w:color w:val="D4D4D4"/>
          <w:lang w:val="en-US"/>
        </w:rPr>
        <w:t>, </w:t>
      </w:r>
      <w:r w:rsidRPr="00C26F23">
        <w:rPr>
          <w:color w:val="CE9178"/>
          <w:lang w:val="en-US"/>
        </w:rPr>
        <w:t>'Wednesday'</w:t>
      </w:r>
      <w:r w:rsidRPr="00C26F23">
        <w:rPr>
          <w:color w:val="D4D4D4"/>
          <w:lang w:val="en-US"/>
        </w:rPr>
        <w:t>, </w:t>
      </w:r>
      <w:r w:rsidRPr="00C26F23">
        <w:rPr>
          <w:color w:val="CE9178"/>
          <w:lang w:val="en-US"/>
        </w:rPr>
        <w:t>'Thursday'</w:t>
      </w:r>
      <w:r w:rsidRPr="00C26F23">
        <w:rPr>
          <w:color w:val="D4D4D4"/>
          <w:lang w:val="en-US"/>
        </w:rPr>
        <w:t>, </w:t>
      </w:r>
      <w:r w:rsidRPr="00C26F23">
        <w:rPr>
          <w:color w:val="CE9178"/>
          <w:lang w:val="en-US"/>
        </w:rPr>
        <w:t>'Friday'</w:t>
      </w:r>
      <w:r w:rsidRPr="00C26F23">
        <w:rPr>
          <w:color w:val="D4D4D4"/>
          <w:lang w:val="en-US"/>
        </w:rPr>
        <w:t>, </w:t>
      </w:r>
      <w:r w:rsidRPr="00C26F23">
        <w:rPr>
          <w:color w:val="CE9178"/>
          <w:lang w:val="en-US"/>
        </w:rPr>
        <w:t>'Saturday'</w:t>
      </w:r>
      <w:r w:rsidRPr="00C26F23">
        <w:rPr>
          <w:color w:val="D4D4D4"/>
          <w:lang w:val="en-US"/>
        </w:rPr>
        <w:t>];</w:t>
      </w:r>
    </w:p>
    <w:p w14:paraId="3FD8E968" w14:textId="77777777" w:rsidR="007D6C70" w:rsidRPr="00C26F23" w:rsidRDefault="007D6C70" w:rsidP="007D6C70">
      <w:pPr>
        <w:pStyle w:val="PCode"/>
        <w:rPr>
          <w:color w:val="D4D4D4"/>
          <w:lang w:val="en-US"/>
        </w:rPr>
      </w:pPr>
    </w:p>
    <w:p w14:paraId="7F7F1152" w14:textId="77777777" w:rsidR="007D6C70" w:rsidRPr="00C26F23" w:rsidRDefault="007D6C70" w:rsidP="007D6C70">
      <w:pPr>
        <w:pStyle w:val="PCode"/>
        <w:rPr>
          <w:color w:val="D4D4D4"/>
          <w:lang w:val="en-US"/>
        </w:rPr>
      </w:pPr>
      <w:r w:rsidRPr="00C26F23">
        <w:rPr>
          <w:color w:val="D4D4D4"/>
          <w:lang w:val="en-US"/>
        </w:rPr>
        <w:lastRenderedPageBreak/>
        <w:t>    </w:t>
      </w:r>
      <w:r w:rsidRPr="00C26F23">
        <w:rPr>
          <w:lang w:val="en-US"/>
        </w:rPr>
        <w:t>let</w:t>
      </w:r>
      <w:r w:rsidRPr="00C26F23">
        <w:rPr>
          <w:color w:val="D4D4D4"/>
          <w:lang w:val="en-US"/>
        </w:rPr>
        <w:t> </w:t>
      </w:r>
      <w:r w:rsidRPr="00C26F23">
        <w:rPr>
          <w:color w:val="9CDCFE"/>
          <w:lang w:val="en-US"/>
        </w:rPr>
        <w:t>date</w:t>
      </w:r>
      <w:r w:rsidRPr="00C26F23">
        <w:rPr>
          <w:color w:val="D4D4D4"/>
          <w:lang w:val="en-US"/>
        </w:rPr>
        <w:t> = </w:t>
      </w:r>
      <w:r w:rsidRPr="00C26F23">
        <w:rPr>
          <w:lang w:val="en-US"/>
        </w:rPr>
        <w:t>new</w:t>
      </w:r>
      <w:r w:rsidRPr="00C26F23">
        <w:rPr>
          <w:color w:val="D4D4D4"/>
          <w:lang w:val="en-US"/>
        </w:rPr>
        <w:t> </w:t>
      </w:r>
      <w:r w:rsidRPr="00C26F23">
        <w:rPr>
          <w:color w:val="4EC9B0"/>
          <w:lang w:val="en-US"/>
        </w:rPr>
        <w:t>Date</w:t>
      </w:r>
      <w:r w:rsidRPr="00C26F23">
        <w:rPr>
          <w:color w:val="D4D4D4"/>
          <w:lang w:val="en-US"/>
        </w:rPr>
        <w:t>();</w:t>
      </w:r>
    </w:p>
    <w:p w14:paraId="48C86F20" w14:textId="77777777" w:rsidR="007D6C70" w:rsidRPr="00C26F23" w:rsidRDefault="007D6C70" w:rsidP="007D6C70">
      <w:pPr>
        <w:pStyle w:val="PCode"/>
        <w:rPr>
          <w:color w:val="D4D4D4"/>
          <w:lang w:val="en-US"/>
        </w:rPr>
      </w:pPr>
      <w:r w:rsidRPr="00C26F23">
        <w:rPr>
          <w:color w:val="D4D4D4"/>
          <w:lang w:val="en-US"/>
        </w:rPr>
        <w:t>    </w:t>
      </w:r>
      <w:r w:rsidRPr="00C26F23">
        <w:rPr>
          <w:lang w:val="en-US"/>
        </w:rPr>
        <w:t>let</w:t>
      </w:r>
      <w:r w:rsidRPr="00C26F23">
        <w:rPr>
          <w:color w:val="D4D4D4"/>
          <w:lang w:val="en-US"/>
        </w:rPr>
        <w:t> </w:t>
      </w:r>
      <w:r w:rsidRPr="00C26F23">
        <w:rPr>
          <w:color w:val="9CDCFE"/>
          <w:lang w:val="en-US"/>
        </w:rPr>
        <w:t>daySwitch</w:t>
      </w:r>
      <w:r w:rsidRPr="00C26F23">
        <w:rPr>
          <w:color w:val="D4D4D4"/>
          <w:lang w:val="en-US"/>
        </w:rPr>
        <w:t>;</w:t>
      </w:r>
    </w:p>
    <w:p w14:paraId="4C5BEDAD" w14:textId="77777777" w:rsidR="007D6C70" w:rsidRPr="00C26F23" w:rsidRDefault="007D6C70" w:rsidP="007D6C70">
      <w:pPr>
        <w:pStyle w:val="PCode"/>
        <w:rPr>
          <w:color w:val="D4D4D4"/>
          <w:lang w:val="en-US"/>
        </w:rPr>
      </w:pPr>
      <w:r w:rsidRPr="00C26F23">
        <w:rPr>
          <w:color w:val="D4D4D4"/>
          <w:lang w:val="en-US"/>
        </w:rPr>
        <w:t>    </w:t>
      </w:r>
      <w:r w:rsidRPr="00C26F23">
        <w:rPr>
          <w:lang w:val="en-US"/>
        </w:rPr>
        <w:t>let</w:t>
      </w:r>
      <w:r w:rsidRPr="00C26F23">
        <w:rPr>
          <w:color w:val="D4D4D4"/>
          <w:lang w:val="en-US"/>
        </w:rPr>
        <w:t> </w:t>
      </w:r>
      <w:r w:rsidRPr="00C26F23">
        <w:rPr>
          <w:color w:val="9CDCFE"/>
          <w:lang w:val="en-US"/>
        </w:rPr>
        <w:t>dayFor</w:t>
      </w:r>
      <w:r w:rsidRPr="00C26F23">
        <w:rPr>
          <w:color w:val="D4D4D4"/>
          <w:lang w:val="en-US"/>
        </w:rPr>
        <w:t>;</w:t>
      </w:r>
    </w:p>
    <w:p w14:paraId="7DB9D186" w14:textId="77777777" w:rsidR="007D6C70" w:rsidRPr="00C26F23" w:rsidRDefault="007D6C70" w:rsidP="007D6C70">
      <w:pPr>
        <w:pStyle w:val="PCode"/>
        <w:rPr>
          <w:color w:val="D4D4D4"/>
          <w:lang w:val="en-US"/>
        </w:rPr>
      </w:pPr>
      <w:r w:rsidRPr="00C26F23">
        <w:rPr>
          <w:color w:val="D4D4D4"/>
          <w:lang w:val="en-US"/>
        </w:rPr>
        <w:t>    </w:t>
      </w:r>
      <w:r w:rsidRPr="00C26F23">
        <w:rPr>
          <w:color w:val="C586C0"/>
          <w:lang w:val="en-US"/>
        </w:rPr>
        <w:t>switch</w:t>
      </w:r>
      <w:r w:rsidRPr="00C26F23">
        <w:rPr>
          <w:color w:val="D4D4D4"/>
          <w:lang w:val="en-US"/>
        </w:rPr>
        <w:t> (</w:t>
      </w:r>
      <w:r w:rsidRPr="00C26F23">
        <w:rPr>
          <w:color w:val="9CDCFE"/>
          <w:lang w:val="en-US"/>
        </w:rPr>
        <w:t>date</w:t>
      </w:r>
      <w:r w:rsidRPr="00C26F23">
        <w:rPr>
          <w:color w:val="D4D4D4"/>
          <w:lang w:val="en-US"/>
        </w:rPr>
        <w:t>.</w:t>
      </w:r>
      <w:r w:rsidRPr="00C26F23">
        <w:rPr>
          <w:color w:val="DCDCAA"/>
          <w:lang w:val="en-US"/>
        </w:rPr>
        <w:t>getDay</w:t>
      </w:r>
      <w:r w:rsidRPr="00C26F23">
        <w:rPr>
          <w:color w:val="D4D4D4"/>
          <w:lang w:val="en-US"/>
        </w:rPr>
        <w:t>()) {</w:t>
      </w:r>
    </w:p>
    <w:p w14:paraId="5CA7ED0D" w14:textId="77777777" w:rsidR="007D6C70" w:rsidRPr="00C26F23" w:rsidRDefault="007D6C70" w:rsidP="007D6C70">
      <w:pPr>
        <w:pStyle w:val="PCode"/>
        <w:rPr>
          <w:color w:val="D4D4D4"/>
          <w:lang w:val="en-US"/>
        </w:rPr>
      </w:pPr>
      <w:r w:rsidRPr="00C26F23">
        <w:rPr>
          <w:color w:val="D4D4D4"/>
          <w:lang w:val="en-US"/>
        </w:rPr>
        <w:t>        </w:t>
      </w:r>
      <w:r w:rsidRPr="00C26F23">
        <w:rPr>
          <w:color w:val="C586C0"/>
          <w:lang w:val="en-US"/>
        </w:rPr>
        <w:t>case</w:t>
      </w:r>
      <w:r w:rsidRPr="00C26F23">
        <w:rPr>
          <w:color w:val="D4D4D4"/>
          <w:lang w:val="en-US"/>
        </w:rPr>
        <w:t> </w:t>
      </w:r>
      <w:r w:rsidRPr="00C26F23">
        <w:rPr>
          <w:color w:val="B5CEA8"/>
          <w:lang w:val="en-US"/>
        </w:rPr>
        <w:t>0</w:t>
      </w:r>
      <w:r w:rsidRPr="00C26F23">
        <w:rPr>
          <w:color w:val="D4D4D4"/>
          <w:lang w:val="en-US"/>
        </w:rPr>
        <w:t>:</w:t>
      </w:r>
    </w:p>
    <w:p w14:paraId="313DF0CD" w14:textId="77777777" w:rsidR="007D6C70" w:rsidRPr="00C26F23" w:rsidRDefault="007D6C70" w:rsidP="007D6C70">
      <w:pPr>
        <w:pStyle w:val="PCode"/>
        <w:rPr>
          <w:color w:val="D4D4D4"/>
          <w:lang w:val="en-US"/>
        </w:rPr>
      </w:pPr>
      <w:r w:rsidRPr="00C26F23">
        <w:rPr>
          <w:color w:val="D4D4D4"/>
          <w:lang w:val="en-US"/>
        </w:rPr>
        <w:t>            </w:t>
      </w:r>
      <w:r w:rsidRPr="00C26F23">
        <w:rPr>
          <w:color w:val="9CDCFE"/>
          <w:lang w:val="en-US"/>
        </w:rPr>
        <w:t>daySwitch</w:t>
      </w:r>
      <w:r w:rsidRPr="00C26F23">
        <w:rPr>
          <w:color w:val="D4D4D4"/>
          <w:lang w:val="en-US"/>
        </w:rPr>
        <w:t> = </w:t>
      </w:r>
      <w:r w:rsidRPr="00C26F23">
        <w:rPr>
          <w:color w:val="CE9178"/>
          <w:lang w:val="en-US"/>
        </w:rPr>
        <w:t>"Dimanche"</w:t>
      </w:r>
      <w:r w:rsidRPr="00C26F23">
        <w:rPr>
          <w:color w:val="D4D4D4"/>
          <w:lang w:val="en-US"/>
        </w:rPr>
        <w:t>;</w:t>
      </w:r>
    </w:p>
    <w:p w14:paraId="304BC396" w14:textId="77777777" w:rsidR="007D6C70" w:rsidRPr="00C26F23" w:rsidRDefault="007D6C70" w:rsidP="007D6C70">
      <w:pPr>
        <w:pStyle w:val="PCode"/>
        <w:rPr>
          <w:color w:val="D4D4D4"/>
          <w:lang w:val="en-US"/>
        </w:rPr>
      </w:pPr>
      <w:r w:rsidRPr="00C26F23">
        <w:rPr>
          <w:color w:val="D4D4D4"/>
          <w:lang w:val="en-US"/>
        </w:rPr>
        <w:t>            </w:t>
      </w:r>
      <w:r w:rsidRPr="00C26F23">
        <w:rPr>
          <w:color w:val="C586C0"/>
          <w:lang w:val="en-US"/>
        </w:rPr>
        <w:t>break</w:t>
      </w:r>
      <w:r w:rsidRPr="00C26F23">
        <w:rPr>
          <w:color w:val="D4D4D4"/>
          <w:lang w:val="en-US"/>
        </w:rPr>
        <w:t>;</w:t>
      </w:r>
    </w:p>
    <w:p w14:paraId="659B2689" w14:textId="77777777" w:rsidR="007D6C70" w:rsidRPr="00C26F23" w:rsidRDefault="007D6C70" w:rsidP="007D6C70">
      <w:pPr>
        <w:pStyle w:val="PCode"/>
        <w:rPr>
          <w:color w:val="D4D4D4"/>
          <w:lang w:val="en-US"/>
        </w:rPr>
      </w:pPr>
      <w:r w:rsidRPr="00C26F23">
        <w:rPr>
          <w:color w:val="D4D4D4"/>
          <w:lang w:val="en-US"/>
        </w:rPr>
        <w:t>        </w:t>
      </w:r>
      <w:r w:rsidRPr="00C26F23">
        <w:rPr>
          <w:color w:val="C586C0"/>
          <w:lang w:val="en-US"/>
        </w:rPr>
        <w:t>case</w:t>
      </w:r>
      <w:r w:rsidRPr="00C26F23">
        <w:rPr>
          <w:color w:val="D4D4D4"/>
          <w:lang w:val="en-US"/>
        </w:rPr>
        <w:t> </w:t>
      </w:r>
      <w:r w:rsidRPr="00C26F23">
        <w:rPr>
          <w:color w:val="B5CEA8"/>
          <w:lang w:val="en-US"/>
        </w:rPr>
        <w:t>1</w:t>
      </w:r>
      <w:r w:rsidRPr="00C26F23">
        <w:rPr>
          <w:color w:val="D4D4D4"/>
          <w:lang w:val="en-US"/>
        </w:rPr>
        <w:t>:</w:t>
      </w:r>
    </w:p>
    <w:p w14:paraId="0C2235D5" w14:textId="77777777" w:rsidR="007D6C70" w:rsidRPr="00C26F23" w:rsidRDefault="007D6C70" w:rsidP="007D6C70">
      <w:pPr>
        <w:pStyle w:val="PCode"/>
        <w:rPr>
          <w:color w:val="D4D4D4"/>
          <w:lang w:val="en-US"/>
        </w:rPr>
      </w:pPr>
      <w:r w:rsidRPr="00C26F23">
        <w:rPr>
          <w:color w:val="D4D4D4"/>
          <w:lang w:val="en-US"/>
        </w:rPr>
        <w:t>            </w:t>
      </w:r>
      <w:r w:rsidRPr="00C26F23">
        <w:rPr>
          <w:color w:val="9CDCFE"/>
          <w:lang w:val="en-US"/>
        </w:rPr>
        <w:t>daySwitch</w:t>
      </w:r>
      <w:r w:rsidRPr="00C26F23">
        <w:rPr>
          <w:color w:val="D4D4D4"/>
          <w:lang w:val="en-US"/>
        </w:rPr>
        <w:t> = </w:t>
      </w:r>
      <w:r w:rsidRPr="00C26F23">
        <w:rPr>
          <w:color w:val="CE9178"/>
          <w:lang w:val="en-US"/>
        </w:rPr>
        <w:t>"Lundi"</w:t>
      </w:r>
      <w:r w:rsidRPr="00C26F23">
        <w:rPr>
          <w:color w:val="D4D4D4"/>
          <w:lang w:val="en-US"/>
        </w:rPr>
        <w:t>;</w:t>
      </w:r>
    </w:p>
    <w:p w14:paraId="1777DA9D" w14:textId="77777777" w:rsidR="007D6C70" w:rsidRPr="00C26F23" w:rsidRDefault="007D6C70" w:rsidP="007D6C70">
      <w:pPr>
        <w:pStyle w:val="PCode"/>
        <w:rPr>
          <w:color w:val="D4D4D4"/>
          <w:lang w:val="en-US"/>
        </w:rPr>
      </w:pPr>
      <w:r w:rsidRPr="00C26F23">
        <w:rPr>
          <w:color w:val="D4D4D4"/>
          <w:lang w:val="en-US"/>
        </w:rPr>
        <w:t>            </w:t>
      </w:r>
      <w:r w:rsidRPr="00C26F23">
        <w:rPr>
          <w:color w:val="C586C0"/>
          <w:lang w:val="en-US"/>
        </w:rPr>
        <w:t>break</w:t>
      </w:r>
      <w:r w:rsidRPr="00C26F23">
        <w:rPr>
          <w:color w:val="D4D4D4"/>
          <w:lang w:val="en-US"/>
        </w:rPr>
        <w:t>;</w:t>
      </w:r>
    </w:p>
    <w:p w14:paraId="6C0A6F48" w14:textId="77777777" w:rsidR="007D6C70" w:rsidRPr="00C26F23" w:rsidRDefault="007D6C70" w:rsidP="007D6C70">
      <w:pPr>
        <w:pStyle w:val="PCode"/>
        <w:rPr>
          <w:color w:val="D4D4D4"/>
          <w:lang w:val="en-US"/>
        </w:rPr>
      </w:pPr>
      <w:r w:rsidRPr="00C26F23">
        <w:rPr>
          <w:color w:val="D4D4D4"/>
          <w:lang w:val="en-US"/>
        </w:rPr>
        <w:t>        </w:t>
      </w:r>
      <w:r w:rsidRPr="00C26F23">
        <w:rPr>
          <w:color w:val="C586C0"/>
          <w:lang w:val="en-US"/>
        </w:rPr>
        <w:t>case</w:t>
      </w:r>
      <w:r w:rsidRPr="00C26F23">
        <w:rPr>
          <w:color w:val="D4D4D4"/>
          <w:lang w:val="en-US"/>
        </w:rPr>
        <w:t> </w:t>
      </w:r>
      <w:r w:rsidRPr="00C26F23">
        <w:rPr>
          <w:color w:val="B5CEA8"/>
          <w:lang w:val="en-US"/>
        </w:rPr>
        <w:t>2</w:t>
      </w:r>
      <w:r w:rsidRPr="00C26F23">
        <w:rPr>
          <w:color w:val="D4D4D4"/>
          <w:lang w:val="en-US"/>
        </w:rPr>
        <w:t>:</w:t>
      </w:r>
    </w:p>
    <w:p w14:paraId="675C0A79" w14:textId="77777777" w:rsidR="007D6C70" w:rsidRPr="00C26F23" w:rsidRDefault="007D6C70" w:rsidP="007D6C70">
      <w:pPr>
        <w:pStyle w:val="PCode"/>
        <w:rPr>
          <w:color w:val="D4D4D4"/>
          <w:lang w:val="en-US"/>
        </w:rPr>
      </w:pPr>
      <w:r w:rsidRPr="00C26F23">
        <w:rPr>
          <w:color w:val="D4D4D4"/>
          <w:lang w:val="en-US"/>
        </w:rPr>
        <w:t>            </w:t>
      </w:r>
      <w:r w:rsidRPr="00C26F23">
        <w:rPr>
          <w:color w:val="9CDCFE"/>
          <w:lang w:val="en-US"/>
        </w:rPr>
        <w:t>daySwitch</w:t>
      </w:r>
      <w:r w:rsidRPr="00C26F23">
        <w:rPr>
          <w:color w:val="D4D4D4"/>
          <w:lang w:val="en-US"/>
        </w:rPr>
        <w:t> = </w:t>
      </w:r>
      <w:r w:rsidRPr="00C26F23">
        <w:rPr>
          <w:color w:val="CE9178"/>
          <w:lang w:val="en-US"/>
        </w:rPr>
        <w:t>"Mardi"</w:t>
      </w:r>
      <w:r w:rsidRPr="00C26F23">
        <w:rPr>
          <w:color w:val="D4D4D4"/>
          <w:lang w:val="en-US"/>
        </w:rPr>
        <w:t>;</w:t>
      </w:r>
    </w:p>
    <w:p w14:paraId="510AC4C2" w14:textId="77777777" w:rsidR="007D6C70" w:rsidRPr="00C26F23" w:rsidRDefault="007D6C70" w:rsidP="007D6C70">
      <w:pPr>
        <w:pStyle w:val="PCode"/>
        <w:rPr>
          <w:color w:val="D4D4D4"/>
          <w:lang w:val="en-US"/>
        </w:rPr>
      </w:pPr>
      <w:r w:rsidRPr="00C26F23">
        <w:rPr>
          <w:color w:val="D4D4D4"/>
          <w:lang w:val="en-US"/>
        </w:rPr>
        <w:t>            </w:t>
      </w:r>
      <w:r w:rsidRPr="00C26F23">
        <w:rPr>
          <w:color w:val="C586C0"/>
          <w:lang w:val="en-US"/>
        </w:rPr>
        <w:t>break</w:t>
      </w:r>
      <w:r w:rsidRPr="00C26F23">
        <w:rPr>
          <w:color w:val="D4D4D4"/>
          <w:lang w:val="en-US"/>
        </w:rPr>
        <w:t>;</w:t>
      </w:r>
    </w:p>
    <w:p w14:paraId="252B2989" w14:textId="77777777" w:rsidR="007D6C70" w:rsidRPr="00C26F23" w:rsidRDefault="007D6C70" w:rsidP="007D6C70">
      <w:pPr>
        <w:pStyle w:val="PCode"/>
        <w:rPr>
          <w:color w:val="D4D4D4"/>
          <w:lang w:val="en-US"/>
        </w:rPr>
      </w:pPr>
      <w:r w:rsidRPr="00C26F23">
        <w:rPr>
          <w:color w:val="D4D4D4"/>
          <w:lang w:val="en-US"/>
        </w:rPr>
        <w:t>        </w:t>
      </w:r>
      <w:r w:rsidRPr="00C26F23">
        <w:rPr>
          <w:color w:val="C586C0"/>
          <w:lang w:val="en-US"/>
        </w:rPr>
        <w:t>case</w:t>
      </w:r>
      <w:r w:rsidRPr="00C26F23">
        <w:rPr>
          <w:color w:val="D4D4D4"/>
          <w:lang w:val="en-US"/>
        </w:rPr>
        <w:t> </w:t>
      </w:r>
      <w:r w:rsidRPr="00C26F23">
        <w:rPr>
          <w:color w:val="B5CEA8"/>
          <w:lang w:val="en-US"/>
        </w:rPr>
        <w:t>3</w:t>
      </w:r>
      <w:r w:rsidRPr="00C26F23">
        <w:rPr>
          <w:color w:val="D4D4D4"/>
          <w:lang w:val="en-US"/>
        </w:rPr>
        <w:t>:</w:t>
      </w:r>
    </w:p>
    <w:p w14:paraId="03E52532" w14:textId="77777777" w:rsidR="007D6C70" w:rsidRPr="00C26F23" w:rsidRDefault="007D6C70" w:rsidP="007D6C70">
      <w:pPr>
        <w:pStyle w:val="PCode"/>
        <w:rPr>
          <w:color w:val="D4D4D4"/>
          <w:lang w:val="en-US"/>
        </w:rPr>
      </w:pPr>
      <w:r w:rsidRPr="00C26F23">
        <w:rPr>
          <w:color w:val="D4D4D4"/>
          <w:lang w:val="en-US"/>
        </w:rPr>
        <w:t>            </w:t>
      </w:r>
      <w:r w:rsidRPr="00C26F23">
        <w:rPr>
          <w:color w:val="9CDCFE"/>
          <w:lang w:val="en-US"/>
        </w:rPr>
        <w:t>daySwitch</w:t>
      </w:r>
      <w:r w:rsidRPr="00C26F23">
        <w:rPr>
          <w:color w:val="D4D4D4"/>
          <w:lang w:val="en-US"/>
        </w:rPr>
        <w:t> = </w:t>
      </w:r>
      <w:r w:rsidRPr="00C26F23">
        <w:rPr>
          <w:color w:val="CE9178"/>
          <w:lang w:val="en-US"/>
        </w:rPr>
        <w:t>"Mercredi"</w:t>
      </w:r>
      <w:r w:rsidRPr="00C26F23">
        <w:rPr>
          <w:color w:val="D4D4D4"/>
          <w:lang w:val="en-US"/>
        </w:rPr>
        <w:t>;</w:t>
      </w:r>
    </w:p>
    <w:p w14:paraId="08D09A07" w14:textId="77777777" w:rsidR="007D6C70" w:rsidRPr="00C26F23" w:rsidRDefault="007D6C70" w:rsidP="007D6C70">
      <w:pPr>
        <w:pStyle w:val="PCode"/>
        <w:rPr>
          <w:color w:val="D4D4D4"/>
          <w:lang w:val="en-US"/>
        </w:rPr>
      </w:pPr>
      <w:r w:rsidRPr="00C26F23">
        <w:rPr>
          <w:color w:val="D4D4D4"/>
          <w:lang w:val="en-US"/>
        </w:rPr>
        <w:t>            </w:t>
      </w:r>
      <w:r w:rsidRPr="00C26F23">
        <w:rPr>
          <w:color w:val="C586C0"/>
          <w:lang w:val="en-US"/>
        </w:rPr>
        <w:t>break</w:t>
      </w:r>
      <w:r w:rsidRPr="00C26F23">
        <w:rPr>
          <w:color w:val="D4D4D4"/>
          <w:lang w:val="en-US"/>
        </w:rPr>
        <w:t>;</w:t>
      </w:r>
    </w:p>
    <w:p w14:paraId="45B1AE1F" w14:textId="77777777" w:rsidR="007D6C70" w:rsidRPr="00C26F23" w:rsidRDefault="007D6C70" w:rsidP="007D6C70">
      <w:pPr>
        <w:pStyle w:val="PCode"/>
        <w:rPr>
          <w:color w:val="D4D4D4"/>
          <w:lang w:val="en-US"/>
        </w:rPr>
      </w:pPr>
      <w:r w:rsidRPr="00C26F23">
        <w:rPr>
          <w:color w:val="D4D4D4"/>
          <w:lang w:val="en-US"/>
        </w:rPr>
        <w:t>        </w:t>
      </w:r>
      <w:r w:rsidRPr="00C26F23">
        <w:rPr>
          <w:color w:val="C586C0"/>
          <w:lang w:val="en-US"/>
        </w:rPr>
        <w:t>case</w:t>
      </w:r>
      <w:r w:rsidRPr="00C26F23">
        <w:rPr>
          <w:color w:val="D4D4D4"/>
          <w:lang w:val="en-US"/>
        </w:rPr>
        <w:t> </w:t>
      </w:r>
      <w:r w:rsidRPr="00C26F23">
        <w:rPr>
          <w:color w:val="B5CEA8"/>
          <w:lang w:val="en-US"/>
        </w:rPr>
        <w:t>4</w:t>
      </w:r>
      <w:r w:rsidRPr="00C26F23">
        <w:rPr>
          <w:color w:val="D4D4D4"/>
          <w:lang w:val="en-US"/>
        </w:rPr>
        <w:t>:</w:t>
      </w:r>
    </w:p>
    <w:p w14:paraId="4C71C236" w14:textId="77777777" w:rsidR="007D6C70" w:rsidRPr="00C26F23" w:rsidRDefault="007D6C70" w:rsidP="007D6C70">
      <w:pPr>
        <w:pStyle w:val="PCode"/>
        <w:rPr>
          <w:color w:val="D4D4D4"/>
          <w:lang w:val="en-US"/>
        </w:rPr>
      </w:pPr>
      <w:r w:rsidRPr="00C26F23">
        <w:rPr>
          <w:color w:val="D4D4D4"/>
          <w:lang w:val="en-US"/>
        </w:rPr>
        <w:t>            </w:t>
      </w:r>
      <w:r w:rsidRPr="00C26F23">
        <w:rPr>
          <w:color w:val="9CDCFE"/>
          <w:lang w:val="en-US"/>
        </w:rPr>
        <w:t>daySwitch</w:t>
      </w:r>
      <w:r w:rsidRPr="00C26F23">
        <w:rPr>
          <w:color w:val="D4D4D4"/>
          <w:lang w:val="en-US"/>
        </w:rPr>
        <w:t> = </w:t>
      </w:r>
      <w:r w:rsidRPr="00C26F23">
        <w:rPr>
          <w:color w:val="CE9178"/>
          <w:lang w:val="en-US"/>
        </w:rPr>
        <w:t>"Jeudi"</w:t>
      </w:r>
      <w:r w:rsidRPr="00C26F23">
        <w:rPr>
          <w:color w:val="D4D4D4"/>
          <w:lang w:val="en-US"/>
        </w:rPr>
        <w:t>;</w:t>
      </w:r>
    </w:p>
    <w:p w14:paraId="4334817C" w14:textId="77777777" w:rsidR="007D6C70" w:rsidRPr="00C26F23" w:rsidRDefault="007D6C70" w:rsidP="007D6C70">
      <w:pPr>
        <w:pStyle w:val="PCode"/>
        <w:rPr>
          <w:color w:val="D4D4D4"/>
          <w:lang w:val="en-US"/>
        </w:rPr>
      </w:pPr>
      <w:r w:rsidRPr="00C26F23">
        <w:rPr>
          <w:color w:val="D4D4D4"/>
          <w:lang w:val="en-US"/>
        </w:rPr>
        <w:t>            </w:t>
      </w:r>
      <w:r w:rsidRPr="00C26F23">
        <w:rPr>
          <w:color w:val="C586C0"/>
          <w:lang w:val="en-US"/>
        </w:rPr>
        <w:t>break</w:t>
      </w:r>
      <w:r w:rsidRPr="00C26F23">
        <w:rPr>
          <w:color w:val="D4D4D4"/>
          <w:lang w:val="en-US"/>
        </w:rPr>
        <w:t>;</w:t>
      </w:r>
    </w:p>
    <w:p w14:paraId="50585327" w14:textId="77777777" w:rsidR="007D6C70" w:rsidRPr="00C26F23" w:rsidRDefault="007D6C70" w:rsidP="007D6C70">
      <w:pPr>
        <w:pStyle w:val="PCode"/>
        <w:rPr>
          <w:color w:val="D4D4D4"/>
          <w:lang w:val="en-US"/>
        </w:rPr>
      </w:pPr>
      <w:r w:rsidRPr="00C26F23">
        <w:rPr>
          <w:color w:val="D4D4D4"/>
          <w:lang w:val="en-US"/>
        </w:rPr>
        <w:t>        </w:t>
      </w:r>
      <w:r w:rsidRPr="00C26F23">
        <w:rPr>
          <w:color w:val="C586C0"/>
          <w:lang w:val="en-US"/>
        </w:rPr>
        <w:t>case</w:t>
      </w:r>
      <w:r w:rsidRPr="00C26F23">
        <w:rPr>
          <w:color w:val="D4D4D4"/>
          <w:lang w:val="en-US"/>
        </w:rPr>
        <w:t> </w:t>
      </w:r>
      <w:r w:rsidRPr="00C26F23">
        <w:rPr>
          <w:color w:val="B5CEA8"/>
          <w:lang w:val="en-US"/>
        </w:rPr>
        <w:t>5</w:t>
      </w:r>
      <w:r w:rsidRPr="00C26F23">
        <w:rPr>
          <w:color w:val="D4D4D4"/>
          <w:lang w:val="en-US"/>
        </w:rPr>
        <w:t>:</w:t>
      </w:r>
    </w:p>
    <w:p w14:paraId="677AE897" w14:textId="77777777" w:rsidR="007D6C70" w:rsidRPr="00825281" w:rsidRDefault="007D6C70" w:rsidP="007D6C70">
      <w:pPr>
        <w:pStyle w:val="PCode"/>
        <w:rPr>
          <w:color w:val="D4D4D4"/>
          <w:lang w:val="en-US"/>
        </w:rPr>
      </w:pPr>
      <w:r w:rsidRPr="00C26F23">
        <w:rPr>
          <w:color w:val="D4D4D4"/>
          <w:lang w:val="en-US"/>
        </w:rPr>
        <w:t>            </w:t>
      </w:r>
      <w:r w:rsidRPr="00825281">
        <w:rPr>
          <w:color w:val="9CDCFE"/>
          <w:lang w:val="en-US"/>
        </w:rPr>
        <w:t>daySwitch</w:t>
      </w:r>
      <w:r w:rsidRPr="00825281">
        <w:rPr>
          <w:color w:val="D4D4D4"/>
          <w:lang w:val="en-US"/>
        </w:rPr>
        <w:t> = </w:t>
      </w:r>
      <w:r w:rsidRPr="00825281">
        <w:rPr>
          <w:color w:val="CE9178"/>
          <w:lang w:val="en-US"/>
        </w:rPr>
        <w:t>"Vendredi"</w:t>
      </w:r>
      <w:r w:rsidRPr="00825281">
        <w:rPr>
          <w:color w:val="D4D4D4"/>
          <w:lang w:val="en-US"/>
        </w:rPr>
        <w:t>;</w:t>
      </w:r>
    </w:p>
    <w:p w14:paraId="7139D87F" w14:textId="77777777" w:rsidR="007D6C70" w:rsidRPr="00C26F23" w:rsidRDefault="007D6C70" w:rsidP="007D6C70">
      <w:pPr>
        <w:pStyle w:val="PCode"/>
        <w:rPr>
          <w:color w:val="D4D4D4"/>
          <w:lang w:val="en-US"/>
        </w:rPr>
      </w:pPr>
      <w:r w:rsidRPr="00825281">
        <w:rPr>
          <w:color w:val="D4D4D4"/>
          <w:lang w:val="en-US"/>
        </w:rPr>
        <w:t>            </w:t>
      </w:r>
      <w:r w:rsidRPr="00C26F23">
        <w:rPr>
          <w:color w:val="C586C0"/>
          <w:lang w:val="en-US"/>
        </w:rPr>
        <w:t>break</w:t>
      </w:r>
      <w:r w:rsidRPr="00C26F23">
        <w:rPr>
          <w:color w:val="D4D4D4"/>
          <w:lang w:val="en-US"/>
        </w:rPr>
        <w:t>;</w:t>
      </w:r>
    </w:p>
    <w:p w14:paraId="533372B4" w14:textId="77777777" w:rsidR="007D6C70" w:rsidRPr="00C26F23" w:rsidRDefault="007D6C70" w:rsidP="007D6C70">
      <w:pPr>
        <w:pStyle w:val="PCode"/>
        <w:rPr>
          <w:color w:val="D4D4D4"/>
          <w:lang w:val="en-US"/>
        </w:rPr>
      </w:pPr>
      <w:r w:rsidRPr="00C26F23">
        <w:rPr>
          <w:color w:val="D4D4D4"/>
          <w:lang w:val="en-US"/>
        </w:rPr>
        <w:t>        </w:t>
      </w:r>
      <w:r w:rsidRPr="00C26F23">
        <w:rPr>
          <w:color w:val="C586C0"/>
          <w:lang w:val="en-US"/>
        </w:rPr>
        <w:t>case</w:t>
      </w:r>
      <w:r w:rsidRPr="00C26F23">
        <w:rPr>
          <w:color w:val="D4D4D4"/>
          <w:lang w:val="en-US"/>
        </w:rPr>
        <w:t> </w:t>
      </w:r>
      <w:r w:rsidRPr="00C26F23">
        <w:rPr>
          <w:color w:val="B5CEA8"/>
          <w:lang w:val="en-US"/>
        </w:rPr>
        <w:t>6</w:t>
      </w:r>
      <w:r w:rsidRPr="00C26F23">
        <w:rPr>
          <w:color w:val="D4D4D4"/>
          <w:lang w:val="en-US"/>
        </w:rPr>
        <w:t>:</w:t>
      </w:r>
    </w:p>
    <w:p w14:paraId="77C432E3" w14:textId="77777777" w:rsidR="007D6C70" w:rsidRPr="00C26F23" w:rsidRDefault="007D6C70" w:rsidP="007D6C70">
      <w:pPr>
        <w:pStyle w:val="PCode"/>
        <w:rPr>
          <w:color w:val="D4D4D4"/>
          <w:lang w:val="en-US"/>
        </w:rPr>
      </w:pPr>
      <w:r w:rsidRPr="00C26F23">
        <w:rPr>
          <w:color w:val="D4D4D4"/>
          <w:lang w:val="en-US"/>
        </w:rPr>
        <w:t>            </w:t>
      </w:r>
      <w:r w:rsidRPr="00C26F23">
        <w:rPr>
          <w:color w:val="9CDCFE"/>
          <w:lang w:val="en-US"/>
        </w:rPr>
        <w:t>daySwitch</w:t>
      </w:r>
      <w:r w:rsidRPr="00C26F23">
        <w:rPr>
          <w:color w:val="D4D4D4"/>
          <w:lang w:val="en-US"/>
        </w:rPr>
        <w:t> = </w:t>
      </w:r>
      <w:r w:rsidRPr="00C26F23">
        <w:rPr>
          <w:color w:val="CE9178"/>
          <w:lang w:val="en-US"/>
        </w:rPr>
        <w:t>"Samedi"</w:t>
      </w:r>
      <w:r w:rsidRPr="00C26F23">
        <w:rPr>
          <w:color w:val="D4D4D4"/>
          <w:lang w:val="en-US"/>
        </w:rPr>
        <w:t>;</w:t>
      </w:r>
    </w:p>
    <w:p w14:paraId="4A373D90" w14:textId="0F9BA7A5" w:rsidR="007D6C70" w:rsidRPr="00C26F23" w:rsidRDefault="007D6C70" w:rsidP="007D6C70">
      <w:pPr>
        <w:pStyle w:val="PCode"/>
        <w:rPr>
          <w:color w:val="D4D4D4"/>
          <w:lang w:val="en-US"/>
        </w:rPr>
      </w:pPr>
      <w:r w:rsidRPr="00C26F23">
        <w:rPr>
          <w:color w:val="D4D4D4"/>
          <w:lang w:val="en-US"/>
        </w:rPr>
        <w:t>    }</w:t>
      </w:r>
    </w:p>
    <w:p w14:paraId="44419AC0" w14:textId="77777777" w:rsidR="007D6C70" w:rsidRPr="00C26F23" w:rsidRDefault="007D6C70" w:rsidP="007D6C70">
      <w:pPr>
        <w:pStyle w:val="PCode"/>
        <w:rPr>
          <w:color w:val="D4D4D4"/>
          <w:lang w:val="en-US"/>
        </w:rPr>
      </w:pPr>
    </w:p>
    <w:p w14:paraId="23DA7EA2" w14:textId="77777777" w:rsidR="007D6C70" w:rsidRPr="00C26F23" w:rsidRDefault="007D6C70" w:rsidP="007D6C70">
      <w:pPr>
        <w:pStyle w:val="PCode"/>
        <w:rPr>
          <w:color w:val="D4D4D4"/>
          <w:lang w:val="en-US"/>
        </w:rPr>
      </w:pPr>
      <w:r w:rsidRPr="00C26F23">
        <w:rPr>
          <w:color w:val="D4D4D4"/>
          <w:lang w:val="en-US"/>
        </w:rPr>
        <w:t>    </w:t>
      </w:r>
      <w:r w:rsidRPr="00C26F23">
        <w:rPr>
          <w:color w:val="9CDCFE"/>
          <w:lang w:val="en-US"/>
        </w:rPr>
        <w:t>document</w:t>
      </w:r>
      <w:r w:rsidRPr="00C26F23">
        <w:rPr>
          <w:color w:val="D4D4D4"/>
          <w:lang w:val="en-US"/>
        </w:rPr>
        <w:t>.</w:t>
      </w:r>
      <w:r w:rsidRPr="00C26F23">
        <w:rPr>
          <w:color w:val="DCDCAA"/>
          <w:lang w:val="en-US"/>
        </w:rPr>
        <w:t>getElementById</w:t>
      </w:r>
      <w:r w:rsidRPr="00C26F23">
        <w:rPr>
          <w:color w:val="D4D4D4"/>
          <w:lang w:val="en-US"/>
        </w:rPr>
        <w:t>(</w:t>
      </w:r>
      <w:r w:rsidRPr="00C26F23">
        <w:rPr>
          <w:color w:val="CE9178"/>
          <w:lang w:val="en-US"/>
        </w:rPr>
        <w:t>"infoSwitch"</w:t>
      </w:r>
      <w:r w:rsidRPr="00C26F23">
        <w:rPr>
          <w:color w:val="D4D4D4"/>
          <w:lang w:val="en-US"/>
        </w:rPr>
        <w:t>).</w:t>
      </w:r>
      <w:r w:rsidRPr="00C26F23">
        <w:rPr>
          <w:color w:val="9CDCFE"/>
          <w:lang w:val="en-US"/>
        </w:rPr>
        <w:t>innerHTML</w:t>
      </w:r>
      <w:r w:rsidRPr="00C26F23">
        <w:rPr>
          <w:color w:val="D4D4D4"/>
          <w:lang w:val="en-US"/>
        </w:rPr>
        <w:t> =</w:t>
      </w:r>
    </w:p>
    <w:p w14:paraId="4ED9F819" w14:textId="722BB6E7" w:rsidR="007D6C70" w:rsidRPr="006C0811" w:rsidRDefault="007D6C70" w:rsidP="007D6C70">
      <w:pPr>
        <w:pStyle w:val="PCode"/>
        <w:rPr>
          <w:color w:val="D4D4D4"/>
          <w:lang w:val="en-US"/>
        </w:rPr>
      </w:pPr>
      <w:r w:rsidRPr="00C26F23">
        <w:rPr>
          <w:color w:val="D4D4D4"/>
          <w:lang w:val="en-US"/>
        </w:rPr>
        <w:t>        </w:t>
      </w:r>
      <w:r w:rsidRPr="006C0811">
        <w:rPr>
          <w:color w:val="CE9178"/>
          <w:lang w:val="en-US"/>
        </w:rPr>
        <w:t>"Nous sommes "</w:t>
      </w:r>
      <w:r w:rsidRPr="006C0811">
        <w:rPr>
          <w:color w:val="D4D4D4"/>
          <w:lang w:val="en-US"/>
        </w:rPr>
        <w:t> + </w:t>
      </w:r>
      <w:r w:rsidRPr="006C0811">
        <w:rPr>
          <w:color w:val="9CDCFE"/>
          <w:lang w:val="en-US"/>
        </w:rPr>
        <w:t>daySwitch</w:t>
      </w:r>
      <w:r w:rsidRPr="006C0811">
        <w:rPr>
          <w:color w:val="D4D4D4"/>
          <w:lang w:val="en-US"/>
        </w:rPr>
        <w:t>;</w:t>
      </w:r>
    </w:p>
    <w:p w14:paraId="42A8583A" w14:textId="6A67945C" w:rsidR="00B75CA8" w:rsidRDefault="00B75CA8" w:rsidP="00B75CA8">
      <w:pPr>
        <w:pStyle w:val="Titre2"/>
      </w:pPr>
      <w:bookmarkStart w:id="40" w:name="_Toc70873376"/>
      <w:bookmarkStart w:id="41" w:name="_Toc75108005"/>
      <w:r>
        <w:t>Exercice 7 – les boucles en JavaScript</w:t>
      </w:r>
      <w:bookmarkEnd w:id="40"/>
      <w:bookmarkEnd w:id="41"/>
    </w:p>
    <w:p w14:paraId="22B38C0E" w14:textId="7B3CD9E4" w:rsidR="00B75CA8" w:rsidRPr="00B75CA8" w:rsidRDefault="00B75CA8" w:rsidP="00B75CA8">
      <w:pPr>
        <w:pStyle w:val="PTxtRP"/>
        <w:rPr>
          <w:lang w:val="fr-CH"/>
        </w:rPr>
      </w:pPr>
      <w:r>
        <w:rPr>
          <w:lang w:val="fr-CH"/>
        </w:rPr>
        <w:t>Dans cet exercice, nous avons testé presque toutes les boucles possibles en JavaScript. Nous avons testé les boucles for, while et doWhile.</w:t>
      </w:r>
      <w:r w:rsidR="00C26F23">
        <w:rPr>
          <w:lang w:val="fr-CH"/>
        </w:rPr>
        <w:t xml:space="preserve"> Ces différentes boucles sont très similaires à celle en Java.</w:t>
      </w:r>
    </w:p>
    <w:p w14:paraId="336E4F2A" w14:textId="77777777" w:rsidR="00B75CA8" w:rsidRDefault="00B75CA8" w:rsidP="00B75CA8">
      <w:pPr>
        <w:pStyle w:val="Titre3"/>
      </w:pPr>
      <w:bookmarkStart w:id="42" w:name="_Toc75108006"/>
      <w:r>
        <w:t>Maquettes de la vue</w:t>
      </w:r>
      <w:bookmarkEnd w:id="42"/>
    </w:p>
    <w:p w14:paraId="29DFC06C" w14:textId="77777777" w:rsidR="00B75CA8" w:rsidRDefault="00B75CA8" w:rsidP="00B75CA8">
      <w:pPr>
        <w:pStyle w:val="PTxtRP"/>
      </w:pPr>
      <w:r>
        <w:rPr>
          <w:noProof/>
        </w:rPr>
        <w:drawing>
          <wp:inline distT="0" distB="0" distL="0" distR="0" wp14:anchorId="24B9B230" wp14:editId="02F592E3">
            <wp:extent cx="4272534" cy="1865376"/>
            <wp:effectExtent l="0" t="0" r="0" b="0"/>
            <wp:docPr id="93" name="Imag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272534" cy="1865376"/>
                    </a:xfrm>
                    <a:prstGeom prst="rect">
                      <a:avLst/>
                    </a:prstGeom>
                    <a:noFill/>
                    <a:ln>
                      <a:noFill/>
                    </a:ln>
                  </pic:spPr>
                </pic:pic>
              </a:graphicData>
            </a:graphic>
          </wp:inline>
        </w:drawing>
      </w:r>
    </w:p>
    <w:p w14:paraId="07E5B1A0" w14:textId="77777777" w:rsidR="00B75CA8" w:rsidRDefault="00B75CA8" w:rsidP="00B75CA8">
      <w:pPr>
        <w:pStyle w:val="PTxtRP"/>
      </w:pPr>
    </w:p>
    <w:p w14:paraId="11DBF80E" w14:textId="77777777" w:rsidR="00B75CA8" w:rsidRDefault="00B75CA8" w:rsidP="00B75CA8">
      <w:pPr>
        <w:pStyle w:val="PTxtRP"/>
      </w:pPr>
      <w:r>
        <w:rPr>
          <w:noProof/>
        </w:rPr>
        <w:drawing>
          <wp:inline distT="0" distB="0" distL="0" distR="0" wp14:anchorId="2210D1D4" wp14:editId="7A4E70CE">
            <wp:extent cx="4334933" cy="1457345"/>
            <wp:effectExtent l="0" t="0" r="8890" b="0"/>
            <wp:docPr id="33" name="Imag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4370668" cy="1469359"/>
                    </a:xfrm>
                    <a:prstGeom prst="rect">
                      <a:avLst/>
                    </a:prstGeom>
                  </pic:spPr>
                </pic:pic>
              </a:graphicData>
            </a:graphic>
          </wp:inline>
        </w:drawing>
      </w:r>
    </w:p>
    <w:p w14:paraId="3EC7FC04" w14:textId="77777777" w:rsidR="00B75CA8" w:rsidRDefault="00B75CA8" w:rsidP="00B75CA8">
      <w:pPr>
        <w:pStyle w:val="PTxtRP"/>
      </w:pPr>
      <w:r>
        <w:rPr>
          <w:noProof/>
        </w:rPr>
        <w:drawing>
          <wp:inline distT="0" distB="0" distL="0" distR="0" wp14:anchorId="2E4A87EC" wp14:editId="7C4D3096">
            <wp:extent cx="4352796" cy="1477434"/>
            <wp:effectExtent l="0" t="0" r="0" b="8890"/>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4390907" cy="1490370"/>
                    </a:xfrm>
                    <a:prstGeom prst="rect">
                      <a:avLst/>
                    </a:prstGeom>
                  </pic:spPr>
                </pic:pic>
              </a:graphicData>
            </a:graphic>
          </wp:inline>
        </w:drawing>
      </w:r>
    </w:p>
    <w:p w14:paraId="43232AC2" w14:textId="13075294" w:rsidR="00B75CA8" w:rsidRDefault="00B75CA8" w:rsidP="00B75CA8">
      <w:pPr>
        <w:pStyle w:val="PTxtRP"/>
      </w:pPr>
      <w:r>
        <w:rPr>
          <w:noProof/>
        </w:rPr>
        <w:drawing>
          <wp:inline distT="0" distB="0" distL="0" distR="0" wp14:anchorId="384DF21D" wp14:editId="214E13AF">
            <wp:extent cx="4360333" cy="1574198"/>
            <wp:effectExtent l="0" t="0" r="2540" b="6985"/>
            <wp:docPr id="42" name="Imag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4383885" cy="1582701"/>
                    </a:xfrm>
                    <a:prstGeom prst="rect">
                      <a:avLst/>
                    </a:prstGeom>
                  </pic:spPr>
                </pic:pic>
              </a:graphicData>
            </a:graphic>
          </wp:inline>
        </w:drawing>
      </w:r>
    </w:p>
    <w:p w14:paraId="372C1C09" w14:textId="77777777" w:rsidR="00B75CA8" w:rsidRDefault="00B75CA8" w:rsidP="00B75CA8">
      <w:pPr>
        <w:pStyle w:val="Titre3"/>
      </w:pPr>
      <w:bookmarkStart w:id="43" w:name="_Toc75108007"/>
      <w:r>
        <w:t>Code HTML</w:t>
      </w:r>
      <w:bookmarkEnd w:id="43"/>
    </w:p>
    <w:p w14:paraId="25D17D30" w14:textId="77777777" w:rsidR="00825281" w:rsidRPr="00825281" w:rsidRDefault="00825281" w:rsidP="00825281">
      <w:pPr>
        <w:pStyle w:val="PCode"/>
      </w:pPr>
      <w:r w:rsidRPr="00825281">
        <w:rPr>
          <w:color w:val="808080"/>
        </w:rPr>
        <w:t>&lt;</w:t>
      </w:r>
      <w:r w:rsidRPr="00825281">
        <w:rPr>
          <w:color w:val="569CD6"/>
        </w:rPr>
        <w:t>body</w:t>
      </w:r>
      <w:r w:rsidRPr="00825281">
        <w:t> </w:t>
      </w:r>
      <w:r w:rsidRPr="00825281">
        <w:rPr>
          <w:color w:val="9CDCFE"/>
        </w:rPr>
        <w:t>onload</w:t>
      </w:r>
      <w:r w:rsidRPr="00825281">
        <w:t>=</w:t>
      </w:r>
      <w:r w:rsidRPr="00825281">
        <w:rPr>
          <w:color w:val="CE9178"/>
        </w:rPr>
        <w:t>"</w:t>
      </w:r>
      <w:r w:rsidRPr="00825281">
        <w:rPr>
          <w:color w:val="DCDCAA"/>
        </w:rPr>
        <w:t>initCtrl</w:t>
      </w:r>
      <w:r w:rsidRPr="00825281">
        <w:rPr>
          <w:color w:val="CE9178"/>
        </w:rPr>
        <w:t>()"</w:t>
      </w:r>
      <w:r w:rsidRPr="00825281">
        <w:rPr>
          <w:color w:val="808080"/>
        </w:rPr>
        <w:t>&gt;</w:t>
      </w:r>
    </w:p>
    <w:p w14:paraId="70BC4F42" w14:textId="77777777" w:rsidR="00825281" w:rsidRPr="00825281" w:rsidRDefault="00825281" w:rsidP="00825281">
      <w:pPr>
        <w:pStyle w:val="PCode"/>
      </w:pPr>
      <w:r w:rsidRPr="00825281">
        <w:t>    </w:t>
      </w:r>
      <w:r w:rsidRPr="00825281">
        <w:rPr>
          <w:color w:val="808080"/>
        </w:rPr>
        <w:t>&lt;</w:t>
      </w:r>
      <w:r w:rsidRPr="00825281">
        <w:rPr>
          <w:color w:val="569CD6"/>
        </w:rPr>
        <w:t>div</w:t>
      </w:r>
      <w:r w:rsidRPr="00825281">
        <w:t> </w:t>
      </w:r>
      <w:r w:rsidRPr="00825281">
        <w:rPr>
          <w:color w:val="9CDCFE"/>
        </w:rPr>
        <w:t>id</w:t>
      </w:r>
      <w:r w:rsidRPr="00825281">
        <w:t>=</w:t>
      </w:r>
      <w:r w:rsidRPr="00825281">
        <w:rPr>
          <w:color w:val="CE9178"/>
        </w:rPr>
        <w:t>"container"</w:t>
      </w:r>
      <w:r w:rsidRPr="00825281">
        <w:rPr>
          <w:color w:val="808080"/>
        </w:rPr>
        <w:t>&gt;</w:t>
      </w:r>
    </w:p>
    <w:p w14:paraId="0339995B" w14:textId="77777777" w:rsidR="00825281" w:rsidRPr="00825281" w:rsidRDefault="00825281" w:rsidP="00825281">
      <w:pPr>
        <w:pStyle w:val="PCode"/>
      </w:pPr>
      <w:r w:rsidRPr="00825281">
        <w:t>        </w:t>
      </w:r>
      <w:r w:rsidRPr="00825281">
        <w:rPr>
          <w:color w:val="808080"/>
        </w:rPr>
        <w:t>&lt;</w:t>
      </w:r>
      <w:r w:rsidRPr="00825281">
        <w:rPr>
          <w:color w:val="569CD6"/>
        </w:rPr>
        <w:t>fieldset</w:t>
      </w:r>
      <w:r w:rsidRPr="00825281">
        <w:rPr>
          <w:color w:val="808080"/>
        </w:rPr>
        <w:t>&gt;</w:t>
      </w:r>
    </w:p>
    <w:p w14:paraId="53BCEDA2" w14:textId="77777777" w:rsidR="00825281" w:rsidRPr="00825281" w:rsidRDefault="00825281" w:rsidP="00825281">
      <w:pPr>
        <w:pStyle w:val="PCode"/>
      </w:pPr>
      <w:r w:rsidRPr="00825281">
        <w:t>            </w:t>
      </w:r>
      <w:r w:rsidRPr="00825281">
        <w:rPr>
          <w:color w:val="808080"/>
        </w:rPr>
        <w:t>&lt;</w:t>
      </w:r>
      <w:r w:rsidRPr="00825281">
        <w:rPr>
          <w:color w:val="569CD6"/>
        </w:rPr>
        <w:t>p</w:t>
      </w:r>
      <w:r w:rsidRPr="00825281">
        <w:rPr>
          <w:color w:val="808080"/>
        </w:rPr>
        <w:t>&gt;</w:t>
      </w:r>
      <w:r w:rsidRPr="00825281">
        <w:t>Cliquez sur les boutons ci-dessous pour tester les différentes sortes de boucles en JavaScript.</w:t>
      </w:r>
      <w:r w:rsidRPr="00825281">
        <w:rPr>
          <w:color w:val="808080"/>
        </w:rPr>
        <w:t>&lt;/</w:t>
      </w:r>
      <w:r w:rsidRPr="00825281">
        <w:rPr>
          <w:color w:val="569CD6"/>
        </w:rPr>
        <w:t>p</w:t>
      </w:r>
      <w:r w:rsidRPr="00825281">
        <w:rPr>
          <w:color w:val="808080"/>
        </w:rPr>
        <w:t>&gt;</w:t>
      </w:r>
    </w:p>
    <w:p w14:paraId="11F534D3" w14:textId="77777777" w:rsidR="00825281" w:rsidRPr="00825281" w:rsidRDefault="00825281" w:rsidP="00825281">
      <w:pPr>
        <w:pStyle w:val="PCode"/>
        <w:rPr>
          <w:lang w:val="en-US"/>
        </w:rPr>
      </w:pPr>
      <w:r w:rsidRPr="00825281">
        <w:t>            </w:t>
      </w:r>
      <w:r w:rsidRPr="00825281">
        <w:rPr>
          <w:color w:val="808080"/>
          <w:lang w:val="en-US"/>
        </w:rPr>
        <w:t>&lt;</w:t>
      </w:r>
      <w:r w:rsidRPr="00825281">
        <w:rPr>
          <w:color w:val="569CD6"/>
          <w:lang w:val="en-US"/>
        </w:rPr>
        <w:t>button</w:t>
      </w:r>
      <w:r w:rsidRPr="00825281">
        <w:rPr>
          <w:lang w:val="en-US"/>
        </w:rPr>
        <w:t> </w:t>
      </w:r>
      <w:r w:rsidRPr="00825281">
        <w:rPr>
          <w:color w:val="9CDCFE"/>
          <w:lang w:val="en-US"/>
        </w:rPr>
        <w:t>id</w:t>
      </w:r>
      <w:r w:rsidRPr="00825281">
        <w:rPr>
          <w:lang w:val="en-US"/>
        </w:rPr>
        <w:t>=</w:t>
      </w:r>
      <w:r w:rsidRPr="00825281">
        <w:rPr>
          <w:color w:val="CE9178"/>
          <w:lang w:val="en-US"/>
        </w:rPr>
        <w:t>"bFor"</w:t>
      </w:r>
      <w:r w:rsidRPr="00825281">
        <w:rPr>
          <w:color w:val="808080"/>
          <w:lang w:val="en-US"/>
        </w:rPr>
        <w:t>&gt;</w:t>
      </w:r>
      <w:r w:rsidRPr="00825281">
        <w:rPr>
          <w:lang w:val="en-US"/>
        </w:rPr>
        <w:t>For</w:t>
      </w:r>
      <w:r w:rsidRPr="00825281">
        <w:rPr>
          <w:color w:val="808080"/>
          <w:lang w:val="en-US"/>
        </w:rPr>
        <w:t>&lt;/</w:t>
      </w:r>
      <w:r w:rsidRPr="00825281">
        <w:rPr>
          <w:color w:val="569CD6"/>
          <w:lang w:val="en-US"/>
        </w:rPr>
        <w:t>button</w:t>
      </w:r>
      <w:r w:rsidRPr="00825281">
        <w:rPr>
          <w:color w:val="808080"/>
          <w:lang w:val="en-US"/>
        </w:rPr>
        <w:t>&gt;</w:t>
      </w:r>
    </w:p>
    <w:p w14:paraId="06F84C63" w14:textId="77777777" w:rsidR="00825281" w:rsidRPr="00825281" w:rsidRDefault="00825281" w:rsidP="00825281">
      <w:pPr>
        <w:pStyle w:val="PCode"/>
        <w:rPr>
          <w:lang w:val="en-US"/>
        </w:rPr>
      </w:pPr>
      <w:r w:rsidRPr="00825281">
        <w:rPr>
          <w:lang w:val="en-US"/>
        </w:rPr>
        <w:t>            </w:t>
      </w:r>
      <w:r w:rsidRPr="00825281">
        <w:rPr>
          <w:color w:val="808080"/>
          <w:lang w:val="en-US"/>
        </w:rPr>
        <w:t>&lt;</w:t>
      </w:r>
      <w:r w:rsidRPr="00825281">
        <w:rPr>
          <w:color w:val="569CD6"/>
          <w:lang w:val="en-US"/>
        </w:rPr>
        <w:t>button</w:t>
      </w:r>
      <w:r w:rsidRPr="00825281">
        <w:rPr>
          <w:lang w:val="en-US"/>
        </w:rPr>
        <w:t> </w:t>
      </w:r>
      <w:r w:rsidRPr="00825281">
        <w:rPr>
          <w:color w:val="9CDCFE"/>
          <w:lang w:val="en-US"/>
        </w:rPr>
        <w:t>id</w:t>
      </w:r>
      <w:r w:rsidRPr="00825281">
        <w:rPr>
          <w:lang w:val="en-US"/>
        </w:rPr>
        <w:t>=</w:t>
      </w:r>
      <w:r w:rsidRPr="00825281">
        <w:rPr>
          <w:color w:val="CE9178"/>
          <w:lang w:val="en-US"/>
        </w:rPr>
        <w:t>"bWhile"</w:t>
      </w:r>
      <w:r w:rsidRPr="00825281">
        <w:rPr>
          <w:color w:val="808080"/>
          <w:lang w:val="en-US"/>
        </w:rPr>
        <w:t>&gt;</w:t>
      </w:r>
      <w:r w:rsidRPr="00825281">
        <w:rPr>
          <w:lang w:val="en-US"/>
        </w:rPr>
        <w:t>While</w:t>
      </w:r>
      <w:r w:rsidRPr="00825281">
        <w:rPr>
          <w:color w:val="808080"/>
          <w:lang w:val="en-US"/>
        </w:rPr>
        <w:t>&lt;/</w:t>
      </w:r>
      <w:r w:rsidRPr="00825281">
        <w:rPr>
          <w:color w:val="569CD6"/>
          <w:lang w:val="en-US"/>
        </w:rPr>
        <w:t>button</w:t>
      </w:r>
      <w:r w:rsidRPr="00825281">
        <w:rPr>
          <w:color w:val="808080"/>
          <w:lang w:val="en-US"/>
        </w:rPr>
        <w:t>&gt;</w:t>
      </w:r>
    </w:p>
    <w:p w14:paraId="7E971B3F" w14:textId="77777777" w:rsidR="00825281" w:rsidRPr="00825281" w:rsidRDefault="00825281" w:rsidP="00825281">
      <w:pPr>
        <w:pStyle w:val="PCode"/>
        <w:rPr>
          <w:lang w:val="en-US"/>
        </w:rPr>
      </w:pPr>
      <w:r w:rsidRPr="00825281">
        <w:rPr>
          <w:lang w:val="en-US"/>
        </w:rPr>
        <w:t>            </w:t>
      </w:r>
      <w:r w:rsidRPr="00825281">
        <w:rPr>
          <w:color w:val="808080"/>
          <w:lang w:val="en-US"/>
        </w:rPr>
        <w:t>&lt;</w:t>
      </w:r>
      <w:r w:rsidRPr="00825281">
        <w:rPr>
          <w:color w:val="569CD6"/>
          <w:lang w:val="en-US"/>
        </w:rPr>
        <w:t>button</w:t>
      </w:r>
      <w:r w:rsidRPr="00825281">
        <w:rPr>
          <w:lang w:val="en-US"/>
        </w:rPr>
        <w:t> </w:t>
      </w:r>
      <w:r w:rsidRPr="00825281">
        <w:rPr>
          <w:color w:val="9CDCFE"/>
          <w:lang w:val="en-US"/>
        </w:rPr>
        <w:t>id</w:t>
      </w:r>
      <w:r w:rsidRPr="00825281">
        <w:rPr>
          <w:lang w:val="en-US"/>
        </w:rPr>
        <w:t>=</w:t>
      </w:r>
      <w:r w:rsidRPr="00825281">
        <w:rPr>
          <w:color w:val="CE9178"/>
          <w:lang w:val="en-US"/>
        </w:rPr>
        <w:t>"bDoWhile"</w:t>
      </w:r>
      <w:r w:rsidRPr="00825281">
        <w:rPr>
          <w:color w:val="808080"/>
          <w:lang w:val="en-US"/>
        </w:rPr>
        <w:t>&gt;</w:t>
      </w:r>
      <w:r w:rsidRPr="00825281">
        <w:rPr>
          <w:lang w:val="en-US"/>
        </w:rPr>
        <w:t>Do while</w:t>
      </w:r>
      <w:r w:rsidRPr="00825281">
        <w:rPr>
          <w:color w:val="808080"/>
          <w:lang w:val="en-US"/>
        </w:rPr>
        <w:t>&lt;/</w:t>
      </w:r>
      <w:r w:rsidRPr="00825281">
        <w:rPr>
          <w:color w:val="569CD6"/>
          <w:lang w:val="en-US"/>
        </w:rPr>
        <w:t>button</w:t>
      </w:r>
      <w:r w:rsidRPr="00825281">
        <w:rPr>
          <w:color w:val="808080"/>
          <w:lang w:val="en-US"/>
        </w:rPr>
        <w:t>&gt;</w:t>
      </w:r>
    </w:p>
    <w:p w14:paraId="05FD4351" w14:textId="77777777" w:rsidR="00825281" w:rsidRPr="00825281" w:rsidRDefault="00825281" w:rsidP="00825281">
      <w:pPr>
        <w:pStyle w:val="PCode"/>
        <w:rPr>
          <w:lang w:val="en-US"/>
        </w:rPr>
      </w:pPr>
      <w:r w:rsidRPr="00825281">
        <w:rPr>
          <w:lang w:val="en-US"/>
        </w:rPr>
        <w:t>            </w:t>
      </w:r>
      <w:r w:rsidRPr="00825281">
        <w:rPr>
          <w:color w:val="808080"/>
          <w:lang w:val="en-US"/>
        </w:rPr>
        <w:t>&lt;</w:t>
      </w:r>
      <w:r w:rsidRPr="00825281">
        <w:rPr>
          <w:color w:val="569CD6"/>
          <w:lang w:val="en-US"/>
        </w:rPr>
        <w:t>p</w:t>
      </w:r>
      <w:r w:rsidRPr="00825281">
        <w:rPr>
          <w:lang w:val="en-US"/>
        </w:rPr>
        <w:t> </w:t>
      </w:r>
      <w:r w:rsidRPr="00825281">
        <w:rPr>
          <w:color w:val="9CDCFE"/>
          <w:lang w:val="en-US"/>
        </w:rPr>
        <w:t>id</w:t>
      </w:r>
      <w:r w:rsidRPr="00825281">
        <w:rPr>
          <w:lang w:val="en-US"/>
        </w:rPr>
        <w:t>=</w:t>
      </w:r>
      <w:r w:rsidRPr="00825281">
        <w:rPr>
          <w:color w:val="CE9178"/>
          <w:lang w:val="en-US"/>
        </w:rPr>
        <w:t>"info"</w:t>
      </w:r>
      <w:r w:rsidRPr="00825281">
        <w:rPr>
          <w:color w:val="808080"/>
          <w:lang w:val="en-US"/>
        </w:rPr>
        <w:t>&gt;</w:t>
      </w:r>
      <w:r w:rsidRPr="00825281">
        <w:rPr>
          <w:color w:val="569CD6"/>
          <w:lang w:val="en-US"/>
        </w:rPr>
        <w:t>&amp;nbsp;</w:t>
      </w:r>
      <w:r w:rsidRPr="00825281">
        <w:rPr>
          <w:color w:val="808080"/>
          <w:lang w:val="en-US"/>
        </w:rPr>
        <w:t>&lt;/</w:t>
      </w:r>
      <w:r w:rsidRPr="00825281">
        <w:rPr>
          <w:color w:val="569CD6"/>
          <w:lang w:val="en-US"/>
        </w:rPr>
        <w:t>p</w:t>
      </w:r>
      <w:r w:rsidRPr="00825281">
        <w:rPr>
          <w:color w:val="808080"/>
          <w:lang w:val="en-US"/>
        </w:rPr>
        <w:t>&gt;</w:t>
      </w:r>
    </w:p>
    <w:p w14:paraId="600C1E9D" w14:textId="77777777" w:rsidR="00825281" w:rsidRPr="00825281" w:rsidRDefault="00825281" w:rsidP="00825281">
      <w:pPr>
        <w:pStyle w:val="PCode"/>
      </w:pPr>
      <w:r w:rsidRPr="00825281">
        <w:rPr>
          <w:lang w:val="en-US"/>
        </w:rPr>
        <w:t>        </w:t>
      </w:r>
      <w:r w:rsidRPr="00825281">
        <w:rPr>
          <w:color w:val="808080"/>
        </w:rPr>
        <w:t>&lt;/</w:t>
      </w:r>
      <w:r w:rsidRPr="00825281">
        <w:rPr>
          <w:color w:val="569CD6"/>
        </w:rPr>
        <w:t>fieldset</w:t>
      </w:r>
      <w:r w:rsidRPr="00825281">
        <w:rPr>
          <w:color w:val="808080"/>
        </w:rPr>
        <w:t>&gt;</w:t>
      </w:r>
    </w:p>
    <w:p w14:paraId="4BFF62F9" w14:textId="77777777" w:rsidR="00825281" w:rsidRPr="00825281" w:rsidRDefault="00825281" w:rsidP="00825281">
      <w:pPr>
        <w:pStyle w:val="PCode"/>
      </w:pPr>
      <w:r w:rsidRPr="00825281">
        <w:t>    </w:t>
      </w:r>
      <w:r w:rsidRPr="00825281">
        <w:rPr>
          <w:color w:val="808080"/>
        </w:rPr>
        <w:t>&lt;/</w:t>
      </w:r>
      <w:r w:rsidRPr="00825281">
        <w:rPr>
          <w:color w:val="569CD6"/>
        </w:rPr>
        <w:t>div</w:t>
      </w:r>
      <w:r w:rsidRPr="00825281">
        <w:rPr>
          <w:color w:val="808080"/>
        </w:rPr>
        <w:t>&gt;</w:t>
      </w:r>
    </w:p>
    <w:p w14:paraId="1F84C08D" w14:textId="77777777" w:rsidR="00825281" w:rsidRPr="00825281" w:rsidRDefault="00825281" w:rsidP="00825281">
      <w:pPr>
        <w:pStyle w:val="PCode"/>
      </w:pPr>
      <w:r w:rsidRPr="00825281">
        <w:rPr>
          <w:color w:val="808080"/>
        </w:rPr>
        <w:t>&lt;/</w:t>
      </w:r>
      <w:r w:rsidRPr="00825281">
        <w:rPr>
          <w:color w:val="569CD6"/>
        </w:rPr>
        <w:t>body</w:t>
      </w:r>
      <w:r w:rsidRPr="00825281">
        <w:rPr>
          <w:color w:val="808080"/>
        </w:rPr>
        <w:t>&gt;</w:t>
      </w:r>
    </w:p>
    <w:p w14:paraId="7B2CCE03" w14:textId="77777777" w:rsidR="00B75CA8" w:rsidRDefault="00B75CA8" w:rsidP="00B75CA8">
      <w:pPr>
        <w:pStyle w:val="Titre3"/>
      </w:pPr>
      <w:bookmarkStart w:id="44" w:name="_Toc75108008"/>
      <w:r>
        <w:t>Code JavaScript</w:t>
      </w:r>
      <w:bookmarkEnd w:id="44"/>
    </w:p>
    <w:p w14:paraId="00E831C5" w14:textId="77777777" w:rsidR="00B75CA8" w:rsidRDefault="00B75CA8" w:rsidP="00B75CA8">
      <w:pPr>
        <w:pStyle w:val="PTxtRP"/>
      </w:pPr>
      <w:r>
        <w:t>Il s’agit ici de créer trois fonctions différentes :</w:t>
      </w:r>
    </w:p>
    <w:p w14:paraId="66C9FC99" w14:textId="45562456" w:rsidR="00B75CA8" w:rsidRDefault="00825281" w:rsidP="00B75CA8">
      <w:pPr>
        <w:pStyle w:val="PListe"/>
      </w:pPr>
      <w:r>
        <w:t>b</w:t>
      </w:r>
      <w:r w:rsidR="00B75CA8">
        <w:t>For() ;</w:t>
      </w:r>
    </w:p>
    <w:p w14:paraId="6DEC75F6" w14:textId="10BF5EF9" w:rsidR="00B75CA8" w:rsidRDefault="00825281" w:rsidP="00B75CA8">
      <w:pPr>
        <w:pStyle w:val="PListe"/>
      </w:pPr>
      <w:r>
        <w:t>b</w:t>
      </w:r>
      <w:r w:rsidR="00B75CA8">
        <w:t>While() ;</w:t>
      </w:r>
    </w:p>
    <w:p w14:paraId="237657C1" w14:textId="5F4EE631" w:rsidR="00B75CA8" w:rsidRDefault="00825281" w:rsidP="00B75CA8">
      <w:pPr>
        <w:pStyle w:val="PListe"/>
      </w:pPr>
      <w:r>
        <w:t>b</w:t>
      </w:r>
      <w:r w:rsidR="00B75CA8">
        <w:t>DoWhile().</w:t>
      </w:r>
    </w:p>
    <w:p w14:paraId="70E1C482" w14:textId="6C7A2104" w:rsidR="00825281" w:rsidRDefault="00825281" w:rsidP="00825281">
      <w:pPr>
        <w:pStyle w:val="Titre4"/>
      </w:pPr>
      <w:bookmarkStart w:id="45" w:name="_Toc75108009"/>
      <w:r>
        <w:t>Boucle For</w:t>
      </w:r>
      <w:bookmarkEnd w:id="45"/>
    </w:p>
    <w:p w14:paraId="3439ACFB" w14:textId="77777777" w:rsidR="00825281" w:rsidRPr="00825281" w:rsidRDefault="00825281" w:rsidP="00825281">
      <w:pPr>
        <w:pStyle w:val="PCode"/>
        <w:rPr>
          <w:color w:val="D4D4D4"/>
        </w:rPr>
      </w:pPr>
      <w:r w:rsidRPr="00825281">
        <w:t>function</w:t>
      </w:r>
      <w:r w:rsidRPr="00825281">
        <w:rPr>
          <w:color w:val="D4D4D4"/>
        </w:rPr>
        <w:t> </w:t>
      </w:r>
      <w:r w:rsidRPr="00825281">
        <w:rPr>
          <w:color w:val="DCDCAA"/>
        </w:rPr>
        <w:t>bFor</w:t>
      </w:r>
      <w:r w:rsidRPr="00825281">
        <w:rPr>
          <w:color w:val="D4D4D4"/>
        </w:rPr>
        <w:t>() {</w:t>
      </w:r>
    </w:p>
    <w:p w14:paraId="23ADDA99" w14:textId="77777777" w:rsidR="00825281" w:rsidRPr="007317D3" w:rsidRDefault="00825281" w:rsidP="00825281">
      <w:pPr>
        <w:pStyle w:val="PCode"/>
        <w:rPr>
          <w:color w:val="D4D4D4"/>
          <w:lang w:val="en-US"/>
        </w:rPr>
      </w:pPr>
      <w:r w:rsidRPr="007317D3">
        <w:rPr>
          <w:color w:val="D4D4D4"/>
          <w:lang w:val="en-US"/>
        </w:rPr>
        <w:t>    </w:t>
      </w:r>
      <w:r w:rsidRPr="007317D3">
        <w:rPr>
          <w:lang w:val="en-US"/>
        </w:rPr>
        <w:t>let</w:t>
      </w:r>
      <w:r w:rsidRPr="007317D3">
        <w:rPr>
          <w:color w:val="D4D4D4"/>
          <w:lang w:val="en-US"/>
        </w:rPr>
        <w:t> </w:t>
      </w:r>
      <w:r w:rsidRPr="007317D3">
        <w:rPr>
          <w:color w:val="9CDCFE"/>
          <w:lang w:val="en-US"/>
        </w:rPr>
        <w:t>text</w:t>
      </w:r>
      <w:r w:rsidRPr="007317D3">
        <w:rPr>
          <w:color w:val="D4D4D4"/>
          <w:lang w:val="en-US"/>
        </w:rPr>
        <w:t> = </w:t>
      </w:r>
      <w:r w:rsidRPr="007317D3">
        <w:rPr>
          <w:color w:val="CE9178"/>
          <w:lang w:val="en-US"/>
        </w:rPr>
        <w:t>"for (i = 1; i &lt; 5; i++) {...}&lt;br&gt;"</w:t>
      </w:r>
    </w:p>
    <w:p w14:paraId="5FA7E903" w14:textId="77777777" w:rsidR="00825281" w:rsidRPr="007317D3" w:rsidRDefault="00825281" w:rsidP="00825281">
      <w:pPr>
        <w:pStyle w:val="PCode"/>
        <w:rPr>
          <w:color w:val="D4D4D4"/>
          <w:lang w:val="en-US"/>
        </w:rPr>
      </w:pPr>
    </w:p>
    <w:p w14:paraId="47A2F23A" w14:textId="77777777" w:rsidR="00825281" w:rsidRPr="007317D3" w:rsidRDefault="00825281" w:rsidP="00825281">
      <w:pPr>
        <w:pStyle w:val="PCode"/>
        <w:rPr>
          <w:color w:val="D4D4D4"/>
          <w:lang w:val="en-US"/>
        </w:rPr>
      </w:pPr>
      <w:r w:rsidRPr="007317D3">
        <w:rPr>
          <w:color w:val="D4D4D4"/>
          <w:lang w:val="en-US"/>
        </w:rPr>
        <w:t>    </w:t>
      </w:r>
      <w:r w:rsidRPr="007317D3">
        <w:rPr>
          <w:color w:val="C586C0"/>
          <w:lang w:val="en-US"/>
        </w:rPr>
        <w:t>for</w:t>
      </w:r>
      <w:r w:rsidRPr="007317D3">
        <w:rPr>
          <w:color w:val="D4D4D4"/>
          <w:lang w:val="en-US"/>
        </w:rPr>
        <w:t> (</w:t>
      </w:r>
      <w:r w:rsidRPr="007317D3">
        <w:rPr>
          <w:color w:val="9CDCFE"/>
          <w:lang w:val="en-US"/>
        </w:rPr>
        <w:t>i</w:t>
      </w:r>
      <w:r w:rsidRPr="007317D3">
        <w:rPr>
          <w:color w:val="D4D4D4"/>
          <w:lang w:val="en-US"/>
        </w:rPr>
        <w:t> = </w:t>
      </w:r>
      <w:r w:rsidRPr="007317D3">
        <w:rPr>
          <w:color w:val="B5CEA8"/>
          <w:lang w:val="en-US"/>
        </w:rPr>
        <w:t>1</w:t>
      </w:r>
      <w:r w:rsidRPr="007317D3">
        <w:rPr>
          <w:color w:val="D4D4D4"/>
          <w:lang w:val="en-US"/>
        </w:rPr>
        <w:t>; </w:t>
      </w:r>
      <w:r w:rsidRPr="007317D3">
        <w:rPr>
          <w:color w:val="9CDCFE"/>
          <w:lang w:val="en-US"/>
        </w:rPr>
        <w:t>i</w:t>
      </w:r>
      <w:r w:rsidRPr="007317D3">
        <w:rPr>
          <w:color w:val="D4D4D4"/>
          <w:lang w:val="en-US"/>
        </w:rPr>
        <w:t> &lt; </w:t>
      </w:r>
      <w:r w:rsidRPr="007317D3">
        <w:rPr>
          <w:color w:val="B5CEA8"/>
          <w:lang w:val="en-US"/>
        </w:rPr>
        <w:t>5</w:t>
      </w:r>
      <w:r w:rsidRPr="007317D3">
        <w:rPr>
          <w:color w:val="D4D4D4"/>
          <w:lang w:val="en-US"/>
        </w:rPr>
        <w:t>; </w:t>
      </w:r>
      <w:r w:rsidRPr="007317D3">
        <w:rPr>
          <w:color w:val="9CDCFE"/>
          <w:lang w:val="en-US"/>
        </w:rPr>
        <w:t>i</w:t>
      </w:r>
      <w:r w:rsidRPr="007317D3">
        <w:rPr>
          <w:color w:val="D4D4D4"/>
          <w:lang w:val="en-US"/>
        </w:rPr>
        <w:t>++) {</w:t>
      </w:r>
    </w:p>
    <w:p w14:paraId="5133889D" w14:textId="77777777" w:rsidR="00825281" w:rsidRPr="007317D3" w:rsidRDefault="00825281" w:rsidP="00825281">
      <w:pPr>
        <w:pStyle w:val="PCode"/>
        <w:rPr>
          <w:color w:val="D4D4D4"/>
          <w:lang w:val="en-US"/>
        </w:rPr>
      </w:pPr>
      <w:r w:rsidRPr="007317D3">
        <w:rPr>
          <w:color w:val="D4D4D4"/>
          <w:lang w:val="en-US"/>
        </w:rPr>
        <w:t>        </w:t>
      </w:r>
      <w:r w:rsidRPr="007317D3">
        <w:rPr>
          <w:color w:val="9CDCFE"/>
          <w:lang w:val="en-US"/>
        </w:rPr>
        <w:t>text</w:t>
      </w:r>
      <w:r w:rsidRPr="007317D3">
        <w:rPr>
          <w:color w:val="D4D4D4"/>
          <w:lang w:val="en-US"/>
        </w:rPr>
        <w:t> += </w:t>
      </w:r>
      <w:r w:rsidRPr="007317D3">
        <w:rPr>
          <w:color w:val="9CDCFE"/>
          <w:lang w:val="en-US"/>
        </w:rPr>
        <w:t>i</w:t>
      </w:r>
      <w:r w:rsidRPr="007317D3">
        <w:rPr>
          <w:color w:val="D4D4D4"/>
          <w:lang w:val="en-US"/>
        </w:rPr>
        <w:t> + </w:t>
      </w:r>
      <w:r w:rsidRPr="007317D3">
        <w:rPr>
          <w:color w:val="CE9178"/>
          <w:lang w:val="en-US"/>
        </w:rPr>
        <w:t>"&lt;br&gt;"</w:t>
      </w:r>
      <w:r w:rsidRPr="007317D3">
        <w:rPr>
          <w:color w:val="D4D4D4"/>
          <w:lang w:val="en-US"/>
        </w:rPr>
        <w:t>;</w:t>
      </w:r>
    </w:p>
    <w:p w14:paraId="410CDE4E" w14:textId="77777777" w:rsidR="00825281" w:rsidRPr="00825281" w:rsidRDefault="00825281" w:rsidP="00825281">
      <w:pPr>
        <w:pStyle w:val="PCode"/>
        <w:rPr>
          <w:color w:val="D4D4D4"/>
        </w:rPr>
      </w:pPr>
      <w:r w:rsidRPr="007317D3">
        <w:rPr>
          <w:color w:val="D4D4D4"/>
          <w:lang w:val="en-US"/>
        </w:rPr>
        <w:t>    </w:t>
      </w:r>
      <w:r w:rsidRPr="00825281">
        <w:rPr>
          <w:color w:val="D4D4D4"/>
        </w:rPr>
        <w:t>}</w:t>
      </w:r>
    </w:p>
    <w:p w14:paraId="25B92610" w14:textId="77777777" w:rsidR="00825281" w:rsidRPr="00825281" w:rsidRDefault="00825281" w:rsidP="00825281">
      <w:pPr>
        <w:pStyle w:val="PCode"/>
        <w:rPr>
          <w:color w:val="D4D4D4"/>
        </w:rPr>
      </w:pPr>
      <w:r w:rsidRPr="00825281">
        <w:rPr>
          <w:color w:val="D4D4D4"/>
        </w:rPr>
        <w:t>    </w:t>
      </w:r>
      <w:r w:rsidRPr="00825281">
        <w:rPr>
          <w:color w:val="9CDCFE"/>
        </w:rPr>
        <w:t>text</w:t>
      </w:r>
      <w:r w:rsidRPr="00825281">
        <w:rPr>
          <w:color w:val="D4D4D4"/>
        </w:rPr>
        <w:t> += </w:t>
      </w:r>
      <w:r w:rsidRPr="00825281">
        <w:rPr>
          <w:color w:val="CE9178"/>
        </w:rPr>
        <w:t>"--&gt; A utiliser si on sait que l'on veut itérer x fois (x connu avant de commencer la boucle)"</w:t>
      </w:r>
    </w:p>
    <w:p w14:paraId="4AF5F17A" w14:textId="77777777" w:rsidR="00825281" w:rsidRPr="00825281" w:rsidRDefault="00825281" w:rsidP="00825281">
      <w:pPr>
        <w:pStyle w:val="PCode"/>
        <w:rPr>
          <w:color w:val="D4D4D4"/>
        </w:rPr>
      </w:pPr>
      <w:r w:rsidRPr="00825281">
        <w:rPr>
          <w:color w:val="D4D4D4"/>
        </w:rPr>
        <w:t>    </w:t>
      </w:r>
      <w:r w:rsidRPr="00825281">
        <w:rPr>
          <w:color w:val="9CDCFE"/>
        </w:rPr>
        <w:t>document</w:t>
      </w:r>
      <w:r w:rsidRPr="00825281">
        <w:rPr>
          <w:color w:val="D4D4D4"/>
        </w:rPr>
        <w:t>.</w:t>
      </w:r>
      <w:r w:rsidRPr="00825281">
        <w:rPr>
          <w:color w:val="DCDCAA"/>
        </w:rPr>
        <w:t>getElementById</w:t>
      </w:r>
      <w:r w:rsidRPr="00825281">
        <w:rPr>
          <w:color w:val="D4D4D4"/>
        </w:rPr>
        <w:t>(</w:t>
      </w:r>
      <w:r w:rsidRPr="00825281">
        <w:rPr>
          <w:color w:val="CE9178"/>
        </w:rPr>
        <w:t>"info"</w:t>
      </w:r>
      <w:r w:rsidRPr="00825281">
        <w:rPr>
          <w:color w:val="D4D4D4"/>
        </w:rPr>
        <w:t>).</w:t>
      </w:r>
      <w:r w:rsidRPr="00825281">
        <w:rPr>
          <w:color w:val="9CDCFE"/>
        </w:rPr>
        <w:t>innerHTML</w:t>
      </w:r>
      <w:r w:rsidRPr="00825281">
        <w:rPr>
          <w:color w:val="D4D4D4"/>
        </w:rPr>
        <w:t> = </w:t>
      </w:r>
      <w:r w:rsidRPr="00825281">
        <w:rPr>
          <w:color w:val="9CDCFE"/>
        </w:rPr>
        <w:t>text</w:t>
      </w:r>
      <w:r w:rsidRPr="00825281">
        <w:rPr>
          <w:color w:val="D4D4D4"/>
        </w:rPr>
        <w:t>;</w:t>
      </w:r>
    </w:p>
    <w:p w14:paraId="583DC1F7" w14:textId="77777777" w:rsidR="00825281" w:rsidRPr="00825281" w:rsidRDefault="00825281" w:rsidP="00825281">
      <w:pPr>
        <w:pStyle w:val="PCode"/>
        <w:rPr>
          <w:color w:val="D4D4D4"/>
        </w:rPr>
      </w:pPr>
      <w:r w:rsidRPr="00825281">
        <w:rPr>
          <w:color w:val="D4D4D4"/>
        </w:rPr>
        <w:t>}</w:t>
      </w:r>
    </w:p>
    <w:p w14:paraId="5447091B" w14:textId="4F8626B4" w:rsidR="00825281" w:rsidRPr="00825281" w:rsidRDefault="00825281" w:rsidP="00825281">
      <w:pPr>
        <w:pStyle w:val="Titre4"/>
        <w:rPr>
          <w:rFonts w:eastAsia="Times New Roman"/>
        </w:rPr>
      </w:pPr>
      <w:bookmarkStart w:id="46" w:name="_Toc75108010"/>
      <w:r>
        <w:t>Boucle While</w:t>
      </w:r>
      <w:bookmarkEnd w:id="46"/>
    </w:p>
    <w:p w14:paraId="44352B9F" w14:textId="77777777" w:rsidR="00825281" w:rsidRPr="00825281" w:rsidRDefault="00825281" w:rsidP="00825281">
      <w:pPr>
        <w:pStyle w:val="PCode"/>
        <w:rPr>
          <w:color w:val="D4D4D4"/>
        </w:rPr>
      </w:pPr>
      <w:r w:rsidRPr="00825281">
        <w:t>function</w:t>
      </w:r>
      <w:r w:rsidRPr="00825281">
        <w:rPr>
          <w:color w:val="D4D4D4"/>
        </w:rPr>
        <w:t> </w:t>
      </w:r>
      <w:r w:rsidRPr="00825281">
        <w:rPr>
          <w:color w:val="DCDCAA"/>
        </w:rPr>
        <w:t>bWhile</w:t>
      </w:r>
      <w:r w:rsidRPr="00825281">
        <w:rPr>
          <w:color w:val="D4D4D4"/>
        </w:rPr>
        <w:t>() {</w:t>
      </w:r>
    </w:p>
    <w:p w14:paraId="46D7524C" w14:textId="77777777" w:rsidR="00825281" w:rsidRPr="007317D3" w:rsidRDefault="00825281" w:rsidP="00825281">
      <w:pPr>
        <w:pStyle w:val="PCode"/>
        <w:rPr>
          <w:color w:val="D4D4D4"/>
          <w:lang w:val="en-US"/>
        </w:rPr>
      </w:pPr>
      <w:r w:rsidRPr="007317D3">
        <w:rPr>
          <w:color w:val="D4D4D4"/>
          <w:lang w:val="en-US"/>
        </w:rPr>
        <w:t>    </w:t>
      </w:r>
      <w:r w:rsidRPr="007317D3">
        <w:rPr>
          <w:lang w:val="en-US"/>
        </w:rPr>
        <w:t>let</w:t>
      </w:r>
      <w:r w:rsidRPr="007317D3">
        <w:rPr>
          <w:color w:val="D4D4D4"/>
          <w:lang w:val="en-US"/>
        </w:rPr>
        <w:t> </w:t>
      </w:r>
      <w:r w:rsidRPr="007317D3">
        <w:rPr>
          <w:color w:val="9CDCFE"/>
          <w:lang w:val="en-US"/>
        </w:rPr>
        <w:t>text</w:t>
      </w:r>
      <w:r w:rsidRPr="007317D3">
        <w:rPr>
          <w:color w:val="D4D4D4"/>
          <w:lang w:val="en-US"/>
        </w:rPr>
        <w:t> = </w:t>
      </w:r>
      <w:r w:rsidRPr="007317D3">
        <w:rPr>
          <w:color w:val="CE9178"/>
          <w:lang w:val="en-US"/>
        </w:rPr>
        <w:t>"While (c&lt;4) {...}&lt;br&gt;"</w:t>
      </w:r>
    </w:p>
    <w:p w14:paraId="4D7CF7CA" w14:textId="77777777" w:rsidR="00825281" w:rsidRPr="007317D3" w:rsidRDefault="00825281" w:rsidP="00825281">
      <w:pPr>
        <w:pStyle w:val="PCode"/>
        <w:rPr>
          <w:color w:val="D4D4D4"/>
          <w:lang w:val="en-US"/>
        </w:rPr>
      </w:pPr>
      <w:r w:rsidRPr="007317D3">
        <w:rPr>
          <w:color w:val="D4D4D4"/>
          <w:lang w:val="en-US"/>
        </w:rPr>
        <w:t>    </w:t>
      </w:r>
      <w:r w:rsidRPr="007317D3">
        <w:rPr>
          <w:lang w:val="en-US"/>
        </w:rPr>
        <w:t>let</w:t>
      </w:r>
      <w:r w:rsidRPr="007317D3">
        <w:rPr>
          <w:color w:val="D4D4D4"/>
          <w:lang w:val="en-US"/>
        </w:rPr>
        <w:t> </w:t>
      </w:r>
      <w:r w:rsidRPr="007317D3">
        <w:rPr>
          <w:color w:val="9CDCFE"/>
          <w:lang w:val="en-US"/>
        </w:rPr>
        <w:t>c</w:t>
      </w:r>
      <w:r w:rsidRPr="007317D3">
        <w:rPr>
          <w:color w:val="D4D4D4"/>
          <w:lang w:val="en-US"/>
        </w:rPr>
        <w:t> = </w:t>
      </w:r>
      <w:r w:rsidRPr="007317D3">
        <w:rPr>
          <w:color w:val="B5CEA8"/>
          <w:lang w:val="en-US"/>
        </w:rPr>
        <w:t>0</w:t>
      </w:r>
      <w:r w:rsidRPr="007317D3">
        <w:rPr>
          <w:color w:val="D4D4D4"/>
          <w:lang w:val="en-US"/>
        </w:rPr>
        <w:t>;</w:t>
      </w:r>
    </w:p>
    <w:p w14:paraId="4E3AD37A" w14:textId="77777777" w:rsidR="00825281" w:rsidRPr="007317D3" w:rsidRDefault="00825281" w:rsidP="00825281">
      <w:pPr>
        <w:pStyle w:val="PCode"/>
        <w:rPr>
          <w:color w:val="D4D4D4"/>
          <w:lang w:val="en-US"/>
        </w:rPr>
      </w:pPr>
      <w:r w:rsidRPr="007317D3">
        <w:rPr>
          <w:color w:val="D4D4D4"/>
          <w:lang w:val="en-US"/>
        </w:rPr>
        <w:t>    </w:t>
      </w:r>
      <w:r w:rsidRPr="007317D3">
        <w:rPr>
          <w:color w:val="C586C0"/>
          <w:lang w:val="en-US"/>
        </w:rPr>
        <w:t>while</w:t>
      </w:r>
      <w:r w:rsidRPr="007317D3">
        <w:rPr>
          <w:color w:val="D4D4D4"/>
          <w:lang w:val="en-US"/>
        </w:rPr>
        <w:t> (</w:t>
      </w:r>
      <w:r w:rsidRPr="007317D3">
        <w:rPr>
          <w:color w:val="9CDCFE"/>
          <w:lang w:val="en-US"/>
        </w:rPr>
        <w:t>c</w:t>
      </w:r>
      <w:r w:rsidRPr="007317D3">
        <w:rPr>
          <w:color w:val="D4D4D4"/>
          <w:lang w:val="en-US"/>
        </w:rPr>
        <w:t> &lt; </w:t>
      </w:r>
      <w:r w:rsidRPr="007317D3">
        <w:rPr>
          <w:color w:val="B5CEA8"/>
          <w:lang w:val="en-US"/>
        </w:rPr>
        <w:t>4</w:t>
      </w:r>
      <w:r w:rsidRPr="007317D3">
        <w:rPr>
          <w:color w:val="D4D4D4"/>
          <w:lang w:val="en-US"/>
        </w:rPr>
        <w:t>) {</w:t>
      </w:r>
    </w:p>
    <w:p w14:paraId="41CFDA05" w14:textId="77777777" w:rsidR="00825281" w:rsidRPr="007317D3" w:rsidRDefault="00825281" w:rsidP="00825281">
      <w:pPr>
        <w:pStyle w:val="PCode"/>
        <w:rPr>
          <w:color w:val="D4D4D4"/>
          <w:lang w:val="en-US"/>
        </w:rPr>
      </w:pPr>
      <w:r w:rsidRPr="007317D3">
        <w:rPr>
          <w:color w:val="D4D4D4"/>
          <w:lang w:val="en-US"/>
        </w:rPr>
        <w:t>        </w:t>
      </w:r>
      <w:r w:rsidRPr="007317D3">
        <w:rPr>
          <w:color w:val="9CDCFE"/>
          <w:lang w:val="en-US"/>
        </w:rPr>
        <w:t>c</w:t>
      </w:r>
      <w:r w:rsidRPr="007317D3">
        <w:rPr>
          <w:color w:val="D4D4D4"/>
          <w:lang w:val="en-US"/>
        </w:rPr>
        <w:t>++</w:t>
      </w:r>
    </w:p>
    <w:p w14:paraId="5DEBBE77" w14:textId="77777777" w:rsidR="00825281" w:rsidRPr="00825281" w:rsidRDefault="00825281" w:rsidP="00825281">
      <w:pPr>
        <w:pStyle w:val="PCode"/>
        <w:rPr>
          <w:color w:val="D4D4D4"/>
        </w:rPr>
      </w:pPr>
      <w:r w:rsidRPr="007317D3">
        <w:rPr>
          <w:color w:val="D4D4D4"/>
          <w:lang w:val="en-US"/>
        </w:rPr>
        <w:t>        </w:t>
      </w:r>
      <w:r w:rsidRPr="00825281">
        <w:rPr>
          <w:color w:val="9CDCFE"/>
        </w:rPr>
        <w:t>text</w:t>
      </w:r>
      <w:r w:rsidRPr="00825281">
        <w:rPr>
          <w:color w:val="D4D4D4"/>
        </w:rPr>
        <w:t> += </w:t>
      </w:r>
      <w:r w:rsidRPr="00825281">
        <w:rPr>
          <w:color w:val="9CDCFE"/>
        </w:rPr>
        <w:t>c</w:t>
      </w:r>
      <w:r w:rsidRPr="00825281">
        <w:rPr>
          <w:color w:val="D4D4D4"/>
        </w:rPr>
        <w:t> + </w:t>
      </w:r>
      <w:r w:rsidRPr="00825281">
        <w:rPr>
          <w:color w:val="CE9178"/>
        </w:rPr>
        <w:t>"&lt;br&gt;"</w:t>
      </w:r>
      <w:r w:rsidRPr="00825281">
        <w:rPr>
          <w:color w:val="D4D4D4"/>
        </w:rPr>
        <w:t>;</w:t>
      </w:r>
    </w:p>
    <w:p w14:paraId="37F6D477" w14:textId="77777777" w:rsidR="00825281" w:rsidRPr="00825281" w:rsidRDefault="00825281" w:rsidP="00825281">
      <w:pPr>
        <w:pStyle w:val="PCode"/>
        <w:rPr>
          <w:color w:val="D4D4D4"/>
        </w:rPr>
      </w:pPr>
      <w:r w:rsidRPr="00825281">
        <w:rPr>
          <w:color w:val="D4D4D4"/>
        </w:rPr>
        <w:t>    }</w:t>
      </w:r>
    </w:p>
    <w:p w14:paraId="1341AF07" w14:textId="77777777" w:rsidR="00825281" w:rsidRPr="00825281" w:rsidRDefault="00825281" w:rsidP="00825281">
      <w:pPr>
        <w:pStyle w:val="PCode"/>
        <w:rPr>
          <w:color w:val="D4D4D4"/>
        </w:rPr>
      </w:pPr>
      <w:r w:rsidRPr="00825281">
        <w:rPr>
          <w:color w:val="D4D4D4"/>
        </w:rPr>
        <w:t>    </w:t>
      </w:r>
      <w:r w:rsidRPr="00825281">
        <w:rPr>
          <w:color w:val="9CDCFE"/>
        </w:rPr>
        <w:t>text</w:t>
      </w:r>
      <w:r w:rsidRPr="00825281">
        <w:rPr>
          <w:color w:val="D4D4D4"/>
        </w:rPr>
        <w:t> += </w:t>
      </w:r>
      <w:r w:rsidRPr="00825281">
        <w:rPr>
          <w:color w:val="CE9178"/>
        </w:rPr>
        <w:t>"--&gt; A utiliser si on ne sait pas le nombre d'itérations au démarrage de la boucle"</w:t>
      </w:r>
    </w:p>
    <w:p w14:paraId="59E45231" w14:textId="77777777" w:rsidR="00825281" w:rsidRPr="00825281" w:rsidRDefault="00825281" w:rsidP="00825281">
      <w:pPr>
        <w:pStyle w:val="PCode"/>
        <w:rPr>
          <w:color w:val="D4D4D4"/>
        </w:rPr>
      </w:pPr>
      <w:r w:rsidRPr="00825281">
        <w:rPr>
          <w:color w:val="D4D4D4"/>
        </w:rPr>
        <w:t>    </w:t>
      </w:r>
      <w:r w:rsidRPr="00825281">
        <w:rPr>
          <w:color w:val="9CDCFE"/>
        </w:rPr>
        <w:t>document</w:t>
      </w:r>
      <w:r w:rsidRPr="00825281">
        <w:rPr>
          <w:color w:val="D4D4D4"/>
        </w:rPr>
        <w:t>.</w:t>
      </w:r>
      <w:r w:rsidRPr="00825281">
        <w:rPr>
          <w:color w:val="DCDCAA"/>
        </w:rPr>
        <w:t>getElementById</w:t>
      </w:r>
      <w:r w:rsidRPr="00825281">
        <w:rPr>
          <w:color w:val="D4D4D4"/>
        </w:rPr>
        <w:t>(</w:t>
      </w:r>
      <w:r w:rsidRPr="00825281">
        <w:rPr>
          <w:color w:val="CE9178"/>
        </w:rPr>
        <w:t>"info"</w:t>
      </w:r>
      <w:r w:rsidRPr="00825281">
        <w:rPr>
          <w:color w:val="D4D4D4"/>
        </w:rPr>
        <w:t>).</w:t>
      </w:r>
      <w:r w:rsidRPr="00825281">
        <w:rPr>
          <w:color w:val="9CDCFE"/>
        </w:rPr>
        <w:t>innerHTML</w:t>
      </w:r>
      <w:r w:rsidRPr="00825281">
        <w:rPr>
          <w:color w:val="D4D4D4"/>
        </w:rPr>
        <w:t> = </w:t>
      </w:r>
      <w:r w:rsidRPr="00825281">
        <w:rPr>
          <w:color w:val="9CDCFE"/>
        </w:rPr>
        <w:t>text</w:t>
      </w:r>
      <w:r w:rsidRPr="00825281">
        <w:rPr>
          <w:color w:val="D4D4D4"/>
        </w:rPr>
        <w:t>;</w:t>
      </w:r>
    </w:p>
    <w:p w14:paraId="273219EA" w14:textId="77777777" w:rsidR="00825281" w:rsidRPr="00825281" w:rsidRDefault="00825281" w:rsidP="00825281">
      <w:pPr>
        <w:pStyle w:val="PCode"/>
        <w:rPr>
          <w:color w:val="D4D4D4"/>
        </w:rPr>
      </w:pPr>
      <w:r w:rsidRPr="00825281">
        <w:rPr>
          <w:color w:val="D4D4D4"/>
        </w:rPr>
        <w:t>}</w:t>
      </w:r>
    </w:p>
    <w:p w14:paraId="4818E001" w14:textId="2C4721AE" w:rsidR="00825281" w:rsidRPr="00825281" w:rsidRDefault="00825281" w:rsidP="00825281">
      <w:pPr>
        <w:pStyle w:val="Titre4"/>
        <w:rPr>
          <w:rFonts w:eastAsia="Times New Roman"/>
        </w:rPr>
      </w:pPr>
      <w:bookmarkStart w:id="47" w:name="_Toc75108011"/>
      <w:r>
        <w:t>Boucle DoWhile</w:t>
      </w:r>
      <w:bookmarkEnd w:id="47"/>
    </w:p>
    <w:p w14:paraId="7D565077" w14:textId="77777777" w:rsidR="00825281" w:rsidRPr="00825281" w:rsidRDefault="00825281" w:rsidP="00825281">
      <w:pPr>
        <w:pStyle w:val="PCode"/>
        <w:rPr>
          <w:color w:val="D4D4D4"/>
        </w:rPr>
      </w:pPr>
      <w:r w:rsidRPr="00825281">
        <w:t>function</w:t>
      </w:r>
      <w:r w:rsidRPr="00825281">
        <w:rPr>
          <w:color w:val="D4D4D4"/>
        </w:rPr>
        <w:t> </w:t>
      </w:r>
      <w:r w:rsidRPr="00825281">
        <w:rPr>
          <w:color w:val="DCDCAA"/>
        </w:rPr>
        <w:t>bDoWhile</w:t>
      </w:r>
      <w:r w:rsidRPr="00825281">
        <w:rPr>
          <w:color w:val="D4D4D4"/>
        </w:rPr>
        <w:t>() {</w:t>
      </w:r>
    </w:p>
    <w:p w14:paraId="7359D7B8" w14:textId="77777777" w:rsidR="00825281" w:rsidRPr="007317D3" w:rsidRDefault="00825281" w:rsidP="00825281">
      <w:pPr>
        <w:pStyle w:val="PCode"/>
        <w:rPr>
          <w:color w:val="D4D4D4"/>
          <w:lang w:val="en-US"/>
        </w:rPr>
      </w:pPr>
      <w:r w:rsidRPr="007317D3">
        <w:rPr>
          <w:color w:val="D4D4D4"/>
          <w:lang w:val="en-US"/>
        </w:rPr>
        <w:t>    </w:t>
      </w:r>
      <w:r w:rsidRPr="007317D3">
        <w:rPr>
          <w:lang w:val="en-US"/>
        </w:rPr>
        <w:t>let</w:t>
      </w:r>
      <w:r w:rsidRPr="007317D3">
        <w:rPr>
          <w:color w:val="D4D4D4"/>
          <w:lang w:val="en-US"/>
        </w:rPr>
        <w:t> </w:t>
      </w:r>
      <w:r w:rsidRPr="007317D3">
        <w:rPr>
          <w:color w:val="9CDCFE"/>
          <w:lang w:val="en-US"/>
        </w:rPr>
        <w:t>text</w:t>
      </w:r>
      <w:r w:rsidRPr="007317D3">
        <w:rPr>
          <w:color w:val="D4D4D4"/>
          <w:lang w:val="en-US"/>
        </w:rPr>
        <w:t> = </w:t>
      </w:r>
      <w:r w:rsidRPr="007317D3">
        <w:rPr>
          <w:color w:val="CE9178"/>
          <w:lang w:val="en-US"/>
        </w:rPr>
        <w:t>"do{...} while(d&lt;4)&lt;br&gt;"</w:t>
      </w:r>
    </w:p>
    <w:p w14:paraId="58B59CA9" w14:textId="77777777" w:rsidR="00825281" w:rsidRPr="007317D3" w:rsidRDefault="00825281" w:rsidP="00825281">
      <w:pPr>
        <w:pStyle w:val="PCode"/>
        <w:rPr>
          <w:color w:val="D4D4D4"/>
          <w:lang w:val="en-US"/>
        </w:rPr>
      </w:pPr>
      <w:r w:rsidRPr="007317D3">
        <w:rPr>
          <w:color w:val="D4D4D4"/>
          <w:lang w:val="en-US"/>
        </w:rPr>
        <w:t>    </w:t>
      </w:r>
      <w:r w:rsidRPr="007317D3">
        <w:rPr>
          <w:lang w:val="en-US"/>
        </w:rPr>
        <w:t>let</w:t>
      </w:r>
      <w:r w:rsidRPr="007317D3">
        <w:rPr>
          <w:color w:val="D4D4D4"/>
          <w:lang w:val="en-US"/>
        </w:rPr>
        <w:t> </w:t>
      </w:r>
      <w:r w:rsidRPr="007317D3">
        <w:rPr>
          <w:color w:val="9CDCFE"/>
          <w:lang w:val="en-US"/>
        </w:rPr>
        <w:t>d</w:t>
      </w:r>
      <w:r w:rsidRPr="007317D3">
        <w:rPr>
          <w:color w:val="D4D4D4"/>
          <w:lang w:val="en-US"/>
        </w:rPr>
        <w:t> = </w:t>
      </w:r>
      <w:r w:rsidRPr="007317D3">
        <w:rPr>
          <w:color w:val="B5CEA8"/>
          <w:lang w:val="en-US"/>
        </w:rPr>
        <w:t>0</w:t>
      </w:r>
      <w:r w:rsidRPr="007317D3">
        <w:rPr>
          <w:color w:val="D4D4D4"/>
          <w:lang w:val="en-US"/>
        </w:rPr>
        <w:t>;</w:t>
      </w:r>
    </w:p>
    <w:p w14:paraId="4A47F21C" w14:textId="77777777" w:rsidR="00825281" w:rsidRPr="007317D3" w:rsidRDefault="00825281" w:rsidP="00825281">
      <w:pPr>
        <w:pStyle w:val="PCode"/>
        <w:rPr>
          <w:color w:val="D4D4D4"/>
          <w:lang w:val="en-US"/>
        </w:rPr>
      </w:pPr>
      <w:r w:rsidRPr="007317D3">
        <w:rPr>
          <w:color w:val="D4D4D4"/>
          <w:lang w:val="en-US"/>
        </w:rPr>
        <w:t>    </w:t>
      </w:r>
      <w:r w:rsidRPr="007317D3">
        <w:rPr>
          <w:color w:val="C586C0"/>
          <w:lang w:val="en-US"/>
        </w:rPr>
        <w:t>do</w:t>
      </w:r>
      <w:r w:rsidRPr="007317D3">
        <w:rPr>
          <w:color w:val="D4D4D4"/>
          <w:lang w:val="en-US"/>
        </w:rPr>
        <w:t> {</w:t>
      </w:r>
    </w:p>
    <w:p w14:paraId="451FF988" w14:textId="77777777" w:rsidR="00825281" w:rsidRPr="007317D3" w:rsidRDefault="00825281" w:rsidP="00825281">
      <w:pPr>
        <w:pStyle w:val="PCode"/>
        <w:rPr>
          <w:color w:val="D4D4D4"/>
          <w:lang w:val="en-US"/>
        </w:rPr>
      </w:pPr>
      <w:r w:rsidRPr="007317D3">
        <w:rPr>
          <w:color w:val="D4D4D4"/>
          <w:lang w:val="en-US"/>
        </w:rPr>
        <w:t>        </w:t>
      </w:r>
      <w:r w:rsidRPr="007317D3">
        <w:rPr>
          <w:color w:val="9CDCFE"/>
          <w:lang w:val="en-US"/>
        </w:rPr>
        <w:t>d</w:t>
      </w:r>
      <w:r w:rsidRPr="007317D3">
        <w:rPr>
          <w:color w:val="D4D4D4"/>
          <w:lang w:val="en-US"/>
        </w:rPr>
        <w:t>++;</w:t>
      </w:r>
    </w:p>
    <w:p w14:paraId="76B4BCAE" w14:textId="77777777" w:rsidR="00825281" w:rsidRPr="007317D3" w:rsidRDefault="00825281" w:rsidP="00825281">
      <w:pPr>
        <w:pStyle w:val="PCode"/>
        <w:rPr>
          <w:color w:val="D4D4D4"/>
          <w:lang w:val="en-US"/>
        </w:rPr>
      </w:pPr>
      <w:r w:rsidRPr="007317D3">
        <w:rPr>
          <w:color w:val="D4D4D4"/>
          <w:lang w:val="en-US"/>
        </w:rPr>
        <w:t>        </w:t>
      </w:r>
      <w:r w:rsidRPr="007317D3">
        <w:rPr>
          <w:color w:val="9CDCFE"/>
          <w:lang w:val="en-US"/>
        </w:rPr>
        <w:t>text</w:t>
      </w:r>
      <w:r w:rsidRPr="007317D3">
        <w:rPr>
          <w:color w:val="D4D4D4"/>
          <w:lang w:val="en-US"/>
        </w:rPr>
        <w:t> += </w:t>
      </w:r>
      <w:r w:rsidRPr="007317D3">
        <w:rPr>
          <w:color w:val="9CDCFE"/>
          <w:lang w:val="en-US"/>
        </w:rPr>
        <w:t>d</w:t>
      </w:r>
      <w:r w:rsidRPr="007317D3">
        <w:rPr>
          <w:color w:val="D4D4D4"/>
          <w:lang w:val="en-US"/>
        </w:rPr>
        <w:t> + </w:t>
      </w:r>
      <w:r w:rsidRPr="007317D3">
        <w:rPr>
          <w:color w:val="CE9178"/>
          <w:lang w:val="en-US"/>
        </w:rPr>
        <w:t>"&lt;br&gt;"</w:t>
      </w:r>
      <w:r w:rsidRPr="007317D3">
        <w:rPr>
          <w:color w:val="D4D4D4"/>
          <w:lang w:val="en-US"/>
        </w:rPr>
        <w:t>;</w:t>
      </w:r>
    </w:p>
    <w:p w14:paraId="0EB75D18" w14:textId="77777777" w:rsidR="00825281" w:rsidRPr="00825281" w:rsidRDefault="00825281" w:rsidP="00825281">
      <w:pPr>
        <w:pStyle w:val="PCode"/>
        <w:rPr>
          <w:color w:val="D4D4D4"/>
        </w:rPr>
      </w:pPr>
      <w:r w:rsidRPr="007317D3">
        <w:rPr>
          <w:color w:val="D4D4D4"/>
          <w:lang w:val="en-US"/>
        </w:rPr>
        <w:t>    </w:t>
      </w:r>
      <w:r w:rsidRPr="00825281">
        <w:rPr>
          <w:color w:val="D4D4D4"/>
        </w:rPr>
        <w:t>}</w:t>
      </w:r>
    </w:p>
    <w:p w14:paraId="2B7B1B31" w14:textId="77777777" w:rsidR="00825281" w:rsidRPr="00825281" w:rsidRDefault="00825281" w:rsidP="00825281">
      <w:pPr>
        <w:pStyle w:val="PCode"/>
        <w:rPr>
          <w:color w:val="D4D4D4"/>
        </w:rPr>
      </w:pPr>
      <w:r w:rsidRPr="00825281">
        <w:rPr>
          <w:color w:val="D4D4D4"/>
        </w:rPr>
        <w:t>    </w:t>
      </w:r>
      <w:r w:rsidRPr="00825281">
        <w:rPr>
          <w:color w:val="C586C0"/>
        </w:rPr>
        <w:t>while</w:t>
      </w:r>
      <w:r w:rsidRPr="00825281">
        <w:rPr>
          <w:color w:val="D4D4D4"/>
        </w:rPr>
        <w:t> (</w:t>
      </w:r>
      <w:r w:rsidRPr="00825281">
        <w:rPr>
          <w:color w:val="9CDCFE"/>
        </w:rPr>
        <w:t>d</w:t>
      </w:r>
      <w:r w:rsidRPr="00825281">
        <w:rPr>
          <w:color w:val="D4D4D4"/>
        </w:rPr>
        <w:t> &lt; </w:t>
      </w:r>
      <w:r w:rsidRPr="00825281">
        <w:rPr>
          <w:color w:val="B5CEA8"/>
        </w:rPr>
        <w:t>4</w:t>
      </w:r>
      <w:r w:rsidRPr="00825281">
        <w:rPr>
          <w:color w:val="D4D4D4"/>
        </w:rPr>
        <w:t>);</w:t>
      </w:r>
    </w:p>
    <w:p w14:paraId="2CCEE67E" w14:textId="77777777" w:rsidR="00825281" w:rsidRPr="00825281" w:rsidRDefault="00825281" w:rsidP="00825281">
      <w:pPr>
        <w:pStyle w:val="PCode"/>
        <w:rPr>
          <w:color w:val="D4D4D4"/>
        </w:rPr>
      </w:pPr>
      <w:r w:rsidRPr="00825281">
        <w:rPr>
          <w:color w:val="D4D4D4"/>
        </w:rPr>
        <w:t>    </w:t>
      </w:r>
      <w:r w:rsidRPr="00825281">
        <w:rPr>
          <w:color w:val="9CDCFE"/>
        </w:rPr>
        <w:t>text</w:t>
      </w:r>
      <w:r w:rsidRPr="00825281">
        <w:rPr>
          <w:color w:val="D4D4D4"/>
        </w:rPr>
        <w:t> += </w:t>
      </w:r>
      <w:r w:rsidRPr="00825281">
        <w:rPr>
          <w:color w:val="CE9178"/>
        </w:rPr>
        <w:t>"--&gt; A utiliser si on ne sait pas le nombre d'itérations au démarrage de la boucle mais avec un passage obligatoire"</w:t>
      </w:r>
    </w:p>
    <w:p w14:paraId="186D3263" w14:textId="77777777" w:rsidR="00825281" w:rsidRPr="00825281" w:rsidRDefault="00825281" w:rsidP="00825281">
      <w:pPr>
        <w:pStyle w:val="PCode"/>
        <w:rPr>
          <w:color w:val="D4D4D4"/>
        </w:rPr>
      </w:pPr>
      <w:r w:rsidRPr="00825281">
        <w:rPr>
          <w:color w:val="D4D4D4"/>
        </w:rPr>
        <w:t>    </w:t>
      </w:r>
      <w:r w:rsidRPr="00825281">
        <w:rPr>
          <w:color w:val="9CDCFE"/>
        </w:rPr>
        <w:t>document</w:t>
      </w:r>
      <w:r w:rsidRPr="00825281">
        <w:rPr>
          <w:color w:val="D4D4D4"/>
        </w:rPr>
        <w:t>.</w:t>
      </w:r>
      <w:r w:rsidRPr="00825281">
        <w:rPr>
          <w:color w:val="DCDCAA"/>
        </w:rPr>
        <w:t>getElementById</w:t>
      </w:r>
      <w:r w:rsidRPr="00825281">
        <w:rPr>
          <w:color w:val="D4D4D4"/>
        </w:rPr>
        <w:t>(</w:t>
      </w:r>
      <w:r w:rsidRPr="00825281">
        <w:rPr>
          <w:color w:val="CE9178"/>
        </w:rPr>
        <w:t>"info"</w:t>
      </w:r>
      <w:r w:rsidRPr="00825281">
        <w:rPr>
          <w:color w:val="D4D4D4"/>
        </w:rPr>
        <w:t>).</w:t>
      </w:r>
      <w:r w:rsidRPr="00825281">
        <w:rPr>
          <w:color w:val="9CDCFE"/>
        </w:rPr>
        <w:t>innerHTML</w:t>
      </w:r>
      <w:r w:rsidRPr="00825281">
        <w:rPr>
          <w:color w:val="D4D4D4"/>
        </w:rPr>
        <w:t> = </w:t>
      </w:r>
      <w:r w:rsidRPr="00825281">
        <w:rPr>
          <w:color w:val="9CDCFE"/>
        </w:rPr>
        <w:t>text</w:t>
      </w:r>
      <w:r w:rsidRPr="00825281">
        <w:rPr>
          <w:color w:val="D4D4D4"/>
        </w:rPr>
        <w:t>;</w:t>
      </w:r>
    </w:p>
    <w:p w14:paraId="33B2E2A7" w14:textId="16792EBD" w:rsidR="00825281" w:rsidRPr="00825281" w:rsidRDefault="00825281" w:rsidP="00825281">
      <w:pPr>
        <w:pStyle w:val="PCode"/>
        <w:rPr>
          <w:color w:val="D4D4D4"/>
        </w:rPr>
      </w:pPr>
      <w:r w:rsidRPr="00825281">
        <w:rPr>
          <w:color w:val="D4D4D4"/>
        </w:rPr>
        <w:t>}</w:t>
      </w:r>
    </w:p>
    <w:p w14:paraId="477CF375" w14:textId="77777777" w:rsidR="00B75CA8" w:rsidRDefault="00B75CA8" w:rsidP="00B75CA8">
      <w:pPr>
        <w:pStyle w:val="Titre3"/>
      </w:pPr>
      <w:bookmarkStart w:id="48" w:name="_Toc75108012"/>
      <w:r>
        <w:t>Évènements</w:t>
      </w:r>
      <w:bookmarkEnd w:id="48"/>
    </w:p>
    <w:p w14:paraId="1F94A201" w14:textId="77777777" w:rsidR="00B75CA8" w:rsidRDefault="00B75CA8" w:rsidP="00B75CA8">
      <w:pPr>
        <w:pStyle w:val="PTxtRP"/>
      </w:pPr>
      <w:r>
        <w:t>On peut gérer les évènements JavaScript de 3 manières:</w:t>
      </w:r>
    </w:p>
    <w:p w14:paraId="2417B351" w14:textId="4971256A" w:rsidR="00B75CA8" w:rsidRDefault="00B75CA8" w:rsidP="00B75CA8">
      <w:pPr>
        <w:pStyle w:val="PTxtRP"/>
      </w:pPr>
      <w:r>
        <w:t xml:space="preserve">Via des attributs </w:t>
      </w:r>
      <w:r w:rsidR="00027586">
        <w:t>directement dans les balises HTML</w:t>
      </w:r>
    </w:p>
    <w:p w14:paraId="08B29674" w14:textId="6DB98780" w:rsidR="00B75CA8" w:rsidRPr="007317D3" w:rsidRDefault="00027586" w:rsidP="00027586">
      <w:pPr>
        <w:pStyle w:val="PCode"/>
        <w:rPr>
          <w:color w:val="D4D4D4"/>
          <w:lang w:val="en-US"/>
        </w:rPr>
      </w:pPr>
      <w:r w:rsidRPr="007317D3">
        <w:rPr>
          <w:color w:val="808080"/>
          <w:lang w:val="en-US"/>
        </w:rPr>
        <w:t>&lt;</w:t>
      </w:r>
      <w:r w:rsidRPr="007317D3">
        <w:rPr>
          <w:lang w:val="en-US"/>
        </w:rPr>
        <w:t>button</w:t>
      </w:r>
      <w:r w:rsidRPr="007317D3">
        <w:rPr>
          <w:color w:val="D4D4D4"/>
          <w:lang w:val="en-US"/>
        </w:rPr>
        <w:t> </w:t>
      </w:r>
      <w:r w:rsidRPr="007317D3">
        <w:rPr>
          <w:color w:val="9CDCFE"/>
          <w:lang w:val="en-US"/>
        </w:rPr>
        <w:t>onclick</w:t>
      </w:r>
      <w:r w:rsidRPr="007317D3">
        <w:rPr>
          <w:color w:val="D4D4D4"/>
          <w:lang w:val="en-US"/>
        </w:rPr>
        <w:t>=</w:t>
      </w:r>
      <w:r w:rsidRPr="007317D3">
        <w:rPr>
          <w:color w:val="CE9178"/>
          <w:lang w:val="en-US"/>
        </w:rPr>
        <w:t>"</w:t>
      </w:r>
      <w:r w:rsidRPr="007317D3">
        <w:rPr>
          <w:color w:val="DCDCAA"/>
          <w:lang w:val="en-US"/>
        </w:rPr>
        <w:t>testerFor</w:t>
      </w:r>
      <w:r w:rsidRPr="007317D3">
        <w:rPr>
          <w:color w:val="CE9178"/>
          <w:lang w:val="en-US"/>
        </w:rPr>
        <w:t>();"</w:t>
      </w:r>
      <w:r w:rsidRPr="007317D3">
        <w:rPr>
          <w:color w:val="808080"/>
          <w:lang w:val="en-US"/>
        </w:rPr>
        <w:t>&gt;</w:t>
      </w:r>
      <w:r w:rsidRPr="007317D3">
        <w:rPr>
          <w:color w:val="D4D4D4"/>
          <w:lang w:val="en-US"/>
        </w:rPr>
        <w:t>For</w:t>
      </w:r>
      <w:r w:rsidRPr="007317D3">
        <w:rPr>
          <w:color w:val="808080"/>
          <w:lang w:val="en-US"/>
        </w:rPr>
        <w:t>&lt;/</w:t>
      </w:r>
      <w:r w:rsidRPr="007317D3">
        <w:rPr>
          <w:lang w:val="en-US"/>
        </w:rPr>
        <w:t>button</w:t>
      </w:r>
      <w:r w:rsidRPr="007317D3">
        <w:rPr>
          <w:color w:val="808080"/>
          <w:lang w:val="en-US"/>
        </w:rPr>
        <w:t>&gt;</w:t>
      </w:r>
    </w:p>
    <w:p w14:paraId="46428561" w14:textId="77777777" w:rsidR="00B75CA8" w:rsidRDefault="00B75CA8" w:rsidP="00B75CA8">
      <w:pPr>
        <w:pStyle w:val="PTxtRP"/>
      </w:pPr>
      <w:r>
        <w:t>Via des propriétés du JavaScript assez semblable au pt 1. Cela n'autorise qu'un appel de fonction par type d'événement</w:t>
      </w:r>
    </w:p>
    <w:p w14:paraId="3F50D490" w14:textId="4342D494" w:rsidR="00027586" w:rsidRPr="00027586" w:rsidRDefault="00027586" w:rsidP="00027586">
      <w:pPr>
        <w:pStyle w:val="PCode"/>
        <w:rPr>
          <w:color w:val="D4D4D4"/>
          <w:lang w:val="en-US"/>
        </w:rPr>
      </w:pPr>
      <w:r w:rsidRPr="00027586">
        <w:rPr>
          <w:lang w:val="en-US"/>
        </w:rPr>
        <w:t>&lt;button</w:t>
      </w:r>
      <w:r w:rsidRPr="00027586">
        <w:rPr>
          <w:color w:val="D4D4D4"/>
          <w:lang w:val="en-US"/>
        </w:rPr>
        <w:t> </w:t>
      </w:r>
      <w:r w:rsidRPr="00027586">
        <w:rPr>
          <w:lang w:val="en-US"/>
        </w:rPr>
        <w:t>id</w:t>
      </w:r>
      <w:r w:rsidRPr="00027586">
        <w:rPr>
          <w:color w:val="D4D4D4"/>
          <w:lang w:val="en-US"/>
        </w:rPr>
        <w:t> = </w:t>
      </w:r>
      <w:r w:rsidRPr="00027586">
        <w:rPr>
          <w:color w:val="CE9178"/>
          <w:lang w:val="en-US"/>
        </w:rPr>
        <w:t>"for"</w:t>
      </w:r>
      <w:r w:rsidRPr="00027586">
        <w:rPr>
          <w:color w:val="D4D4D4"/>
          <w:lang w:val="en-US"/>
        </w:rPr>
        <w:t>&gt; </w:t>
      </w:r>
      <w:r w:rsidRPr="00027586">
        <w:rPr>
          <w:lang w:val="en-US"/>
        </w:rPr>
        <w:t>For</w:t>
      </w:r>
      <w:r w:rsidRPr="00027586">
        <w:rPr>
          <w:color w:val="D4D4D4"/>
          <w:lang w:val="en-US"/>
        </w:rPr>
        <w:t> &lt;/</w:t>
      </w:r>
      <w:r w:rsidRPr="00027586">
        <w:rPr>
          <w:lang w:val="en-US"/>
        </w:rPr>
        <w:t>button</w:t>
      </w:r>
      <w:r w:rsidRPr="00027586">
        <w:rPr>
          <w:color w:val="D4D4D4"/>
          <w:lang w:val="en-US"/>
        </w:rPr>
        <w:t>&gt;</w:t>
      </w:r>
    </w:p>
    <w:p w14:paraId="1AF76B56" w14:textId="77777777" w:rsidR="00027586" w:rsidRPr="00027586" w:rsidRDefault="00027586" w:rsidP="00027586">
      <w:pPr>
        <w:pStyle w:val="PCode"/>
        <w:rPr>
          <w:color w:val="D4D4D4"/>
          <w:lang w:val="en-US"/>
        </w:rPr>
      </w:pPr>
    </w:p>
    <w:p w14:paraId="20DD7F9C" w14:textId="77777777" w:rsidR="00027586" w:rsidRPr="007317D3" w:rsidRDefault="00027586" w:rsidP="00027586">
      <w:pPr>
        <w:pStyle w:val="PCode"/>
        <w:rPr>
          <w:color w:val="D4D4D4"/>
          <w:lang w:val="en-US"/>
        </w:rPr>
      </w:pPr>
      <w:r w:rsidRPr="00027586">
        <w:rPr>
          <w:color w:val="D4D4D4"/>
          <w:lang w:val="en-US"/>
        </w:rPr>
        <w:t>    </w:t>
      </w:r>
      <w:r w:rsidRPr="007317D3">
        <w:rPr>
          <w:color w:val="569CD6"/>
          <w:lang w:val="en-US"/>
        </w:rPr>
        <w:t>let</w:t>
      </w:r>
      <w:r w:rsidRPr="007317D3">
        <w:rPr>
          <w:color w:val="D4D4D4"/>
          <w:lang w:val="en-US"/>
        </w:rPr>
        <w:t> </w:t>
      </w:r>
      <w:r w:rsidRPr="007317D3">
        <w:rPr>
          <w:lang w:val="en-US"/>
        </w:rPr>
        <w:t>but</w:t>
      </w:r>
      <w:r w:rsidRPr="007317D3">
        <w:rPr>
          <w:color w:val="D4D4D4"/>
          <w:lang w:val="en-US"/>
        </w:rPr>
        <w:t> = </w:t>
      </w:r>
      <w:r w:rsidRPr="007317D3">
        <w:rPr>
          <w:lang w:val="en-US"/>
        </w:rPr>
        <w:t>document</w:t>
      </w:r>
      <w:r w:rsidRPr="007317D3">
        <w:rPr>
          <w:color w:val="D4D4D4"/>
          <w:lang w:val="en-US"/>
        </w:rPr>
        <w:t>.</w:t>
      </w:r>
      <w:r w:rsidRPr="007317D3">
        <w:rPr>
          <w:color w:val="DCDCAA"/>
          <w:lang w:val="en-US"/>
        </w:rPr>
        <w:t>getElementById</w:t>
      </w:r>
      <w:r w:rsidRPr="007317D3">
        <w:rPr>
          <w:color w:val="D4D4D4"/>
          <w:lang w:val="en-US"/>
        </w:rPr>
        <w:t>(</w:t>
      </w:r>
      <w:r w:rsidRPr="007317D3">
        <w:rPr>
          <w:color w:val="CE9178"/>
          <w:lang w:val="en-US"/>
        </w:rPr>
        <w:t>"for"</w:t>
      </w:r>
      <w:r w:rsidRPr="007317D3">
        <w:rPr>
          <w:color w:val="D4D4D4"/>
          <w:lang w:val="en-US"/>
        </w:rPr>
        <w:t>);</w:t>
      </w:r>
    </w:p>
    <w:p w14:paraId="069E3A3E" w14:textId="1428EFC7" w:rsidR="00B75CA8" w:rsidRPr="00027586" w:rsidRDefault="00027586" w:rsidP="00027586">
      <w:pPr>
        <w:pStyle w:val="PCode"/>
        <w:rPr>
          <w:color w:val="D4D4D4"/>
          <w:lang w:val="fr-CH"/>
        </w:rPr>
      </w:pPr>
      <w:r w:rsidRPr="007317D3">
        <w:rPr>
          <w:color w:val="D4D4D4"/>
          <w:lang w:val="en-US"/>
        </w:rPr>
        <w:t>    </w:t>
      </w:r>
      <w:r w:rsidRPr="00027586">
        <w:t>but</w:t>
      </w:r>
      <w:r w:rsidRPr="00027586">
        <w:rPr>
          <w:color w:val="D4D4D4"/>
        </w:rPr>
        <w:t>.</w:t>
      </w:r>
      <w:r w:rsidRPr="00027586">
        <w:rPr>
          <w:color w:val="DCDCAA"/>
        </w:rPr>
        <w:t>onclick</w:t>
      </w:r>
      <w:r w:rsidRPr="00027586">
        <w:rPr>
          <w:color w:val="D4D4D4"/>
        </w:rPr>
        <w:t> = </w:t>
      </w:r>
      <w:r w:rsidRPr="00027586">
        <w:t>testerFor</w:t>
      </w:r>
      <w:r w:rsidRPr="00027586">
        <w:rPr>
          <w:color w:val="D4D4D4"/>
        </w:rPr>
        <w:t>; </w:t>
      </w:r>
      <w:r w:rsidRPr="00027586">
        <w:rPr>
          <w:color w:val="6A9955"/>
        </w:rPr>
        <w:t>// appel de la function testerFor</w:t>
      </w:r>
    </w:p>
    <w:p w14:paraId="7F2D237A" w14:textId="77777777" w:rsidR="00B75CA8" w:rsidRDefault="00B75CA8" w:rsidP="00B75CA8">
      <w:pPr>
        <w:pStyle w:val="PTxtRP"/>
      </w:pPr>
      <w:r>
        <w:t xml:space="preserve">Via la méthode </w:t>
      </w:r>
      <w:r w:rsidRPr="00B57FDD">
        <w:rPr>
          <w:b/>
        </w:rPr>
        <w:t>addEventListerner</w:t>
      </w:r>
      <w:r>
        <w:t xml:space="preserve">  (recommandé) . Il est possible de d'ajouter plusieurs fonctions et il est possible d'enlever un écouteur via la méthode removeEventListener</w:t>
      </w:r>
    </w:p>
    <w:p w14:paraId="40E6D8D1" w14:textId="7DC8EFB3" w:rsidR="00027586" w:rsidRDefault="00027586" w:rsidP="00027586">
      <w:pPr>
        <w:pStyle w:val="PCode"/>
        <w:rPr>
          <w:color w:val="D4D4D4"/>
          <w:lang w:val="en-US"/>
        </w:rPr>
      </w:pPr>
      <w:r w:rsidRPr="00027586">
        <w:rPr>
          <w:lang w:val="en-US"/>
        </w:rPr>
        <w:t>&lt;button</w:t>
      </w:r>
      <w:r w:rsidRPr="00027586">
        <w:rPr>
          <w:color w:val="D4D4D4"/>
          <w:lang w:val="en-US"/>
        </w:rPr>
        <w:t> </w:t>
      </w:r>
      <w:r w:rsidRPr="00027586">
        <w:rPr>
          <w:lang w:val="en-US"/>
        </w:rPr>
        <w:t>id</w:t>
      </w:r>
      <w:r w:rsidRPr="00027586">
        <w:rPr>
          <w:color w:val="D4D4D4"/>
          <w:lang w:val="en-US"/>
        </w:rPr>
        <w:t> = </w:t>
      </w:r>
      <w:r w:rsidRPr="00027586">
        <w:rPr>
          <w:color w:val="CE9178"/>
          <w:lang w:val="en-US"/>
        </w:rPr>
        <w:t>"for"</w:t>
      </w:r>
      <w:r w:rsidRPr="00027586">
        <w:rPr>
          <w:color w:val="D4D4D4"/>
          <w:lang w:val="en-US"/>
        </w:rPr>
        <w:t>&gt; </w:t>
      </w:r>
      <w:r w:rsidRPr="00027586">
        <w:rPr>
          <w:lang w:val="en-US"/>
        </w:rPr>
        <w:t>For</w:t>
      </w:r>
      <w:r w:rsidRPr="00027586">
        <w:rPr>
          <w:color w:val="D4D4D4"/>
          <w:lang w:val="en-US"/>
        </w:rPr>
        <w:t> &lt;/</w:t>
      </w:r>
      <w:r w:rsidRPr="00027586">
        <w:rPr>
          <w:lang w:val="en-US"/>
        </w:rPr>
        <w:t>button</w:t>
      </w:r>
      <w:r w:rsidRPr="00027586">
        <w:rPr>
          <w:color w:val="D4D4D4"/>
          <w:lang w:val="en-US"/>
        </w:rPr>
        <w:t>&gt;</w:t>
      </w:r>
    </w:p>
    <w:p w14:paraId="20A0B272" w14:textId="77777777" w:rsidR="00027586" w:rsidRPr="00027586" w:rsidRDefault="00027586" w:rsidP="00027586">
      <w:pPr>
        <w:pStyle w:val="PCode"/>
        <w:rPr>
          <w:color w:val="D4D4D4"/>
          <w:lang w:val="en-US"/>
        </w:rPr>
      </w:pPr>
    </w:p>
    <w:p w14:paraId="3DD77F10" w14:textId="77777777" w:rsidR="00027586" w:rsidRPr="007317D3" w:rsidRDefault="00027586" w:rsidP="00027586">
      <w:pPr>
        <w:pStyle w:val="PCode"/>
        <w:rPr>
          <w:color w:val="D4D4D4"/>
          <w:lang w:val="en-US"/>
        </w:rPr>
      </w:pPr>
      <w:r w:rsidRPr="007317D3">
        <w:rPr>
          <w:color w:val="569CD6"/>
          <w:lang w:val="en-US"/>
        </w:rPr>
        <w:t>let</w:t>
      </w:r>
      <w:r w:rsidRPr="007317D3">
        <w:rPr>
          <w:color w:val="D4D4D4"/>
          <w:lang w:val="en-US"/>
        </w:rPr>
        <w:t> </w:t>
      </w:r>
      <w:r w:rsidRPr="007317D3">
        <w:rPr>
          <w:color w:val="9CDCFE"/>
          <w:lang w:val="en-US"/>
        </w:rPr>
        <w:t>but</w:t>
      </w:r>
      <w:r w:rsidRPr="007317D3">
        <w:rPr>
          <w:color w:val="D4D4D4"/>
          <w:lang w:val="en-US"/>
        </w:rPr>
        <w:t> = </w:t>
      </w:r>
      <w:r w:rsidRPr="007317D3">
        <w:rPr>
          <w:color w:val="9CDCFE"/>
          <w:lang w:val="en-US"/>
        </w:rPr>
        <w:t>document</w:t>
      </w:r>
      <w:r w:rsidRPr="007317D3">
        <w:rPr>
          <w:color w:val="D4D4D4"/>
          <w:lang w:val="en-US"/>
        </w:rPr>
        <w:t>.</w:t>
      </w:r>
      <w:r w:rsidRPr="007317D3">
        <w:rPr>
          <w:lang w:val="en-US"/>
        </w:rPr>
        <w:t>getElementById</w:t>
      </w:r>
      <w:r w:rsidRPr="007317D3">
        <w:rPr>
          <w:color w:val="D4D4D4"/>
          <w:lang w:val="en-US"/>
        </w:rPr>
        <w:t>(</w:t>
      </w:r>
      <w:r w:rsidRPr="007317D3">
        <w:rPr>
          <w:color w:val="CE9178"/>
          <w:lang w:val="en-US"/>
        </w:rPr>
        <w:t>"for"</w:t>
      </w:r>
      <w:r w:rsidRPr="007317D3">
        <w:rPr>
          <w:color w:val="D4D4D4"/>
          <w:lang w:val="en-US"/>
        </w:rPr>
        <w:t>);</w:t>
      </w:r>
    </w:p>
    <w:p w14:paraId="0F3259E3" w14:textId="77777777" w:rsidR="00027586" w:rsidRPr="00027586" w:rsidRDefault="00027586" w:rsidP="00027586">
      <w:pPr>
        <w:pStyle w:val="PCode"/>
        <w:rPr>
          <w:color w:val="D4D4D4"/>
        </w:rPr>
      </w:pPr>
      <w:r w:rsidRPr="007317D3">
        <w:rPr>
          <w:color w:val="D4D4D4"/>
          <w:lang w:val="en-US"/>
        </w:rPr>
        <w:t>    </w:t>
      </w:r>
      <w:r w:rsidRPr="00027586">
        <w:rPr>
          <w:color w:val="9CDCFE"/>
        </w:rPr>
        <w:t>but</w:t>
      </w:r>
      <w:r w:rsidRPr="00027586">
        <w:rPr>
          <w:color w:val="D4D4D4"/>
        </w:rPr>
        <w:t>.</w:t>
      </w:r>
      <w:r w:rsidRPr="00027586">
        <w:t>addEventListener</w:t>
      </w:r>
      <w:r w:rsidRPr="00027586">
        <w:rPr>
          <w:color w:val="D4D4D4"/>
        </w:rPr>
        <w:t>(</w:t>
      </w:r>
      <w:r w:rsidRPr="00027586">
        <w:rPr>
          <w:color w:val="CE9178"/>
        </w:rPr>
        <w:t>"click"</w:t>
      </w:r>
      <w:r w:rsidRPr="00027586">
        <w:rPr>
          <w:color w:val="D4D4D4"/>
        </w:rPr>
        <w:t>, </w:t>
      </w:r>
      <w:r w:rsidRPr="00027586">
        <w:rPr>
          <w:color w:val="9CDCFE"/>
        </w:rPr>
        <w:t>testerFor</w:t>
      </w:r>
      <w:r w:rsidRPr="00027586">
        <w:rPr>
          <w:color w:val="D4D4D4"/>
        </w:rPr>
        <w:t>); </w:t>
      </w:r>
      <w:r w:rsidRPr="00027586">
        <w:rPr>
          <w:color w:val="6A9955"/>
        </w:rPr>
        <w:t>// appel de la function testerFor</w:t>
      </w:r>
    </w:p>
    <w:p w14:paraId="19AF2179" w14:textId="77777777" w:rsidR="00027586" w:rsidRPr="00027586" w:rsidRDefault="00027586" w:rsidP="00027586">
      <w:pPr>
        <w:pStyle w:val="PCode"/>
        <w:rPr>
          <w:color w:val="D4D4D4"/>
        </w:rPr>
      </w:pPr>
      <w:r w:rsidRPr="00027586">
        <w:rPr>
          <w:color w:val="D4D4D4"/>
        </w:rPr>
        <w:t>    </w:t>
      </w:r>
      <w:r w:rsidRPr="00027586">
        <w:rPr>
          <w:color w:val="6A9955"/>
        </w:rPr>
        <w:t>// ou sur une ligne</w:t>
      </w:r>
    </w:p>
    <w:p w14:paraId="50FF6B93" w14:textId="33044200" w:rsidR="00B75CA8" w:rsidRPr="007317D3" w:rsidRDefault="00027586" w:rsidP="00027586">
      <w:pPr>
        <w:pStyle w:val="PCode"/>
        <w:rPr>
          <w:color w:val="D4D4D4"/>
          <w:lang w:val="en-US"/>
        </w:rPr>
      </w:pPr>
      <w:r w:rsidRPr="00027586">
        <w:rPr>
          <w:color w:val="D4D4D4"/>
        </w:rPr>
        <w:t>    </w:t>
      </w:r>
      <w:r w:rsidRPr="007317D3">
        <w:rPr>
          <w:color w:val="9CDCFE"/>
          <w:lang w:val="en-US"/>
        </w:rPr>
        <w:t>document</w:t>
      </w:r>
      <w:r w:rsidRPr="007317D3">
        <w:rPr>
          <w:color w:val="D4D4D4"/>
          <w:lang w:val="en-US"/>
        </w:rPr>
        <w:t>.</w:t>
      </w:r>
      <w:r w:rsidRPr="007317D3">
        <w:rPr>
          <w:lang w:val="en-US"/>
        </w:rPr>
        <w:t>getElementById</w:t>
      </w:r>
      <w:r w:rsidRPr="007317D3">
        <w:rPr>
          <w:color w:val="D4D4D4"/>
          <w:lang w:val="en-US"/>
        </w:rPr>
        <w:t>(</w:t>
      </w:r>
      <w:r w:rsidRPr="007317D3">
        <w:rPr>
          <w:color w:val="CE9178"/>
          <w:lang w:val="en-US"/>
        </w:rPr>
        <w:t>"for"</w:t>
      </w:r>
      <w:r w:rsidRPr="007317D3">
        <w:rPr>
          <w:color w:val="D4D4D4"/>
          <w:lang w:val="en-US"/>
        </w:rPr>
        <w:t>).</w:t>
      </w:r>
      <w:r w:rsidRPr="007317D3">
        <w:rPr>
          <w:lang w:val="en-US"/>
        </w:rPr>
        <w:t>addEventListener</w:t>
      </w:r>
      <w:r w:rsidRPr="007317D3">
        <w:rPr>
          <w:color w:val="D4D4D4"/>
          <w:lang w:val="en-US"/>
        </w:rPr>
        <w:t>(</w:t>
      </w:r>
      <w:r w:rsidRPr="007317D3">
        <w:rPr>
          <w:color w:val="CE9178"/>
          <w:lang w:val="en-US"/>
        </w:rPr>
        <w:t>"click"</w:t>
      </w:r>
      <w:r w:rsidRPr="007317D3">
        <w:rPr>
          <w:color w:val="D4D4D4"/>
          <w:lang w:val="en-US"/>
        </w:rPr>
        <w:t>, </w:t>
      </w:r>
      <w:r w:rsidRPr="007317D3">
        <w:rPr>
          <w:color w:val="9CDCFE"/>
          <w:lang w:val="en-US"/>
        </w:rPr>
        <w:t>testerFor</w:t>
      </w:r>
      <w:r w:rsidRPr="007317D3">
        <w:rPr>
          <w:color w:val="D4D4D4"/>
          <w:lang w:val="en-US"/>
        </w:rPr>
        <w:t>);</w:t>
      </w:r>
    </w:p>
    <w:p w14:paraId="6455E8A0" w14:textId="77777777" w:rsidR="000C504A" w:rsidRDefault="000C504A" w:rsidP="00002B78">
      <w:pPr>
        <w:pStyle w:val="Titre2"/>
      </w:pPr>
      <w:bookmarkStart w:id="49" w:name="_Toc72835352"/>
      <w:bookmarkStart w:id="50" w:name="_Toc73344370"/>
      <w:bookmarkStart w:id="51" w:name="_Toc75108013"/>
      <w:r>
        <w:t>Ex8 – Tableaux JSON et Objets (Foreach aussi)</w:t>
      </w:r>
      <w:bookmarkEnd w:id="49"/>
      <w:bookmarkEnd w:id="50"/>
      <w:bookmarkEnd w:id="51"/>
    </w:p>
    <w:p w14:paraId="4ECA35D0" w14:textId="77777777" w:rsidR="000C504A" w:rsidRPr="00F16C2D" w:rsidRDefault="000C504A" w:rsidP="00F16C2D">
      <w:pPr>
        <w:pStyle w:val="PTxtRP"/>
      </w:pPr>
      <w:r w:rsidRPr="00F16C2D">
        <w:t>On peut organiser des données sous forme de tableaux JSON (JavaScript Object Notation) qui nous permet ainsi de facilement le parcourir en Javascript.</w:t>
      </w:r>
    </w:p>
    <w:p w14:paraId="3E7F57C9" w14:textId="77777777" w:rsidR="000C504A" w:rsidRPr="00F16C2D" w:rsidRDefault="000C504A" w:rsidP="00F16C2D">
      <w:pPr>
        <w:pStyle w:val="PTxtRP"/>
      </w:pPr>
      <w:r w:rsidRPr="00F16C2D">
        <w:t>Exemple avec un objet personne :</w:t>
      </w:r>
    </w:p>
    <w:p w14:paraId="36579116" w14:textId="77777777" w:rsidR="000C504A" w:rsidRPr="00C5161C" w:rsidRDefault="000C504A" w:rsidP="000C504A">
      <w:pPr>
        <w:pStyle w:val="PCode"/>
      </w:pPr>
      <w:r w:rsidRPr="00C5161C">
        <w:t>const personne = {</w:t>
      </w:r>
    </w:p>
    <w:p w14:paraId="5865D561" w14:textId="77777777" w:rsidR="000C504A" w:rsidRPr="00C5161C" w:rsidRDefault="000C504A" w:rsidP="000C504A">
      <w:pPr>
        <w:pStyle w:val="PCode"/>
      </w:pPr>
      <w:r w:rsidRPr="00C5161C">
        <w:t xml:space="preserve">  prenom: "Jules",</w:t>
      </w:r>
    </w:p>
    <w:p w14:paraId="55B7C2A7" w14:textId="77777777" w:rsidR="000C504A" w:rsidRPr="00C5161C" w:rsidRDefault="000C504A" w:rsidP="000C504A">
      <w:pPr>
        <w:pStyle w:val="PCode"/>
      </w:pPr>
      <w:r w:rsidRPr="00C5161C">
        <w:t xml:space="preserve">  nom: "Tartampion",</w:t>
      </w:r>
    </w:p>
    <w:p w14:paraId="05B36766" w14:textId="77777777" w:rsidR="000C504A" w:rsidRPr="00C5161C" w:rsidRDefault="000C504A" w:rsidP="000C504A">
      <w:pPr>
        <w:pStyle w:val="PCode"/>
      </w:pPr>
      <w:r w:rsidRPr="00C5161C">
        <w:t xml:space="preserve">  age: 25</w:t>
      </w:r>
    </w:p>
    <w:p w14:paraId="4E9268A7" w14:textId="77777777" w:rsidR="000C504A" w:rsidRPr="00C5161C" w:rsidRDefault="000C504A" w:rsidP="000C504A">
      <w:pPr>
        <w:pStyle w:val="PCode"/>
      </w:pPr>
      <w:r w:rsidRPr="00C5161C">
        <w:t>};</w:t>
      </w:r>
    </w:p>
    <w:p w14:paraId="61C5BC23" w14:textId="77777777" w:rsidR="000C504A" w:rsidRPr="00F16C2D" w:rsidRDefault="000C504A" w:rsidP="00F16C2D">
      <w:pPr>
        <w:pStyle w:val="PTxtRP"/>
      </w:pPr>
      <w:r w:rsidRPr="00F16C2D">
        <w:t>On peut ensuite jouer avec cet objet, comme par exemple :</w:t>
      </w:r>
    </w:p>
    <w:p w14:paraId="79CF7303" w14:textId="77777777" w:rsidR="000C504A" w:rsidRPr="00C5161C" w:rsidRDefault="000C504A" w:rsidP="000C504A">
      <w:pPr>
        <w:pStyle w:val="PCode"/>
      </w:pPr>
      <w:r w:rsidRPr="00C5161C">
        <w:t>Personne.nom</w:t>
      </w:r>
    </w:p>
    <w:p w14:paraId="267C344D" w14:textId="77777777" w:rsidR="000C504A" w:rsidRPr="00C5161C" w:rsidRDefault="000C504A" w:rsidP="000C504A">
      <w:pPr>
        <w:pStyle w:val="PCode"/>
      </w:pPr>
      <w:r w:rsidRPr="00C5161C">
        <w:t>Personne.age</w:t>
      </w:r>
    </w:p>
    <w:p w14:paraId="05EF2B58" w14:textId="77777777" w:rsidR="000C504A" w:rsidRPr="00C5161C" w:rsidRDefault="000C504A" w:rsidP="000C504A">
      <w:pPr>
        <w:pStyle w:val="PCode"/>
      </w:pPr>
      <w:r w:rsidRPr="00C5161C">
        <w:t>Personne.prenom</w:t>
      </w:r>
    </w:p>
    <w:p w14:paraId="435E7961" w14:textId="77777777" w:rsidR="000C504A" w:rsidRPr="00F16C2D" w:rsidRDefault="000C504A" w:rsidP="00F16C2D">
      <w:pPr>
        <w:pStyle w:val="PTxtRP"/>
      </w:pPr>
      <w:r w:rsidRPr="00F16C2D">
        <w:t>On peut également faire des tableaux d’objets (ici personne) :</w:t>
      </w:r>
    </w:p>
    <w:p w14:paraId="1A6350BD" w14:textId="77777777" w:rsidR="000C504A" w:rsidRPr="00C5161C" w:rsidRDefault="000C504A" w:rsidP="000C504A">
      <w:pPr>
        <w:pStyle w:val="PCode"/>
      </w:pPr>
      <w:r w:rsidRPr="00C5161C">
        <w:t>const json = {</w:t>
      </w:r>
    </w:p>
    <w:p w14:paraId="6F1D159C" w14:textId="77777777" w:rsidR="000C504A" w:rsidRPr="00C5161C" w:rsidRDefault="000C504A" w:rsidP="000C504A">
      <w:pPr>
        <w:pStyle w:val="PCode"/>
      </w:pPr>
      <w:r w:rsidRPr="00C5161C">
        <w:t xml:space="preserve">  Personnes: [</w:t>
      </w:r>
    </w:p>
    <w:p w14:paraId="49D2EF4B" w14:textId="77777777" w:rsidR="000C504A" w:rsidRPr="00C5161C" w:rsidRDefault="000C504A" w:rsidP="000C504A">
      <w:pPr>
        <w:pStyle w:val="PCode"/>
      </w:pPr>
      <w:r w:rsidRPr="00C5161C">
        <w:t xml:space="preserve">    {prenom: "Claude", nom: "Claudier", age: 69},</w:t>
      </w:r>
    </w:p>
    <w:p w14:paraId="3C32E032" w14:textId="77777777" w:rsidR="000C504A" w:rsidRPr="00C5161C" w:rsidRDefault="000C504A" w:rsidP="000C504A">
      <w:pPr>
        <w:pStyle w:val="PCode"/>
      </w:pPr>
      <w:r w:rsidRPr="00C5161C">
        <w:t xml:space="preserve">    {prenom: "Claudine", nom: "Claudier", age: 55},</w:t>
      </w:r>
    </w:p>
    <w:p w14:paraId="06CFB0BD" w14:textId="77777777" w:rsidR="000C504A" w:rsidRPr="00C5161C" w:rsidRDefault="000C504A" w:rsidP="000C504A">
      <w:pPr>
        <w:pStyle w:val="PCode"/>
      </w:pPr>
      <w:r w:rsidRPr="00C5161C">
        <w:t xml:space="preserve">    {prenom: "Charles", nom: "Claudier", age: 12}</w:t>
      </w:r>
    </w:p>
    <w:p w14:paraId="68BBFC94" w14:textId="77777777" w:rsidR="000C504A" w:rsidRPr="00C5161C" w:rsidRDefault="000C504A" w:rsidP="000C504A">
      <w:pPr>
        <w:pStyle w:val="PCode"/>
      </w:pPr>
      <w:r w:rsidRPr="00C5161C">
        <w:t xml:space="preserve">  ]</w:t>
      </w:r>
    </w:p>
    <w:p w14:paraId="0ED5A345" w14:textId="77777777" w:rsidR="000C504A" w:rsidRPr="00C5161C" w:rsidRDefault="000C504A" w:rsidP="000C504A">
      <w:pPr>
        <w:pStyle w:val="PCode"/>
      </w:pPr>
      <w:r w:rsidRPr="00C5161C">
        <w:t>};</w:t>
      </w:r>
    </w:p>
    <w:p w14:paraId="34E537F4" w14:textId="77777777" w:rsidR="000C504A" w:rsidRPr="00F16C2D" w:rsidRDefault="000C504A" w:rsidP="00F16C2D">
      <w:pPr>
        <w:pStyle w:val="PTxtRP"/>
      </w:pPr>
      <w:r w:rsidRPr="00F16C2D">
        <w:t>On peut ensuite facilement le parcourir avec une simple boucle for :</w:t>
      </w:r>
    </w:p>
    <w:p w14:paraId="58A053B8" w14:textId="77777777" w:rsidR="000C504A" w:rsidRPr="00A94B9A" w:rsidRDefault="000C504A" w:rsidP="000C504A">
      <w:pPr>
        <w:pStyle w:val="PCode"/>
        <w:rPr>
          <w:lang w:val="en-US"/>
        </w:rPr>
      </w:pPr>
      <w:r w:rsidRPr="00A94B9A">
        <w:rPr>
          <w:lang w:val="en-US"/>
        </w:rPr>
        <w:t>function parcourirUnTableauJSON(){</w:t>
      </w:r>
    </w:p>
    <w:p w14:paraId="19B8B002" w14:textId="77777777" w:rsidR="000C504A" w:rsidRPr="00A94B9A" w:rsidRDefault="000C504A" w:rsidP="000C504A">
      <w:pPr>
        <w:pStyle w:val="PCode"/>
        <w:rPr>
          <w:lang w:val="en-US"/>
        </w:rPr>
      </w:pPr>
      <w:r w:rsidRPr="00A94B9A">
        <w:rPr>
          <w:lang w:val="en-US"/>
        </w:rPr>
        <w:t xml:space="preserve">  let txt = "";</w:t>
      </w:r>
    </w:p>
    <w:p w14:paraId="5D45015C" w14:textId="77777777" w:rsidR="000C504A" w:rsidRPr="00A94B9A" w:rsidRDefault="000C504A" w:rsidP="000C504A">
      <w:pPr>
        <w:pStyle w:val="PCode"/>
        <w:rPr>
          <w:lang w:val="en-US"/>
        </w:rPr>
      </w:pPr>
      <w:r w:rsidRPr="00A94B9A">
        <w:rPr>
          <w:lang w:val="en-US"/>
        </w:rPr>
        <w:t xml:space="preserve">  for (let i = 0; i &lt; json.Personnes.length; i++){</w:t>
      </w:r>
    </w:p>
    <w:p w14:paraId="3B520EF3" w14:textId="77777777" w:rsidR="000C504A" w:rsidRPr="00A94B9A" w:rsidRDefault="000C504A" w:rsidP="000C504A">
      <w:pPr>
        <w:pStyle w:val="PCode"/>
        <w:rPr>
          <w:lang w:val="en-US"/>
        </w:rPr>
      </w:pPr>
      <w:r w:rsidRPr="00A94B9A">
        <w:rPr>
          <w:lang w:val="en-US"/>
        </w:rPr>
        <w:t xml:space="preserve">    txt+= "&lt;br&gt;"+json.Personnes[i].nom+" "+json.Personnes[i].prenom+" "+json.Personnes[i].age;</w:t>
      </w:r>
    </w:p>
    <w:p w14:paraId="561442AA" w14:textId="77777777" w:rsidR="000C504A" w:rsidRPr="00A94B9A" w:rsidRDefault="000C504A" w:rsidP="000C504A">
      <w:pPr>
        <w:pStyle w:val="PCode"/>
        <w:rPr>
          <w:lang w:val="en-US"/>
        </w:rPr>
      </w:pPr>
      <w:r w:rsidRPr="00A94B9A">
        <w:rPr>
          <w:lang w:val="en-US"/>
        </w:rPr>
        <w:t xml:space="preserve">  }</w:t>
      </w:r>
    </w:p>
    <w:p w14:paraId="624E4B0C" w14:textId="77777777" w:rsidR="000C504A" w:rsidRPr="00A94B9A" w:rsidRDefault="000C504A" w:rsidP="000C504A">
      <w:pPr>
        <w:pStyle w:val="PCode"/>
        <w:rPr>
          <w:lang w:val="en-US"/>
        </w:rPr>
      </w:pPr>
      <w:r w:rsidRPr="00A94B9A">
        <w:rPr>
          <w:lang w:val="en-US"/>
        </w:rPr>
        <w:t xml:space="preserve">  document.getElementById("info").innerHTML = txt;</w:t>
      </w:r>
    </w:p>
    <w:p w14:paraId="70A1FCA6" w14:textId="77777777" w:rsidR="000C504A" w:rsidRPr="006C0811" w:rsidRDefault="000C504A" w:rsidP="000C504A">
      <w:pPr>
        <w:pStyle w:val="PCode"/>
        <w:rPr>
          <w:lang w:val="fr-CH"/>
        </w:rPr>
      </w:pPr>
      <w:r w:rsidRPr="006C0811">
        <w:rPr>
          <w:lang w:val="fr-CH"/>
        </w:rPr>
        <w:t>}</w:t>
      </w:r>
    </w:p>
    <w:p w14:paraId="11665EB9" w14:textId="77777777" w:rsidR="000C504A" w:rsidRPr="00F16C2D" w:rsidRDefault="000C504A" w:rsidP="00F16C2D">
      <w:pPr>
        <w:pStyle w:val="PTxtRP"/>
      </w:pPr>
      <w:r w:rsidRPr="00F16C2D">
        <w:t>Pour les objets simples, on peut utiliser une boucle foreach :</w:t>
      </w:r>
    </w:p>
    <w:p w14:paraId="1F4CA0C6" w14:textId="77777777" w:rsidR="000C504A" w:rsidRPr="00A94B9A" w:rsidRDefault="000C504A" w:rsidP="000C504A">
      <w:pPr>
        <w:pStyle w:val="PCode"/>
        <w:rPr>
          <w:lang w:val="en-US"/>
        </w:rPr>
      </w:pPr>
      <w:r w:rsidRPr="00A94B9A">
        <w:rPr>
          <w:lang w:val="en-US"/>
        </w:rPr>
        <w:t>for (let f in personne) {</w:t>
      </w:r>
    </w:p>
    <w:p w14:paraId="59C07CEE" w14:textId="77777777" w:rsidR="000C504A" w:rsidRPr="00C5161C" w:rsidRDefault="000C504A" w:rsidP="000C504A">
      <w:pPr>
        <w:pStyle w:val="PCode"/>
      </w:pPr>
      <w:r w:rsidRPr="00A94B9A">
        <w:rPr>
          <w:lang w:val="en-US"/>
        </w:rPr>
        <w:t xml:space="preserve">  </w:t>
      </w:r>
      <w:r w:rsidRPr="00C5161C">
        <w:t>console.log("field: " + f + ", valeur: " + personne[f]);</w:t>
      </w:r>
    </w:p>
    <w:p w14:paraId="4885AEB8" w14:textId="77777777" w:rsidR="000C504A" w:rsidRDefault="000C504A" w:rsidP="000C504A">
      <w:pPr>
        <w:pStyle w:val="PCode"/>
      </w:pPr>
      <w:r w:rsidRPr="00F55338">
        <w:t>}</w:t>
      </w:r>
    </w:p>
    <w:p w14:paraId="4B8CB723" w14:textId="77777777" w:rsidR="000C504A" w:rsidRDefault="000C504A" w:rsidP="00002B78">
      <w:pPr>
        <w:pStyle w:val="Titre2"/>
      </w:pPr>
      <w:bookmarkStart w:id="52" w:name="_Toc72835353"/>
      <w:bookmarkStart w:id="53" w:name="_Toc73344371"/>
      <w:bookmarkStart w:id="54" w:name="_Toc75108014"/>
      <w:r>
        <w:t>Ex9 – Objets et Classes</w:t>
      </w:r>
      <w:bookmarkEnd w:id="52"/>
      <w:bookmarkEnd w:id="53"/>
      <w:bookmarkEnd w:id="54"/>
    </w:p>
    <w:p w14:paraId="705AA1F0" w14:textId="77777777" w:rsidR="000C504A" w:rsidRPr="004D4780" w:rsidRDefault="000C504A" w:rsidP="00002B78">
      <w:pPr>
        <w:pStyle w:val="Titre3"/>
      </w:pPr>
      <w:bookmarkStart w:id="55" w:name="_Toc72835354"/>
      <w:bookmarkStart w:id="56" w:name="_Toc73344372"/>
      <w:bookmarkStart w:id="57" w:name="_Toc75108015"/>
      <w:r>
        <w:t>Objet JSON</w:t>
      </w:r>
      <w:bookmarkEnd w:id="55"/>
      <w:bookmarkEnd w:id="56"/>
      <w:bookmarkEnd w:id="57"/>
    </w:p>
    <w:p w14:paraId="6003676D" w14:textId="77777777" w:rsidR="000C504A" w:rsidRPr="00F16C2D" w:rsidRDefault="000C504A" w:rsidP="00F16C2D">
      <w:pPr>
        <w:pStyle w:val="PTxtRP"/>
      </w:pPr>
      <w:r w:rsidRPr="00F16C2D">
        <w:t>Nous avons déjà vu ci-dessus comment créer un objet :</w:t>
      </w:r>
    </w:p>
    <w:p w14:paraId="7DA3A885" w14:textId="77777777" w:rsidR="000C504A" w:rsidRPr="00C5161C" w:rsidRDefault="000C504A" w:rsidP="000C504A">
      <w:pPr>
        <w:pStyle w:val="PCode"/>
      </w:pPr>
      <w:r w:rsidRPr="00C5161C">
        <w:t>const personne = {</w:t>
      </w:r>
    </w:p>
    <w:p w14:paraId="0A84F40D" w14:textId="77777777" w:rsidR="000C504A" w:rsidRPr="00C5161C" w:rsidRDefault="000C504A" w:rsidP="000C504A">
      <w:pPr>
        <w:pStyle w:val="PCode"/>
      </w:pPr>
      <w:r w:rsidRPr="00C5161C">
        <w:t xml:space="preserve">  prenom: "Jules",</w:t>
      </w:r>
    </w:p>
    <w:p w14:paraId="29934268" w14:textId="77777777" w:rsidR="000C504A" w:rsidRPr="00C5161C" w:rsidRDefault="000C504A" w:rsidP="000C504A">
      <w:pPr>
        <w:pStyle w:val="PCode"/>
      </w:pPr>
      <w:r w:rsidRPr="00C5161C">
        <w:t xml:space="preserve">  nom: "Tartampion",</w:t>
      </w:r>
    </w:p>
    <w:p w14:paraId="116765A7" w14:textId="77777777" w:rsidR="000C504A" w:rsidRPr="00C5161C" w:rsidRDefault="000C504A" w:rsidP="000C504A">
      <w:pPr>
        <w:pStyle w:val="PCode"/>
      </w:pPr>
      <w:r w:rsidRPr="00C5161C">
        <w:t xml:space="preserve">  age: 25</w:t>
      </w:r>
    </w:p>
    <w:p w14:paraId="46B3714A" w14:textId="77777777" w:rsidR="000C504A" w:rsidRPr="00C5161C" w:rsidRDefault="000C504A" w:rsidP="000C504A">
      <w:pPr>
        <w:pStyle w:val="PCode"/>
      </w:pPr>
      <w:r w:rsidRPr="00C5161C">
        <w:t>};</w:t>
      </w:r>
    </w:p>
    <w:p w14:paraId="6D0DF182" w14:textId="77777777" w:rsidR="000C504A" w:rsidRPr="00F16C2D" w:rsidRDefault="000C504A" w:rsidP="00F16C2D">
      <w:pPr>
        <w:pStyle w:val="PTxtRP"/>
      </w:pPr>
      <w:r w:rsidRPr="00F16C2D">
        <w:t>Il faut savoir que l’on peut modifier et ajouter des attributs aux objets comme ceci :</w:t>
      </w:r>
    </w:p>
    <w:p w14:paraId="4AF6E8F5" w14:textId="77777777" w:rsidR="000C504A" w:rsidRPr="00C5161C" w:rsidRDefault="000C504A" w:rsidP="000C504A">
      <w:pPr>
        <w:pStyle w:val="PCode"/>
      </w:pPr>
      <w:r w:rsidRPr="00C5161C">
        <w:t>Personne.ville = “Boutroux”</w:t>
      </w:r>
    </w:p>
    <w:p w14:paraId="7D53EC05" w14:textId="77777777" w:rsidR="000C504A" w:rsidRPr="00F16C2D" w:rsidRDefault="000C504A" w:rsidP="00F16C2D">
      <w:pPr>
        <w:pStyle w:val="PTxtRP"/>
      </w:pPr>
      <w:r w:rsidRPr="00F16C2D">
        <w:t>On peut aussi ajouter des fonctions, dans un objet :</w:t>
      </w:r>
    </w:p>
    <w:p w14:paraId="17928709" w14:textId="77777777" w:rsidR="000C504A" w:rsidRPr="00A94B9A" w:rsidRDefault="000C504A" w:rsidP="000C504A">
      <w:pPr>
        <w:pStyle w:val="PCode"/>
        <w:rPr>
          <w:lang w:val="en-US"/>
        </w:rPr>
      </w:pPr>
      <w:r w:rsidRPr="00A94B9A">
        <w:rPr>
          <w:lang w:val="en-US"/>
        </w:rPr>
        <w:t>p1.toString = function () {</w:t>
      </w:r>
    </w:p>
    <w:p w14:paraId="6B532AA0" w14:textId="77777777" w:rsidR="000C504A" w:rsidRPr="00A94B9A" w:rsidRDefault="000C504A" w:rsidP="000C504A">
      <w:pPr>
        <w:pStyle w:val="PCode"/>
        <w:rPr>
          <w:lang w:val="en-US"/>
        </w:rPr>
      </w:pPr>
      <w:r w:rsidRPr="00A94B9A">
        <w:rPr>
          <w:lang w:val="en-US"/>
        </w:rPr>
        <w:t xml:space="preserve">    return this.prenom + " " + this.nom;</w:t>
      </w:r>
    </w:p>
    <w:p w14:paraId="70972B77" w14:textId="77777777" w:rsidR="000C504A" w:rsidRPr="00C5161C" w:rsidRDefault="000C504A" w:rsidP="000C504A">
      <w:pPr>
        <w:pStyle w:val="PCode"/>
      </w:pPr>
      <w:r w:rsidRPr="00A94B9A">
        <w:rPr>
          <w:lang w:val="en-US"/>
        </w:rPr>
        <w:t xml:space="preserve">  </w:t>
      </w:r>
      <w:r w:rsidRPr="00C5161C">
        <w:t>};</w:t>
      </w:r>
    </w:p>
    <w:p w14:paraId="726B716F" w14:textId="77777777" w:rsidR="000C504A" w:rsidRPr="00F16C2D" w:rsidRDefault="000C504A" w:rsidP="00F16C2D">
      <w:pPr>
        <w:pStyle w:val="PTxtRP"/>
      </w:pPr>
      <w:r w:rsidRPr="00F16C2D">
        <w:t>Ici, il s’agit d’une surcharge de la fonction toString, qui nous permet d’afficher notre objet comme on veut :</w:t>
      </w:r>
    </w:p>
    <w:p w14:paraId="1EEB9D3F" w14:textId="77777777" w:rsidR="000C504A" w:rsidRPr="00A94B9A" w:rsidRDefault="000C504A" w:rsidP="000C504A">
      <w:pPr>
        <w:pStyle w:val="PCode"/>
        <w:rPr>
          <w:lang w:val="en-US"/>
        </w:rPr>
      </w:pPr>
      <w:r w:rsidRPr="00A94B9A">
        <w:rPr>
          <w:lang w:val="en-US"/>
        </w:rPr>
        <w:t>let txt = p1 + "&lt;br&gt;" + p1.toStringAge();</w:t>
      </w:r>
    </w:p>
    <w:p w14:paraId="4FFC3F58" w14:textId="77777777" w:rsidR="000C504A" w:rsidRPr="00F55338" w:rsidRDefault="000C504A" w:rsidP="000C504A">
      <w:pPr>
        <w:pStyle w:val="PCode"/>
      </w:pPr>
      <w:r w:rsidRPr="00F55338">
        <w:t>document.getElementById("info").innerHTML = txt;</w:t>
      </w:r>
    </w:p>
    <w:p w14:paraId="1B16FB6C" w14:textId="77777777" w:rsidR="000C504A" w:rsidRDefault="000C504A" w:rsidP="000C504A">
      <w:pPr>
        <w:pStyle w:val="Titre3"/>
      </w:pPr>
      <w:bookmarkStart w:id="58" w:name="_Toc72835355"/>
      <w:bookmarkStart w:id="59" w:name="_Toc73344373"/>
      <w:bookmarkStart w:id="60" w:name="_Toc75108016"/>
      <w:r>
        <w:t>Objet Object</w:t>
      </w:r>
      <w:bookmarkEnd w:id="58"/>
      <w:bookmarkEnd w:id="59"/>
      <w:bookmarkEnd w:id="60"/>
    </w:p>
    <w:p w14:paraId="5BB819A7" w14:textId="77777777" w:rsidR="000C504A" w:rsidRPr="00F16C2D" w:rsidRDefault="000C504A" w:rsidP="00F16C2D">
      <w:pPr>
        <w:pStyle w:val="PTxtRP"/>
      </w:pPr>
      <w:r w:rsidRPr="00F16C2D">
        <w:t>On peut faire la même chose qu’au-dessus, mais sous forme plus classique d’objet :</w:t>
      </w:r>
    </w:p>
    <w:p w14:paraId="40BCF715" w14:textId="77777777" w:rsidR="000C504A" w:rsidRPr="00C5161C" w:rsidRDefault="000C504A" w:rsidP="000C504A">
      <w:pPr>
        <w:pStyle w:val="PCode"/>
      </w:pPr>
      <w:r w:rsidRPr="00C5161C">
        <w:t>// créer un objet avec la fonction Object</w:t>
      </w:r>
    </w:p>
    <w:p w14:paraId="2C5FAB2F" w14:textId="77777777" w:rsidR="000C504A" w:rsidRPr="00C5161C" w:rsidRDefault="000C504A" w:rsidP="000C504A">
      <w:pPr>
        <w:pStyle w:val="PCode"/>
      </w:pPr>
    </w:p>
    <w:p w14:paraId="6D36F9A5" w14:textId="77777777" w:rsidR="000C504A" w:rsidRPr="00C5161C" w:rsidRDefault="000C504A" w:rsidP="000C504A">
      <w:pPr>
        <w:pStyle w:val="PCode"/>
      </w:pPr>
      <w:r w:rsidRPr="00C5161C">
        <w:t>const p1 = new Object();</w:t>
      </w:r>
    </w:p>
    <w:p w14:paraId="71142B65" w14:textId="77777777" w:rsidR="000C504A" w:rsidRPr="00C5161C" w:rsidRDefault="000C504A" w:rsidP="000C504A">
      <w:pPr>
        <w:pStyle w:val="PCode"/>
      </w:pPr>
      <w:r w:rsidRPr="00C5161C">
        <w:t>p1.prenom = "Juliette";</w:t>
      </w:r>
    </w:p>
    <w:p w14:paraId="2DD1B6A8" w14:textId="77777777" w:rsidR="000C504A" w:rsidRPr="00C5161C" w:rsidRDefault="000C504A" w:rsidP="000C504A">
      <w:pPr>
        <w:pStyle w:val="PCode"/>
      </w:pPr>
      <w:r w:rsidRPr="00C5161C">
        <w:t>p1.nom = "Tartampion";</w:t>
      </w:r>
    </w:p>
    <w:p w14:paraId="61591356" w14:textId="77777777" w:rsidR="000C504A" w:rsidRPr="00C5161C" w:rsidRDefault="000C504A" w:rsidP="000C504A">
      <w:pPr>
        <w:pStyle w:val="PCode"/>
      </w:pPr>
      <w:r w:rsidRPr="00C5161C">
        <w:t>p1.age = 23;</w:t>
      </w:r>
    </w:p>
    <w:p w14:paraId="3147AEF2" w14:textId="77777777" w:rsidR="000C504A" w:rsidRPr="00C5161C" w:rsidRDefault="000C504A" w:rsidP="000C504A">
      <w:pPr>
        <w:pStyle w:val="PCode"/>
      </w:pPr>
      <w:r w:rsidRPr="00C5161C">
        <w:t>console.log(p1);</w:t>
      </w:r>
    </w:p>
    <w:p w14:paraId="260F588D" w14:textId="77777777" w:rsidR="000C504A" w:rsidRPr="00C5161C" w:rsidRDefault="000C504A" w:rsidP="000C504A">
      <w:pPr>
        <w:pStyle w:val="PCode"/>
      </w:pPr>
    </w:p>
    <w:p w14:paraId="35C4DC82" w14:textId="77777777" w:rsidR="000C504A" w:rsidRPr="00C5161C" w:rsidRDefault="000C504A" w:rsidP="000C504A">
      <w:pPr>
        <w:pStyle w:val="PCode"/>
      </w:pPr>
      <w:r w:rsidRPr="00C5161C">
        <w:t>// ajouter deux méthodes</w:t>
      </w:r>
    </w:p>
    <w:p w14:paraId="5C4C4569" w14:textId="77777777" w:rsidR="000C504A" w:rsidRPr="00C5161C" w:rsidRDefault="000C504A" w:rsidP="000C504A">
      <w:pPr>
        <w:pStyle w:val="PCode"/>
      </w:pPr>
    </w:p>
    <w:p w14:paraId="750FB358" w14:textId="77777777" w:rsidR="000C504A" w:rsidRPr="00A94B9A" w:rsidRDefault="000C504A" w:rsidP="000C504A">
      <w:pPr>
        <w:pStyle w:val="PCode"/>
        <w:rPr>
          <w:lang w:val="en-US"/>
        </w:rPr>
      </w:pPr>
      <w:r w:rsidRPr="00A94B9A">
        <w:rPr>
          <w:lang w:val="en-US"/>
        </w:rPr>
        <w:t>p1.toString = function () {</w:t>
      </w:r>
    </w:p>
    <w:p w14:paraId="76602DE1" w14:textId="77777777" w:rsidR="000C504A" w:rsidRPr="00A94B9A" w:rsidRDefault="000C504A" w:rsidP="000C504A">
      <w:pPr>
        <w:pStyle w:val="PCode"/>
        <w:rPr>
          <w:lang w:val="en-US"/>
        </w:rPr>
      </w:pPr>
      <w:r w:rsidRPr="00A94B9A">
        <w:rPr>
          <w:lang w:val="en-US"/>
        </w:rPr>
        <w:t xml:space="preserve">  return this.prenom + " " + this.nom;</w:t>
      </w:r>
    </w:p>
    <w:p w14:paraId="62CCF4C4" w14:textId="77777777" w:rsidR="000C504A" w:rsidRPr="00F55338" w:rsidRDefault="000C504A" w:rsidP="000C504A">
      <w:pPr>
        <w:pStyle w:val="PCode"/>
      </w:pPr>
      <w:r w:rsidRPr="00F55338">
        <w:t>};</w:t>
      </w:r>
    </w:p>
    <w:p w14:paraId="6BD6EFEC" w14:textId="77777777" w:rsidR="000C504A" w:rsidRDefault="000C504A" w:rsidP="000C504A">
      <w:pPr>
        <w:pStyle w:val="Titre3"/>
      </w:pPr>
      <w:bookmarkStart w:id="61" w:name="_Toc72835356"/>
      <w:bookmarkStart w:id="62" w:name="_Toc73344374"/>
      <w:bookmarkStart w:id="63" w:name="_Toc75108017"/>
      <w:r>
        <w:t>Objet Fonction et Prototypage</w:t>
      </w:r>
      <w:bookmarkEnd w:id="61"/>
      <w:bookmarkEnd w:id="62"/>
      <w:bookmarkEnd w:id="63"/>
    </w:p>
    <w:p w14:paraId="2FBF2014" w14:textId="77777777" w:rsidR="000C504A" w:rsidRPr="00F16C2D" w:rsidRDefault="000C504A" w:rsidP="00F16C2D">
      <w:pPr>
        <w:pStyle w:val="PTxtRP"/>
      </w:pPr>
      <w:r w:rsidRPr="00F16C2D">
        <w:t>Ici, on s’approche d’une sorte de classe en java. En effet, on peut définir une fonction comme étant une sorte de classe :</w:t>
      </w:r>
    </w:p>
    <w:p w14:paraId="523E761B" w14:textId="77777777" w:rsidR="000C504A" w:rsidRPr="00A94B9A" w:rsidRDefault="000C504A" w:rsidP="000C504A">
      <w:pPr>
        <w:pStyle w:val="PCode"/>
        <w:rPr>
          <w:lang w:val="en-US"/>
        </w:rPr>
      </w:pPr>
      <w:r w:rsidRPr="00A94B9A">
        <w:rPr>
          <w:lang w:val="en-US"/>
        </w:rPr>
        <w:t>function Personne(prenom, nom, age) {</w:t>
      </w:r>
    </w:p>
    <w:p w14:paraId="4145D7A7" w14:textId="77777777" w:rsidR="000C504A" w:rsidRPr="00A94B9A" w:rsidRDefault="000C504A" w:rsidP="000C504A">
      <w:pPr>
        <w:pStyle w:val="PCode"/>
        <w:rPr>
          <w:lang w:val="en-US"/>
        </w:rPr>
      </w:pPr>
      <w:r w:rsidRPr="00A94B9A">
        <w:rPr>
          <w:lang w:val="en-US"/>
        </w:rPr>
        <w:t xml:space="preserve">  this.prenom = prenom;</w:t>
      </w:r>
    </w:p>
    <w:p w14:paraId="2F6F0673" w14:textId="77777777" w:rsidR="000C504A" w:rsidRPr="00A94B9A" w:rsidRDefault="000C504A" w:rsidP="000C504A">
      <w:pPr>
        <w:pStyle w:val="PCode"/>
        <w:rPr>
          <w:lang w:val="en-US"/>
        </w:rPr>
      </w:pPr>
      <w:r w:rsidRPr="00A94B9A">
        <w:rPr>
          <w:lang w:val="en-US"/>
        </w:rPr>
        <w:t xml:space="preserve">  this.nom = nom;</w:t>
      </w:r>
    </w:p>
    <w:p w14:paraId="51572904" w14:textId="77777777" w:rsidR="000C504A" w:rsidRPr="00A94B9A" w:rsidRDefault="000C504A" w:rsidP="000C504A">
      <w:pPr>
        <w:pStyle w:val="PCode"/>
        <w:rPr>
          <w:lang w:val="en-US"/>
        </w:rPr>
      </w:pPr>
      <w:r w:rsidRPr="00A94B9A">
        <w:rPr>
          <w:lang w:val="en-US"/>
        </w:rPr>
        <w:t xml:space="preserve">  this.age = age;</w:t>
      </w:r>
    </w:p>
    <w:p w14:paraId="17CD63FC" w14:textId="77777777" w:rsidR="000C504A" w:rsidRPr="00A94B9A" w:rsidRDefault="000C504A" w:rsidP="000C504A">
      <w:pPr>
        <w:pStyle w:val="PCode"/>
        <w:rPr>
          <w:lang w:val="en-US"/>
        </w:rPr>
      </w:pPr>
    </w:p>
    <w:p w14:paraId="3D8172BE" w14:textId="77777777" w:rsidR="000C504A" w:rsidRPr="00A94B9A" w:rsidRDefault="000C504A" w:rsidP="000C504A">
      <w:pPr>
        <w:pStyle w:val="PCode"/>
        <w:rPr>
          <w:lang w:val="en-US"/>
        </w:rPr>
      </w:pPr>
      <w:r w:rsidRPr="00A94B9A">
        <w:rPr>
          <w:lang w:val="en-US"/>
        </w:rPr>
        <w:t xml:space="preserve">  this.toString = function () {</w:t>
      </w:r>
    </w:p>
    <w:p w14:paraId="2A1BC5B5" w14:textId="77777777" w:rsidR="000C504A" w:rsidRPr="00A94B9A" w:rsidRDefault="000C504A" w:rsidP="000C504A">
      <w:pPr>
        <w:pStyle w:val="PCode"/>
        <w:rPr>
          <w:lang w:val="en-US"/>
        </w:rPr>
      </w:pPr>
      <w:r w:rsidRPr="00A94B9A">
        <w:rPr>
          <w:lang w:val="en-US"/>
        </w:rPr>
        <w:t xml:space="preserve">    return this.prenom + " " + this.nom + " (" + this.age + ")";</w:t>
      </w:r>
    </w:p>
    <w:p w14:paraId="067C6CB3" w14:textId="77777777" w:rsidR="000C504A" w:rsidRPr="00C5161C" w:rsidRDefault="000C504A" w:rsidP="000C504A">
      <w:pPr>
        <w:pStyle w:val="PCode"/>
      </w:pPr>
      <w:r w:rsidRPr="00A94B9A">
        <w:rPr>
          <w:lang w:val="en-US"/>
        </w:rPr>
        <w:t xml:space="preserve">  </w:t>
      </w:r>
      <w:r w:rsidRPr="00C5161C">
        <w:t>};</w:t>
      </w:r>
    </w:p>
    <w:p w14:paraId="6E62CE7D" w14:textId="77777777" w:rsidR="000C504A" w:rsidRPr="00C5161C" w:rsidRDefault="000C504A" w:rsidP="000C504A">
      <w:pPr>
        <w:pStyle w:val="PCode"/>
      </w:pPr>
      <w:r w:rsidRPr="00C5161C">
        <w:t>}</w:t>
      </w:r>
    </w:p>
    <w:p w14:paraId="5F988BD7" w14:textId="77777777" w:rsidR="000C504A" w:rsidRPr="00F16C2D" w:rsidRDefault="000C504A" w:rsidP="00F16C2D">
      <w:pPr>
        <w:pStyle w:val="PTxtRP"/>
      </w:pPr>
      <w:r w:rsidRPr="00F16C2D">
        <w:t>Et créer des objets à partir de cette classe comme ceci :</w:t>
      </w:r>
    </w:p>
    <w:p w14:paraId="7A39AFD0" w14:textId="77777777" w:rsidR="000C504A" w:rsidRPr="00C5161C" w:rsidRDefault="000C504A" w:rsidP="000C504A">
      <w:pPr>
        <w:pStyle w:val="PCode"/>
      </w:pPr>
      <w:r w:rsidRPr="00C5161C">
        <w:t>let p1 = new Personne("JuJu", "Tartampion", 40);</w:t>
      </w:r>
    </w:p>
    <w:p w14:paraId="121AB04F" w14:textId="77777777" w:rsidR="000C504A" w:rsidRPr="00F16C2D" w:rsidRDefault="000C504A" w:rsidP="00F16C2D">
      <w:pPr>
        <w:pStyle w:val="PTxtRP"/>
      </w:pPr>
      <w:r w:rsidRPr="00F16C2D">
        <w:t>Le problème avec cette fonction, c’est que la surcharge ToString est dupliquée pour chaque objet de cette classe :</w:t>
      </w:r>
    </w:p>
    <w:p w14:paraId="24EA6FFD" w14:textId="77777777" w:rsidR="000C504A" w:rsidRPr="00F16C2D" w:rsidRDefault="000C504A" w:rsidP="00F16C2D">
      <w:pPr>
        <w:pStyle w:val="PTxtRP"/>
      </w:pPr>
      <w:r w:rsidRPr="00F16C2D">
        <w:rPr>
          <w:noProof/>
        </w:rPr>
        <w:drawing>
          <wp:inline distT="0" distB="0" distL="0" distR="0" wp14:anchorId="131802D4" wp14:editId="1B3146E0">
            <wp:extent cx="5306165" cy="1000265"/>
            <wp:effectExtent l="0" t="0" r="0" b="9525"/>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5306165" cy="1000265"/>
                    </a:xfrm>
                    <a:prstGeom prst="rect">
                      <a:avLst/>
                    </a:prstGeom>
                  </pic:spPr>
                </pic:pic>
              </a:graphicData>
            </a:graphic>
          </wp:inline>
        </w:drawing>
      </w:r>
    </w:p>
    <w:p w14:paraId="50D6F39B" w14:textId="77777777" w:rsidR="000C504A" w:rsidRPr="00F16C2D" w:rsidRDefault="000C504A" w:rsidP="00F16C2D">
      <w:pPr>
        <w:pStyle w:val="PTxtRP"/>
      </w:pPr>
      <w:r w:rsidRPr="00F16C2D">
        <w:t>C’est pour ça qu’il est plus judicieux d’utiliser du prototypage pour définir une fonction dans une fonction « classe » en utilisant l’attribut prototype présent dans chaque objet JS:</w:t>
      </w:r>
    </w:p>
    <w:p w14:paraId="614C7213" w14:textId="77777777" w:rsidR="000C504A" w:rsidRPr="00A94B9A" w:rsidRDefault="000C504A" w:rsidP="000C504A">
      <w:pPr>
        <w:pStyle w:val="PCode"/>
        <w:rPr>
          <w:lang w:val="en-US"/>
        </w:rPr>
      </w:pPr>
      <w:r w:rsidRPr="00A94B9A">
        <w:rPr>
          <w:lang w:val="en-US"/>
        </w:rPr>
        <w:t>function Personne(prenom, nom, age) {</w:t>
      </w:r>
    </w:p>
    <w:p w14:paraId="4CC12AE7" w14:textId="77777777" w:rsidR="000C504A" w:rsidRPr="00A94B9A" w:rsidRDefault="000C504A" w:rsidP="000C504A">
      <w:pPr>
        <w:pStyle w:val="PCode"/>
        <w:rPr>
          <w:lang w:val="en-US"/>
        </w:rPr>
      </w:pPr>
      <w:r w:rsidRPr="00A94B9A">
        <w:rPr>
          <w:lang w:val="en-US"/>
        </w:rPr>
        <w:t xml:space="preserve">  this.prenom = prenom;</w:t>
      </w:r>
    </w:p>
    <w:p w14:paraId="2997BE41" w14:textId="77777777" w:rsidR="000C504A" w:rsidRPr="00A94B9A" w:rsidRDefault="000C504A" w:rsidP="000C504A">
      <w:pPr>
        <w:pStyle w:val="PCode"/>
        <w:rPr>
          <w:lang w:val="en-US"/>
        </w:rPr>
      </w:pPr>
      <w:r w:rsidRPr="00A94B9A">
        <w:rPr>
          <w:lang w:val="en-US"/>
        </w:rPr>
        <w:t xml:space="preserve">  this.nom = nom;</w:t>
      </w:r>
    </w:p>
    <w:p w14:paraId="3D6A9164" w14:textId="77777777" w:rsidR="000C504A" w:rsidRPr="00A94B9A" w:rsidRDefault="000C504A" w:rsidP="000C504A">
      <w:pPr>
        <w:pStyle w:val="PCode"/>
        <w:rPr>
          <w:lang w:val="en-US"/>
        </w:rPr>
      </w:pPr>
      <w:r w:rsidRPr="00A94B9A">
        <w:rPr>
          <w:lang w:val="en-US"/>
        </w:rPr>
        <w:t xml:space="preserve">  this.age = age;</w:t>
      </w:r>
    </w:p>
    <w:p w14:paraId="3C5871A2" w14:textId="77777777" w:rsidR="000C504A" w:rsidRPr="00A94B9A" w:rsidRDefault="000C504A" w:rsidP="000C504A">
      <w:pPr>
        <w:pStyle w:val="PCode"/>
        <w:rPr>
          <w:lang w:val="en-US"/>
        </w:rPr>
      </w:pPr>
      <w:r w:rsidRPr="00A94B9A">
        <w:rPr>
          <w:lang w:val="en-US"/>
        </w:rPr>
        <w:t>}</w:t>
      </w:r>
    </w:p>
    <w:p w14:paraId="280C388F" w14:textId="77777777" w:rsidR="000C504A" w:rsidRPr="00A94B9A" w:rsidRDefault="000C504A" w:rsidP="000C504A">
      <w:pPr>
        <w:pStyle w:val="PCode"/>
        <w:rPr>
          <w:lang w:val="en-US"/>
        </w:rPr>
      </w:pPr>
    </w:p>
    <w:p w14:paraId="77E27E38" w14:textId="77777777" w:rsidR="000C504A" w:rsidRPr="00A94B9A" w:rsidRDefault="000C504A" w:rsidP="000C504A">
      <w:pPr>
        <w:pStyle w:val="PCode"/>
        <w:rPr>
          <w:lang w:val="en-US"/>
        </w:rPr>
      </w:pPr>
      <w:r w:rsidRPr="00A94B9A">
        <w:rPr>
          <w:lang w:val="en-US"/>
        </w:rPr>
        <w:t>Personne.prototype.toString = function() {</w:t>
      </w:r>
    </w:p>
    <w:p w14:paraId="471113FE" w14:textId="77777777" w:rsidR="000C504A" w:rsidRPr="00A94B9A" w:rsidRDefault="000C504A" w:rsidP="000C504A">
      <w:pPr>
        <w:pStyle w:val="PCode"/>
        <w:rPr>
          <w:lang w:val="en-US"/>
        </w:rPr>
      </w:pPr>
      <w:r w:rsidRPr="00A94B9A">
        <w:rPr>
          <w:lang w:val="en-US"/>
        </w:rPr>
        <w:t xml:space="preserve">  return this.nom + " " + this.prenom + " (" + this.age + ")";</w:t>
      </w:r>
    </w:p>
    <w:p w14:paraId="7538D59B" w14:textId="77777777" w:rsidR="000C504A" w:rsidRPr="00C5161C" w:rsidRDefault="000C504A" w:rsidP="000C504A">
      <w:pPr>
        <w:pStyle w:val="PCode"/>
      </w:pPr>
      <w:r w:rsidRPr="00C5161C">
        <w:t>};</w:t>
      </w:r>
    </w:p>
    <w:p w14:paraId="20678F73" w14:textId="77777777" w:rsidR="000C504A" w:rsidRPr="00F16C2D" w:rsidRDefault="000C504A" w:rsidP="00F16C2D">
      <w:pPr>
        <w:pStyle w:val="PTxtRP"/>
      </w:pPr>
      <w:r w:rsidRPr="00F16C2D">
        <w:t>Ainsi, la fonction fait maintenant partie de la « classe » et n’est plus dupliquée entre les objets :</w:t>
      </w:r>
    </w:p>
    <w:p w14:paraId="3FF6F73C" w14:textId="77777777" w:rsidR="000C504A" w:rsidRPr="00F16C2D" w:rsidRDefault="000C504A" w:rsidP="00F16C2D">
      <w:pPr>
        <w:pStyle w:val="PTxtRP"/>
      </w:pPr>
      <w:r w:rsidRPr="00F16C2D">
        <w:rPr>
          <w:noProof/>
        </w:rPr>
        <w:drawing>
          <wp:inline distT="0" distB="0" distL="0" distR="0" wp14:anchorId="4C78BA45" wp14:editId="4E8EBA10">
            <wp:extent cx="4544059" cy="485843"/>
            <wp:effectExtent l="0" t="0" r="0" b="9525"/>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4544059" cy="485843"/>
                    </a:xfrm>
                    <a:prstGeom prst="rect">
                      <a:avLst/>
                    </a:prstGeom>
                  </pic:spPr>
                </pic:pic>
              </a:graphicData>
            </a:graphic>
          </wp:inline>
        </w:drawing>
      </w:r>
    </w:p>
    <w:p w14:paraId="00778514" w14:textId="77777777" w:rsidR="000C504A" w:rsidRDefault="000C504A" w:rsidP="000C504A">
      <w:pPr>
        <w:pStyle w:val="Titre2"/>
      </w:pPr>
      <w:bookmarkStart w:id="64" w:name="_Toc72835357"/>
      <w:bookmarkStart w:id="65" w:name="_Toc73344375"/>
      <w:bookmarkStart w:id="66" w:name="_Toc75108018"/>
      <w:r>
        <w:t>Exercice 10 – POO</w:t>
      </w:r>
      <w:bookmarkEnd w:id="64"/>
      <w:bookmarkEnd w:id="65"/>
      <w:bookmarkEnd w:id="66"/>
    </w:p>
    <w:p w14:paraId="0439004C" w14:textId="77777777" w:rsidR="000C504A" w:rsidRDefault="000C504A" w:rsidP="000C504A">
      <w:pPr>
        <w:pStyle w:val="Titre3"/>
      </w:pPr>
      <w:bookmarkStart w:id="67" w:name="_Toc72835358"/>
      <w:bookmarkStart w:id="68" w:name="_Toc73344376"/>
      <w:bookmarkStart w:id="69" w:name="_Toc75108019"/>
      <w:r>
        <w:t>Fonctions privées</w:t>
      </w:r>
      <w:bookmarkEnd w:id="67"/>
      <w:bookmarkEnd w:id="68"/>
      <w:bookmarkEnd w:id="69"/>
    </w:p>
    <w:p w14:paraId="19CD27A6" w14:textId="77777777" w:rsidR="000C504A" w:rsidRPr="00F16C2D" w:rsidRDefault="000C504A" w:rsidP="00F16C2D">
      <w:pPr>
        <w:pStyle w:val="PTxtRP"/>
      </w:pPr>
      <w:r w:rsidRPr="00F16C2D">
        <w:t>En javascript, les fonctions précédées d’un _ sont considérées comme privées et ne peuvent donc par définition pas être utilisées par un autre fichier que celui où cette dite fonction se trouve :</w:t>
      </w:r>
    </w:p>
    <w:p w14:paraId="6E76C794" w14:textId="77777777" w:rsidR="000C504A" w:rsidRPr="00F55338" w:rsidRDefault="000C504A" w:rsidP="000C504A">
      <w:pPr>
        <w:pStyle w:val="PCode"/>
      </w:pPr>
      <w:r w:rsidRPr="00F55338">
        <w:t>Function _toString (){</w:t>
      </w:r>
    </w:p>
    <w:p w14:paraId="5DD36325" w14:textId="77777777" w:rsidR="000C504A" w:rsidRPr="00F55338" w:rsidRDefault="000C504A" w:rsidP="000C504A">
      <w:pPr>
        <w:pStyle w:val="PCode"/>
      </w:pPr>
      <w:r w:rsidRPr="00F55338">
        <w:t>}</w:t>
      </w:r>
    </w:p>
    <w:p w14:paraId="118F6187" w14:textId="77777777" w:rsidR="000C504A" w:rsidRDefault="000C504A" w:rsidP="000C504A">
      <w:pPr>
        <w:pStyle w:val="Titre3"/>
      </w:pPr>
      <w:bookmarkStart w:id="70" w:name="_Toc72835359"/>
      <w:bookmarkStart w:id="71" w:name="_Toc73344377"/>
      <w:bookmarkStart w:id="72" w:name="_Toc75108020"/>
      <w:r>
        <w:t>Démarrer un à la fin du chargement</w:t>
      </w:r>
      <w:bookmarkEnd w:id="70"/>
      <w:bookmarkEnd w:id="71"/>
      <w:bookmarkEnd w:id="72"/>
    </w:p>
    <w:p w14:paraId="449D3EC6" w14:textId="77777777" w:rsidR="000C504A" w:rsidRPr="00F16C2D" w:rsidRDefault="000C504A" w:rsidP="00F16C2D">
      <w:pPr>
        <w:pStyle w:val="PTxtRP"/>
      </w:pPr>
      <w:r w:rsidRPr="00F16C2D">
        <w:t>On utilise l’attribut document.readyState pour savoir si le document a fini son chargement :</w:t>
      </w:r>
    </w:p>
    <w:p w14:paraId="5F7E1DC0" w14:textId="77777777" w:rsidR="000C504A" w:rsidRPr="006C0811" w:rsidRDefault="000C504A" w:rsidP="000C504A">
      <w:pPr>
        <w:pStyle w:val="PCode"/>
        <w:rPr>
          <w:lang w:val="en-US"/>
        </w:rPr>
      </w:pPr>
      <w:r w:rsidRPr="006C0811">
        <w:rPr>
          <w:lang w:val="en-US"/>
        </w:rPr>
        <w:t>document.onreadystatechange = function () {</w:t>
      </w:r>
    </w:p>
    <w:p w14:paraId="04483734" w14:textId="77777777" w:rsidR="000C504A" w:rsidRPr="006C0811" w:rsidRDefault="000C504A" w:rsidP="000C504A">
      <w:pPr>
        <w:pStyle w:val="PCode"/>
        <w:rPr>
          <w:lang w:val="en-US"/>
        </w:rPr>
      </w:pPr>
      <w:r w:rsidRPr="006C0811">
        <w:rPr>
          <w:lang w:val="en-US"/>
        </w:rPr>
        <w:t xml:space="preserve">  if (document.readyState === "complete") {</w:t>
      </w:r>
    </w:p>
    <w:p w14:paraId="617A814F" w14:textId="77777777" w:rsidR="000C504A" w:rsidRPr="00F55338" w:rsidRDefault="000C504A" w:rsidP="000C504A">
      <w:pPr>
        <w:pStyle w:val="PCode"/>
      </w:pPr>
      <w:r w:rsidRPr="006C0811">
        <w:rPr>
          <w:lang w:val="en-US"/>
        </w:rPr>
        <w:t xml:space="preserve">    </w:t>
      </w:r>
      <w:r w:rsidRPr="00F55338">
        <w:t>_afficherPersonnes();</w:t>
      </w:r>
    </w:p>
    <w:p w14:paraId="33BF8F1D" w14:textId="77777777" w:rsidR="000C504A" w:rsidRPr="00F55338" w:rsidRDefault="000C504A" w:rsidP="000C504A">
      <w:pPr>
        <w:pStyle w:val="PCode"/>
      </w:pPr>
      <w:r w:rsidRPr="00F55338">
        <w:t xml:space="preserve">  }</w:t>
      </w:r>
    </w:p>
    <w:p w14:paraId="56E21616" w14:textId="77777777" w:rsidR="000C504A" w:rsidRPr="00F55338" w:rsidRDefault="000C504A" w:rsidP="000C504A">
      <w:pPr>
        <w:pStyle w:val="PCode"/>
      </w:pPr>
      <w:r w:rsidRPr="00F55338">
        <w:t>};</w:t>
      </w:r>
    </w:p>
    <w:p w14:paraId="3A763FEE" w14:textId="77777777" w:rsidR="000C504A" w:rsidRDefault="000C504A" w:rsidP="000C504A">
      <w:pPr>
        <w:pStyle w:val="Titre3"/>
      </w:pPr>
      <w:bookmarkStart w:id="73" w:name="_Toc72835360"/>
      <w:bookmarkStart w:id="74" w:name="_Toc73344378"/>
      <w:bookmarkStart w:id="75" w:name="_Toc75108021"/>
      <w:r>
        <w:t>Différence entre =, == et ===</w:t>
      </w:r>
      <w:bookmarkEnd w:id="73"/>
      <w:bookmarkEnd w:id="74"/>
      <w:bookmarkEnd w:id="75"/>
    </w:p>
    <w:p w14:paraId="657F638D" w14:textId="77777777" w:rsidR="000C504A" w:rsidRPr="00F16C2D" w:rsidRDefault="000C504A" w:rsidP="00F16C2D">
      <w:pPr>
        <w:pStyle w:val="PTxtRP"/>
      </w:pPr>
      <w:r w:rsidRPr="00F16C2D">
        <w:t>Un seul = permet d’assigner une valeur à une variable. Exemple :</w:t>
      </w:r>
    </w:p>
    <w:p w14:paraId="631B0D1C" w14:textId="77777777" w:rsidR="000C504A" w:rsidRPr="00C5161C" w:rsidRDefault="000C504A" w:rsidP="000C504A">
      <w:pPr>
        <w:pStyle w:val="PCode"/>
      </w:pPr>
      <w:r w:rsidRPr="00C5161C">
        <w:t>Let a = 12;</w:t>
      </w:r>
    </w:p>
    <w:p w14:paraId="1FD2D2CD" w14:textId="77777777" w:rsidR="000C504A" w:rsidRPr="00F16C2D" w:rsidRDefault="000C504A" w:rsidP="00F16C2D">
      <w:pPr>
        <w:pStyle w:val="PTxtRP"/>
      </w:pPr>
      <w:r w:rsidRPr="00F16C2D">
        <w:t>Deux = permettent de comparer deux éléments, peu importe leur type :</w:t>
      </w:r>
    </w:p>
    <w:p w14:paraId="75EDBDF6" w14:textId="77777777" w:rsidR="000C504A" w:rsidRPr="00F16C2D" w:rsidRDefault="000C504A" w:rsidP="00F16C2D">
      <w:pPr>
        <w:pStyle w:val="PTxtRP"/>
      </w:pPr>
      <w:r w:rsidRPr="00F16C2D">
        <w:rPr>
          <w:noProof/>
        </w:rPr>
        <w:drawing>
          <wp:inline distT="0" distB="0" distL="0" distR="0" wp14:anchorId="5484DF36" wp14:editId="08740DEF">
            <wp:extent cx="952633" cy="447737"/>
            <wp:effectExtent l="0" t="0" r="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stretch>
                      <a:fillRect/>
                    </a:stretch>
                  </pic:blipFill>
                  <pic:spPr>
                    <a:xfrm>
                      <a:off x="0" y="0"/>
                      <a:ext cx="952633" cy="447737"/>
                    </a:xfrm>
                    <a:prstGeom prst="rect">
                      <a:avLst/>
                    </a:prstGeom>
                  </pic:spPr>
                </pic:pic>
              </a:graphicData>
            </a:graphic>
          </wp:inline>
        </w:drawing>
      </w:r>
    </w:p>
    <w:p w14:paraId="3C9D8F1D" w14:textId="77777777" w:rsidR="000C504A" w:rsidRPr="00F16C2D" w:rsidRDefault="000C504A" w:rsidP="00F16C2D">
      <w:pPr>
        <w:pStyle w:val="PTxtRP"/>
      </w:pPr>
      <w:r w:rsidRPr="00F16C2D">
        <w:t>Trois = permettent de comparer deux éléments, mais qui sont strictement identiques :</w:t>
      </w:r>
    </w:p>
    <w:p w14:paraId="0388120C" w14:textId="77777777" w:rsidR="000C504A" w:rsidRPr="00F16C2D" w:rsidRDefault="000C504A" w:rsidP="00F16C2D">
      <w:pPr>
        <w:pStyle w:val="PTxtRP"/>
      </w:pPr>
      <w:r w:rsidRPr="00F16C2D">
        <w:rPr>
          <w:noProof/>
        </w:rPr>
        <w:drawing>
          <wp:inline distT="0" distB="0" distL="0" distR="0" wp14:anchorId="67475234" wp14:editId="36298090">
            <wp:extent cx="914528" cy="333422"/>
            <wp:effectExtent l="0" t="0" r="0" b="9525"/>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6"/>
                    <a:stretch>
                      <a:fillRect/>
                    </a:stretch>
                  </pic:blipFill>
                  <pic:spPr>
                    <a:xfrm>
                      <a:off x="0" y="0"/>
                      <a:ext cx="914528" cy="333422"/>
                    </a:xfrm>
                    <a:prstGeom prst="rect">
                      <a:avLst/>
                    </a:prstGeom>
                  </pic:spPr>
                </pic:pic>
              </a:graphicData>
            </a:graphic>
          </wp:inline>
        </w:drawing>
      </w:r>
    </w:p>
    <w:p w14:paraId="162906EA" w14:textId="77777777" w:rsidR="000C504A" w:rsidRPr="00F16C2D" w:rsidRDefault="000C504A" w:rsidP="00F16C2D">
      <w:pPr>
        <w:pStyle w:val="PTxtRP"/>
      </w:pPr>
      <w:r w:rsidRPr="00F16C2D">
        <w:rPr>
          <w:noProof/>
        </w:rPr>
        <w:drawing>
          <wp:inline distT="0" distB="0" distL="0" distR="0" wp14:anchorId="7135EED3" wp14:editId="3D17FEAD">
            <wp:extent cx="828791" cy="409632"/>
            <wp:effectExtent l="0" t="0" r="9525" b="9525"/>
            <wp:docPr id="15"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a:stretch>
                      <a:fillRect/>
                    </a:stretch>
                  </pic:blipFill>
                  <pic:spPr>
                    <a:xfrm>
                      <a:off x="0" y="0"/>
                      <a:ext cx="828791" cy="409632"/>
                    </a:xfrm>
                    <a:prstGeom prst="rect">
                      <a:avLst/>
                    </a:prstGeom>
                  </pic:spPr>
                </pic:pic>
              </a:graphicData>
            </a:graphic>
          </wp:inline>
        </w:drawing>
      </w:r>
    </w:p>
    <w:p w14:paraId="3EFB0D75" w14:textId="77777777" w:rsidR="000C504A" w:rsidRDefault="000C504A" w:rsidP="000C504A">
      <w:pPr>
        <w:pStyle w:val="CCouleur"/>
      </w:pPr>
      <w:bookmarkStart w:id="76" w:name="_Toc72835361"/>
      <w:r>
        <w:t>Enlever et/ou ajouter des éléments à un tableau</w:t>
      </w:r>
      <w:bookmarkEnd w:id="76"/>
    </w:p>
    <w:p w14:paraId="40402229" w14:textId="77777777" w:rsidR="000C504A" w:rsidRPr="00F16C2D" w:rsidRDefault="000C504A" w:rsidP="00F16C2D">
      <w:pPr>
        <w:pStyle w:val="PTxtRP"/>
      </w:pPr>
      <w:r w:rsidRPr="00F16C2D">
        <w:t>On utilise pour supprimer splice :</w:t>
      </w:r>
    </w:p>
    <w:p w14:paraId="776B64DE" w14:textId="77777777" w:rsidR="000C504A" w:rsidRPr="00C5161C" w:rsidRDefault="000C504A" w:rsidP="000C504A">
      <w:pPr>
        <w:pStyle w:val="PCode"/>
      </w:pPr>
      <w:r w:rsidRPr="00C5161C">
        <w:t>Syntaxe : tab.splice(indexDepart, nombreElementsASupprimer);</w:t>
      </w:r>
    </w:p>
    <w:p w14:paraId="6E09A104" w14:textId="77777777" w:rsidR="000C504A" w:rsidRPr="00F16C2D" w:rsidRDefault="000C504A" w:rsidP="00F16C2D">
      <w:pPr>
        <w:pStyle w:val="PTxtRP"/>
      </w:pPr>
      <w:r w:rsidRPr="00F16C2D">
        <w:t>Et on utilise push pour insérer :</w:t>
      </w:r>
    </w:p>
    <w:p w14:paraId="027306C6" w14:textId="77777777" w:rsidR="000C504A" w:rsidRPr="00F55338" w:rsidRDefault="000C504A" w:rsidP="000C504A">
      <w:pPr>
        <w:pStyle w:val="PCode"/>
      </w:pPr>
      <w:r w:rsidRPr="00F55338">
        <w:t>Syntaxe : tab.push(objet);</w:t>
      </w:r>
    </w:p>
    <w:p w14:paraId="11D79833" w14:textId="77777777" w:rsidR="000C504A" w:rsidRDefault="000C504A" w:rsidP="000C504A">
      <w:pPr>
        <w:pStyle w:val="Titre2"/>
      </w:pPr>
      <w:bookmarkStart w:id="77" w:name="_Toc73344379"/>
      <w:bookmarkStart w:id="78" w:name="_Toc75108022"/>
      <w:r>
        <w:t>Exercice 11 – Classes</w:t>
      </w:r>
      <w:bookmarkEnd w:id="77"/>
      <w:bookmarkEnd w:id="78"/>
    </w:p>
    <w:p w14:paraId="16F68DD6" w14:textId="77777777" w:rsidR="000C504A" w:rsidRPr="00F16C2D" w:rsidRDefault="000C504A" w:rsidP="00F16C2D">
      <w:pPr>
        <w:pStyle w:val="PTxtRP"/>
      </w:pPr>
      <w:r w:rsidRPr="00F16C2D">
        <w:t>Pour faire une classe en JS, on utilise le mot-clé class :</w:t>
      </w:r>
    </w:p>
    <w:p w14:paraId="0BAC02CB" w14:textId="77777777" w:rsidR="000C504A" w:rsidRPr="00C5161C" w:rsidRDefault="000C504A" w:rsidP="000C504A">
      <w:pPr>
        <w:pStyle w:val="PCode"/>
      </w:pPr>
      <w:r w:rsidRPr="00C5161C">
        <w:t>Class Wrk{</w:t>
      </w:r>
    </w:p>
    <w:p w14:paraId="60F3D420" w14:textId="77777777" w:rsidR="000C504A" w:rsidRPr="00C5161C" w:rsidRDefault="000C504A" w:rsidP="000C504A">
      <w:pPr>
        <w:pStyle w:val="PCode"/>
      </w:pPr>
      <w:r w:rsidRPr="00C5161C">
        <w:t>}</w:t>
      </w:r>
    </w:p>
    <w:p w14:paraId="051DBA2D" w14:textId="77777777" w:rsidR="000C504A" w:rsidRPr="00F16C2D" w:rsidRDefault="000C504A" w:rsidP="00F16C2D">
      <w:pPr>
        <w:pStyle w:val="PTxtRP"/>
      </w:pPr>
      <w:r w:rsidRPr="00F16C2D">
        <w:t>Ensuite, on peut déclarer le constructeur comme suit :</w:t>
      </w:r>
    </w:p>
    <w:p w14:paraId="607C0F10" w14:textId="77777777" w:rsidR="000C504A" w:rsidRPr="00A94B9A" w:rsidRDefault="000C504A" w:rsidP="000C504A">
      <w:pPr>
        <w:pStyle w:val="PCode"/>
        <w:rPr>
          <w:lang w:val="en-US"/>
        </w:rPr>
      </w:pPr>
      <w:r w:rsidRPr="00A94B9A">
        <w:rPr>
          <w:lang w:val="en-US"/>
        </w:rPr>
        <w:t>class Personne {</w:t>
      </w:r>
    </w:p>
    <w:p w14:paraId="125AB3EE" w14:textId="77777777" w:rsidR="000C504A" w:rsidRPr="00A94B9A" w:rsidRDefault="000C504A" w:rsidP="000C504A">
      <w:pPr>
        <w:pStyle w:val="PCode"/>
        <w:rPr>
          <w:lang w:val="en-US"/>
        </w:rPr>
      </w:pPr>
      <w:r w:rsidRPr="00A94B9A">
        <w:rPr>
          <w:lang w:val="en-US"/>
        </w:rPr>
        <w:t xml:space="preserve">   constructor(prenom, nom, age) {</w:t>
      </w:r>
    </w:p>
    <w:p w14:paraId="3CB56024" w14:textId="77777777" w:rsidR="000C504A" w:rsidRPr="00A94B9A" w:rsidRDefault="000C504A" w:rsidP="000C504A">
      <w:pPr>
        <w:pStyle w:val="PCode"/>
        <w:rPr>
          <w:lang w:val="en-US"/>
        </w:rPr>
      </w:pPr>
      <w:r w:rsidRPr="00A94B9A">
        <w:rPr>
          <w:lang w:val="en-US"/>
        </w:rPr>
        <w:t xml:space="preserve">     this.prenom = prenom;</w:t>
      </w:r>
    </w:p>
    <w:p w14:paraId="15362524" w14:textId="77777777" w:rsidR="000C504A" w:rsidRPr="00A94B9A" w:rsidRDefault="000C504A" w:rsidP="000C504A">
      <w:pPr>
        <w:pStyle w:val="PCode"/>
        <w:rPr>
          <w:lang w:val="en-US"/>
        </w:rPr>
      </w:pPr>
      <w:r w:rsidRPr="00A94B9A">
        <w:rPr>
          <w:lang w:val="en-US"/>
        </w:rPr>
        <w:t xml:space="preserve">     this.nom = nom;</w:t>
      </w:r>
    </w:p>
    <w:p w14:paraId="593B844F" w14:textId="77777777" w:rsidR="000C504A" w:rsidRPr="00A94B9A" w:rsidRDefault="000C504A" w:rsidP="000C504A">
      <w:pPr>
        <w:pStyle w:val="PCode"/>
        <w:rPr>
          <w:lang w:val="fr-CH"/>
        </w:rPr>
      </w:pPr>
      <w:r w:rsidRPr="00A94B9A">
        <w:rPr>
          <w:lang w:val="en-US"/>
        </w:rPr>
        <w:t xml:space="preserve">     </w:t>
      </w:r>
      <w:r w:rsidRPr="00A94B9A">
        <w:rPr>
          <w:lang w:val="fr-CH"/>
        </w:rPr>
        <w:t>this.age = age;</w:t>
      </w:r>
    </w:p>
    <w:p w14:paraId="5B4FA74F" w14:textId="77777777" w:rsidR="000C504A" w:rsidRPr="00C5161C" w:rsidRDefault="000C504A" w:rsidP="000C504A">
      <w:pPr>
        <w:pStyle w:val="PCode"/>
      </w:pPr>
      <w:r w:rsidRPr="00C5161C">
        <w:t>}</w:t>
      </w:r>
    </w:p>
    <w:p w14:paraId="19D26F06" w14:textId="77777777" w:rsidR="000C504A" w:rsidRPr="00F16C2D" w:rsidRDefault="000C504A" w:rsidP="00F16C2D">
      <w:pPr>
        <w:pStyle w:val="PTxtRP"/>
      </w:pPr>
      <w:r w:rsidRPr="00F16C2D">
        <w:t>Le plus important avec les classes en JS, c’est de toujours utiliser this.objet quand on fait référence à quelque chose de la même classe.</w:t>
      </w:r>
    </w:p>
    <w:p w14:paraId="38F9ED2E" w14:textId="77777777" w:rsidR="000C504A" w:rsidRPr="00F16C2D" w:rsidRDefault="000C504A" w:rsidP="00F16C2D">
      <w:pPr>
        <w:pStyle w:val="PTxtRP"/>
      </w:pPr>
      <w:r w:rsidRPr="00F16C2D">
        <w:t>Les méthodes s’indiquent comme ceci :</w:t>
      </w:r>
    </w:p>
    <w:p w14:paraId="670CD9CC" w14:textId="77777777" w:rsidR="000C504A" w:rsidRPr="00A94B9A" w:rsidRDefault="000C504A" w:rsidP="000C504A">
      <w:pPr>
        <w:pStyle w:val="PCode"/>
        <w:rPr>
          <w:lang w:val="en-US"/>
        </w:rPr>
      </w:pPr>
      <w:r w:rsidRPr="00A94B9A">
        <w:rPr>
          <w:lang w:val="en-US"/>
        </w:rPr>
        <w:t>class Personne {</w:t>
      </w:r>
    </w:p>
    <w:p w14:paraId="730C4A03" w14:textId="77777777" w:rsidR="000C504A" w:rsidRPr="00A94B9A" w:rsidRDefault="000C504A" w:rsidP="000C504A">
      <w:pPr>
        <w:pStyle w:val="PCode"/>
        <w:rPr>
          <w:lang w:val="en-US"/>
        </w:rPr>
      </w:pPr>
      <w:r w:rsidRPr="00A94B9A">
        <w:rPr>
          <w:lang w:val="en-US"/>
        </w:rPr>
        <w:t xml:space="preserve">    constructor(prenom, nom, age){</w:t>
      </w:r>
    </w:p>
    <w:p w14:paraId="39804C4D" w14:textId="77777777" w:rsidR="000C504A" w:rsidRPr="00A94B9A" w:rsidRDefault="000C504A" w:rsidP="000C504A">
      <w:pPr>
        <w:pStyle w:val="PCode"/>
        <w:rPr>
          <w:lang w:val="en-US"/>
        </w:rPr>
      </w:pPr>
      <w:r w:rsidRPr="00A94B9A">
        <w:rPr>
          <w:lang w:val="en-US"/>
        </w:rPr>
        <w:t xml:space="preserve">        this.prenom = prenom ; </w:t>
      </w:r>
    </w:p>
    <w:p w14:paraId="09FBFF84" w14:textId="77777777" w:rsidR="000C504A" w:rsidRPr="00A94B9A" w:rsidRDefault="000C504A" w:rsidP="000C504A">
      <w:pPr>
        <w:pStyle w:val="PCode"/>
        <w:rPr>
          <w:lang w:val="en-US"/>
        </w:rPr>
      </w:pPr>
      <w:r w:rsidRPr="00A94B9A">
        <w:rPr>
          <w:lang w:val="en-US"/>
        </w:rPr>
        <w:t xml:space="preserve">        this.nom = nom;</w:t>
      </w:r>
    </w:p>
    <w:p w14:paraId="238620C1" w14:textId="77777777" w:rsidR="000C504A" w:rsidRPr="00A94B9A" w:rsidRDefault="000C504A" w:rsidP="000C504A">
      <w:pPr>
        <w:pStyle w:val="PCode"/>
        <w:rPr>
          <w:lang w:val="en-US"/>
        </w:rPr>
      </w:pPr>
      <w:r w:rsidRPr="00A94B9A">
        <w:rPr>
          <w:lang w:val="en-US"/>
        </w:rPr>
        <w:t xml:space="preserve">        this.age = age; </w:t>
      </w:r>
    </w:p>
    <w:p w14:paraId="6BA34F9F" w14:textId="77777777" w:rsidR="000C504A" w:rsidRPr="00A94B9A" w:rsidRDefault="000C504A" w:rsidP="000C504A">
      <w:pPr>
        <w:pStyle w:val="PCode"/>
        <w:rPr>
          <w:lang w:val="en-US"/>
        </w:rPr>
      </w:pPr>
      <w:r w:rsidRPr="00A94B9A">
        <w:rPr>
          <w:lang w:val="en-US"/>
        </w:rPr>
        <w:t xml:space="preserve">    };</w:t>
      </w:r>
    </w:p>
    <w:p w14:paraId="733279D9" w14:textId="77777777" w:rsidR="000C504A" w:rsidRPr="00A94B9A" w:rsidRDefault="000C504A" w:rsidP="000C504A">
      <w:pPr>
        <w:pStyle w:val="PCode"/>
        <w:rPr>
          <w:lang w:val="en-US"/>
        </w:rPr>
      </w:pPr>
      <w:r w:rsidRPr="00A94B9A">
        <w:rPr>
          <w:lang w:val="en-US"/>
        </w:rPr>
        <w:t xml:space="preserve">    toString() {</w:t>
      </w:r>
    </w:p>
    <w:p w14:paraId="72797A08" w14:textId="77777777" w:rsidR="000C504A" w:rsidRPr="00A94B9A" w:rsidRDefault="000C504A" w:rsidP="000C504A">
      <w:pPr>
        <w:pStyle w:val="PCode"/>
        <w:rPr>
          <w:lang w:val="en-US"/>
        </w:rPr>
      </w:pPr>
      <w:r w:rsidRPr="00A94B9A">
        <w:rPr>
          <w:lang w:val="en-US"/>
        </w:rPr>
        <w:t xml:space="preserve">        return this.nom + " " + this.prenom + " (" + this.age + ")";</w:t>
      </w:r>
    </w:p>
    <w:p w14:paraId="394B7D04" w14:textId="77777777" w:rsidR="000C504A" w:rsidRPr="00C5161C" w:rsidRDefault="000C504A" w:rsidP="000C504A">
      <w:pPr>
        <w:pStyle w:val="PCode"/>
      </w:pPr>
      <w:r w:rsidRPr="00A94B9A">
        <w:rPr>
          <w:lang w:val="en-US"/>
        </w:rPr>
        <w:t xml:space="preserve">    </w:t>
      </w:r>
      <w:r w:rsidRPr="00C5161C">
        <w:t xml:space="preserve">}; </w:t>
      </w:r>
    </w:p>
    <w:p w14:paraId="2007E2E3" w14:textId="77777777" w:rsidR="000C504A" w:rsidRPr="00C5161C" w:rsidRDefault="000C504A" w:rsidP="000C504A">
      <w:pPr>
        <w:pStyle w:val="PCode"/>
      </w:pPr>
      <w:r w:rsidRPr="00C5161C">
        <w:t>}</w:t>
      </w:r>
    </w:p>
    <w:p w14:paraId="6997EF89" w14:textId="77777777" w:rsidR="000C504A" w:rsidRPr="00F16C2D" w:rsidRDefault="000C504A" w:rsidP="00F16C2D">
      <w:pPr>
        <w:pStyle w:val="PTxtRP"/>
      </w:pPr>
      <w:r w:rsidRPr="00F16C2D">
        <w:t>Et les attributs comme-ci :</w:t>
      </w:r>
    </w:p>
    <w:p w14:paraId="04CD4925" w14:textId="77777777" w:rsidR="000C504A" w:rsidRPr="00393142" w:rsidRDefault="000C504A" w:rsidP="00F16C2D">
      <w:pPr>
        <w:pStyle w:val="PCode"/>
        <w:rPr>
          <w:lang w:val="en-US"/>
        </w:rPr>
      </w:pPr>
      <w:r w:rsidRPr="00393142">
        <w:rPr>
          <w:lang w:val="en-US"/>
        </w:rPr>
        <w:t>class Wrk {</w:t>
      </w:r>
    </w:p>
    <w:p w14:paraId="527BB2E8" w14:textId="77777777" w:rsidR="000C504A" w:rsidRPr="00393142" w:rsidRDefault="000C504A" w:rsidP="00F16C2D">
      <w:pPr>
        <w:pStyle w:val="PCode"/>
        <w:rPr>
          <w:lang w:val="en-US"/>
        </w:rPr>
      </w:pPr>
      <w:r w:rsidRPr="00393142">
        <w:rPr>
          <w:lang w:val="en-US"/>
        </w:rPr>
        <w:t xml:space="preserve">  personnes = [</w:t>
      </w:r>
    </w:p>
    <w:p w14:paraId="6E8B5D66" w14:textId="77777777" w:rsidR="000C504A" w:rsidRPr="00393142" w:rsidRDefault="000C504A" w:rsidP="00F16C2D">
      <w:pPr>
        <w:pStyle w:val="PCode"/>
        <w:rPr>
          <w:lang w:val="en-US"/>
        </w:rPr>
      </w:pPr>
      <w:r w:rsidRPr="00393142">
        <w:rPr>
          <w:lang w:val="en-US"/>
        </w:rPr>
        <w:t xml:space="preserve">    new Personne("John", "Doe", 44),</w:t>
      </w:r>
    </w:p>
    <w:p w14:paraId="738AFA34" w14:textId="77777777" w:rsidR="000C504A" w:rsidRPr="00393142" w:rsidRDefault="000C504A" w:rsidP="00F16C2D">
      <w:pPr>
        <w:pStyle w:val="PCode"/>
        <w:rPr>
          <w:lang w:val="en-US"/>
        </w:rPr>
      </w:pPr>
      <w:r w:rsidRPr="00393142">
        <w:rPr>
          <w:lang w:val="en-US"/>
        </w:rPr>
        <w:t xml:space="preserve">    new Personne("Anna", "Smith", 32),</w:t>
      </w:r>
    </w:p>
    <w:p w14:paraId="35AD8950" w14:textId="264FAFB0" w:rsidR="000C504A" w:rsidRPr="00393142" w:rsidRDefault="000C504A" w:rsidP="00F16C2D">
      <w:pPr>
        <w:pStyle w:val="PCode"/>
        <w:rPr>
          <w:lang w:val="en-US"/>
        </w:rPr>
      </w:pPr>
      <w:r w:rsidRPr="00393142">
        <w:rPr>
          <w:lang w:val="en-US"/>
        </w:rPr>
        <w:t xml:space="preserve">    new Personne("Peter", "Jones", 2</w:t>
      </w:r>
      <w:r w:rsidR="00393142">
        <w:rPr>
          <w:lang w:val="en-US"/>
        </w:rPr>
        <w:t>0000</w:t>
      </w:r>
      <w:r w:rsidRPr="00393142">
        <w:rPr>
          <w:lang w:val="en-US"/>
        </w:rPr>
        <w:t>9)</w:t>
      </w:r>
    </w:p>
    <w:p w14:paraId="5D79959B" w14:textId="77777777" w:rsidR="000C504A" w:rsidRPr="00502B23" w:rsidRDefault="000C504A" w:rsidP="00F16C2D">
      <w:pPr>
        <w:pStyle w:val="PCode"/>
        <w:rPr>
          <w:lang w:val="fr-CH"/>
        </w:rPr>
      </w:pPr>
      <w:r w:rsidRPr="00393142">
        <w:rPr>
          <w:lang w:val="en-US"/>
        </w:rPr>
        <w:t xml:space="preserve">  </w:t>
      </w:r>
      <w:r w:rsidRPr="00502B23">
        <w:rPr>
          <w:lang w:val="fr-CH"/>
        </w:rPr>
        <w:t>];</w:t>
      </w:r>
    </w:p>
    <w:p w14:paraId="1C6D4975" w14:textId="77777777" w:rsidR="000C504A" w:rsidRPr="00C5161C" w:rsidRDefault="000C504A" w:rsidP="000C504A">
      <w:pPr>
        <w:pStyle w:val="PCode"/>
      </w:pPr>
      <w:r w:rsidRPr="00C5161C">
        <w:t>}</w:t>
      </w:r>
    </w:p>
    <w:p w14:paraId="27A7C16E" w14:textId="77777777" w:rsidR="000C504A" w:rsidRPr="00F16C2D" w:rsidRDefault="000C504A" w:rsidP="00F16C2D">
      <w:pPr>
        <w:pStyle w:val="PTxtRP"/>
      </w:pPr>
      <w:r w:rsidRPr="00F16C2D">
        <w:t>On peut également faire des attributs privés en les préfixant de #, mais ce n’est pas supporté nativement par tous les browsers (notamment Firefox ou encore Samsung Internet).</w:t>
      </w:r>
    </w:p>
    <w:p w14:paraId="69B46E14" w14:textId="77777777" w:rsidR="000C504A" w:rsidRDefault="000C504A" w:rsidP="000C504A">
      <w:pPr>
        <w:pStyle w:val="Titre3"/>
      </w:pPr>
      <w:bookmarkStart w:id="79" w:name="_Toc73344380"/>
      <w:bookmarkStart w:id="80" w:name="_Toc75108023"/>
      <w:r>
        <w:t>Création d’une classe Ctrl :</w:t>
      </w:r>
      <w:bookmarkEnd w:id="79"/>
      <w:bookmarkEnd w:id="80"/>
    </w:p>
    <w:p w14:paraId="49EFDC4B" w14:textId="77777777" w:rsidR="000C504A" w:rsidRPr="00F16C2D" w:rsidRDefault="000C504A" w:rsidP="00F16C2D">
      <w:pPr>
        <w:pStyle w:val="PTxtRP"/>
      </w:pPr>
      <w:r w:rsidRPr="00F16C2D">
        <w:t>Pour instancier la classe Ctrl, il faut la stocker dans l’objet window de JS. Ainsi, l’html pourra y accéder :</w:t>
      </w:r>
    </w:p>
    <w:p w14:paraId="11E2F9B9" w14:textId="77777777" w:rsidR="000C504A" w:rsidRPr="00C5161C" w:rsidRDefault="000C504A" w:rsidP="000C504A">
      <w:pPr>
        <w:pStyle w:val="PCode"/>
      </w:pPr>
      <w:r w:rsidRPr="00C5161C">
        <w:t>document.onreadystatechange = function () {</w:t>
      </w:r>
    </w:p>
    <w:p w14:paraId="4B92E4D4" w14:textId="77777777" w:rsidR="000C504A" w:rsidRPr="00C5161C" w:rsidRDefault="000C504A" w:rsidP="000C504A">
      <w:pPr>
        <w:pStyle w:val="PCode"/>
      </w:pPr>
      <w:r w:rsidRPr="00C5161C">
        <w:t xml:space="preserve">  if (document.readyState === "complete") {</w:t>
      </w:r>
    </w:p>
    <w:p w14:paraId="5D6182D0" w14:textId="77777777" w:rsidR="000C504A" w:rsidRPr="00A94B9A" w:rsidRDefault="000C504A" w:rsidP="000C504A">
      <w:pPr>
        <w:pStyle w:val="PCode"/>
        <w:rPr>
          <w:lang w:val="en-US"/>
        </w:rPr>
      </w:pPr>
      <w:r w:rsidRPr="00C5161C">
        <w:t xml:space="preserve">    </w:t>
      </w:r>
      <w:r w:rsidRPr="00A94B9A">
        <w:rPr>
          <w:lang w:val="en-US"/>
        </w:rPr>
        <w:t>window.ctrl = new Ctrl();</w:t>
      </w:r>
    </w:p>
    <w:p w14:paraId="00E451B0" w14:textId="77777777" w:rsidR="000C504A" w:rsidRPr="00A94B9A" w:rsidRDefault="000C504A" w:rsidP="000C504A">
      <w:pPr>
        <w:pStyle w:val="PCode"/>
        <w:rPr>
          <w:lang w:val="en-US"/>
        </w:rPr>
      </w:pPr>
      <w:r w:rsidRPr="00A94B9A">
        <w:rPr>
          <w:lang w:val="en-US"/>
        </w:rPr>
        <w:t xml:space="preserve">    ctrl._afficherPersonnes();</w:t>
      </w:r>
    </w:p>
    <w:p w14:paraId="521E8489" w14:textId="77777777" w:rsidR="000C504A" w:rsidRDefault="000C504A" w:rsidP="000C504A">
      <w:pPr>
        <w:pStyle w:val="PCode"/>
      </w:pPr>
      <w:r w:rsidRPr="00A94B9A">
        <w:rPr>
          <w:lang w:val="en-US"/>
        </w:rPr>
        <w:t xml:space="preserve">  </w:t>
      </w:r>
      <w:r>
        <w:t>}</w:t>
      </w:r>
    </w:p>
    <w:p w14:paraId="1C36BFE9" w14:textId="3190B34F" w:rsidR="001A4B9C" w:rsidRPr="001A4B9C" w:rsidRDefault="000C504A" w:rsidP="00F93D3C">
      <w:pPr>
        <w:pStyle w:val="PCode"/>
      </w:pPr>
      <w:r>
        <w:t>};</w:t>
      </w:r>
    </w:p>
    <w:p w14:paraId="5E6DB2F0" w14:textId="77777777" w:rsidR="00F93D3C" w:rsidRDefault="00F93D3C" w:rsidP="00F93D3C">
      <w:pPr>
        <w:pStyle w:val="Titre1"/>
      </w:pPr>
      <w:bookmarkStart w:id="81" w:name="_Toc75108024"/>
      <w:r w:rsidRPr="00691234">
        <w:t>Auto-évaluation et conclusion</w:t>
      </w:r>
      <w:bookmarkEnd w:id="81"/>
    </w:p>
    <w:p w14:paraId="2AEA643B" w14:textId="2E95D38D" w:rsidR="008B2C79" w:rsidRPr="00F93D3C" w:rsidRDefault="00F93D3C" w:rsidP="00F93D3C">
      <w:pPr>
        <w:pStyle w:val="PTxtRP"/>
        <w:rPr>
          <w:lang w:val="fr-CH"/>
        </w:rPr>
      </w:pPr>
      <w:r>
        <w:rPr>
          <w:lang w:val="fr-CH"/>
        </w:rPr>
        <w:t xml:space="preserve">Malheureusement, je n’ai pas su terminer complètement mon projet car c’est un module pour lequel j’éprouve quelques difficultés de compréhension. Il est aussi vrai que mis appart le travail effectué à l’école je ne me suis jamais réellement intéressé de moi-même. Ce module m’a néanmoins beaucoup plu car j’ai pu apprendre de la matière très intéressante. </w:t>
      </w:r>
    </w:p>
    <w:sectPr w:rsidR="008B2C79" w:rsidRPr="00F93D3C" w:rsidSect="00F47A32">
      <w:headerReference w:type="default" r:id="rId38"/>
      <w:footerReference w:type="default" r:id="rId3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28BB22" w14:textId="77777777" w:rsidR="00211120" w:rsidRDefault="00211120" w:rsidP="00F47A32">
      <w:pPr>
        <w:spacing w:after="0" w:line="240" w:lineRule="auto"/>
      </w:pPr>
      <w:r>
        <w:separator/>
      </w:r>
    </w:p>
    <w:p w14:paraId="019FE8D6" w14:textId="77777777" w:rsidR="00211120" w:rsidRDefault="00211120"/>
  </w:endnote>
  <w:endnote w:type="continuationSeparator" w:id="0">
    <w:p w14:paraId="0E3ABA33" w14:textId="77777777" w:rsidR="00211120" w:rsidRDefault="00211120" w:rsidP="00F47A32">
      <w:pPr>
        <w:spacing w:after="0" w:line="240" w:lineRule="auto"/>
      </w:pPr>
      <w:r>
        <w:continuationSeparator/>
      </w:r>
    </w:p>
    <w:p w14:paraId="7E05E9DA" w14:textId="77777777" w:rsidR="00211120" w:rsidRDefault="002111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ource Code Pro Semibold">
    <w:altName w:val="Source Code Pro Semibold"/>
    <w:charset w:val="00"/>
    <w:family w:val="modern"/>
    <w:pitch w:val="fixed"/>
    <w:sig w:usb0="200002F7" w:usb1="020038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998EDB" w14:textId="03DF4E32" w:rsidR="00027586" w:rsidRPr="00063001" w:rsidRDefault="00027586" w:rsidP="006A29EC">
    <w:pPr>
      <w:pStyle w:val="Pieddepage"/>
      <w:pBdr>
        <w:top w:val="single" w:sz="18" w:space="1" w:color="A6A6A6" w:themeColor="background1" w:themeShade="A6"/>
      </w:pBdr>
    </w:pPr>
    <w:r>
      <w:rPr>
        <w:color w:val="808080" w:themeColor="background1" w:themeShade="80"/>
        <w:sz w:val="28"/>
      </w:rPr>
      <w:fldChar w:fldCharType="begin"/>
    </w:r>
    <w:r>
      <w:rPr>
        <w:color w:val="808080" w:themeColor="background1" w:themeShade="80"/>
        <w:sz w:val="28"/>
      </w:rPr>
      <w:instrText xml:space="preserve"> STYLEREF  P_TitreTM  \* MERGEFORMAT </w:instrText>
    </w:r>
    <w:r>
      <w:rPr>
        <w:color w:val="808080" w:themeColor="background1" w:themeShade="80"/>
        <w:sz w:val="28"/>
      </w:rPr>
      <w:fldChar w:fldCharType="separate"/>
    </w:r>
    <w:r w:rsidR="00F93D3C">
      <w:rPr>
        <w:noProof/>
        <w:color w:val="808080" w:themeColor="background1" w:themeShade="80"/>
        <w:sz w:val="28"/>
      </w:rPr>
      <w:t>Table des matières</w:t>
    </w:r>
    <w:r>
      <w:rPr>
        <w:color w:val="808080" w:themeColor="background1" w:themeShade="80"/>
        <w:sz w:val="28"/>
      </w:rPr>
      <w:fldChar w:fldCharType="end"/>
    </w:r>
    <w:r>
      <w:rPr>
        <w:color w:val="808080" w:themeColor="background1" w:themeShade="80"/>
        <w:sz w:val="28"/>
      </w:rPr>
      <w:tab/>
    </w:r>
    <w:r>
      <w:rPr>
        <w:color w:val="808080" w:themeColor="background1" w:themeShade="80"/>
        <w:sz w:val="28"/>
      </w:rPr>
      <w:fldChar w:fldCharType="begin"/>
    </w:r>
    <w:r>
      <w:rPr>
        <w:color w:val="808080" w:themeColor="background1" w:themeShade="80"/>
        <w:sz w:val="28"/>
      </w:rPr>
      <w:instrText xml:space="preserve"> STYLEREF  P_NomAuteur  \* MERGEFORMAT </w:instrText>
    </w:r>
    <w:r>
      <w:rPr>
        <w:color w:val="808080" w:themeColor="background1" w:themeShade="80"/>
        <w:sz w:val="28"/>
      </w:rPr>
      <w:fldChar w:fldCharType="separate"/>
    </w:r>
    <w:r w:rsidR="00F93D3C">
      <w:rPr>
        <w:noProof/>
        <w:color w:val="808080" w:themeColor="background1" w:themeShade="80"/>
        <w:sz w:val="28"/>
      </w:rPr>
      <w:t>Pury Nadir</w:t>
    </w:r>
    <w:r>
      <w:rPr>
        <w:color w:val="808080" w:themeColor="background1" w:themeShade="80"/>
        <w:sz w:val="2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94C72A" w14:textId="3E6CB955" w:rsidR="00027586" w:rsidRPr="00063001" w:rsidRDefault="00027586" w:rsidP="006A29EC">
    <w:pPr>
      <w:pStyle w:val="Pieddepage"/>
      <w:pBdr>
        <w:top w:val="single" w:sz="18" w:space="1" w:color="A6A6A6" w:themeColor="background1" w:themeShade="A6"/>
      </w:pBdr>
    </w:pPr>
    <w:r>
      <w:rPr>
        <w:color w:val="808080" w:themeColor="background1" w:themeShade="80"/>
        <w:sz w:val="28"/>
      </w:rPr>
      <w:t xml:space="preserve">Page </w:t>
    </w:r>
    <w:r>
      <w:rPr>
        <w:color w:val="808080" w:themeColor="background1" w:themeShade="80"/>
        <w:sz w:val="28"/>
      </w:rPr>
      <w:fldChar w:fldCharType="begin"/>
    </w:r>
    <w:r>
      <w:rPr>
        <w:color w:val="808080" w:themeColor="background1" w:themeShade="80"/>
        <w:sz w:val="28"/>
      </w:rPr>
      <w:instrText xml:space="preserve"> PAGE  \* Arabic  \* MERGEFORMAT </w:instrText>
    </w:r>
    <w:r>
      <w:rPr>
        <w:color w:val="808080" w:themeColor="background1" w:themeShade="80"/>
        <w:sz w:val="28"/>
      </w:rPr>
      <w:fldChar w:fldCharType="separate"/>
    </w:r>
    <w:r>
      <w:rPr>
        <w:noProof/>
        <w:color w:val="808080" w:themeColor="background1" w:themeShade="80"/>
        <w:sz w:val="28"/>
      </w:rPr>
      <w:t>3</w:t>
    </w:r>
    <w:r>
      <w:rPr>
        <w:color w:val="808080" w:themeColor="background1" w:themeShade="80"/>
        <w:sz w:val="28"/>
      </w:rPr>
      <w:fldChar w:fldCharType="end"/>
    </w:r>
    <w:r>
      <w:rPr>
        <w:color w:val="808080" w:themeColor="background1" w:themeShade="80"/>
        <w:sz w:val="28"/>
      </w:rPr>
      <w:t xml:space="preserve"> sur </w:t>
    </w:r>
    <w:r>
      <w:rPr>
        <w:color w:val="808080" w:themeColor="background1" w:themeShade="80"/>
        <w:sz w:val="28"/>
      </w:rPr>
      <w:fldChar w:fldCharType="begin"/>
    </w:r>
    <w:r>
      <w:rPr>
        <w:color w:val="808080" w:themeColor="background1" w:themeShade="80"/>
        <w:sz w:val="28"/>
      </w:rPr>
      <w:instrText xml:space="preserve"> NUMPAGES  \* Arabic  \* MERGEFORMAT </w:instrText>
    </w:r>
    <w:r>
      <w:rPr>
        <w:color w:val="808080" w:themeColor="background1" w:themeShade="80"/>
        <w:sz w:val="28"/>
      </w:rPr>
      <w:fldChar w:fldCharType="separate"/>
    </w:r>
    <w:r>
      <w:rPr>
        <w:noProof/>
        <w:color w:val="808080" w:themeColor="background1" w:themeShade="80"/>
        <w:sz w:val="28"/>
      </w:rPr>
      <w:t>3</w:t>
    </w:r>
    <w:r>
      <w:rPr>
        <w:color w:val="808080" w:themeColor="background1" w:themeShade="80"/>
        <w:sz w:val="28"/>
      </w:rPr>
      <w:fldChar w:fldCharType="end"/>
    </w:r>
    <w:r>
      <w:rPr>
        <w:color w:val="808080" w:themeColor="background1" w:themeShade="80"/>
        <w:sz w:val="28"/>
      </w:rPr>
      <w:tab/>
    </w:r>
    <w:r>
      <w:rPr>
        <w:color w:val="808080" w:themeColor="background1" w:themeShade="80"/>
        <w:sz w:val="28"/>
      </w:rPr>
      <w:fldChar w:fldCharType="begin"/>
    </w:r>
    <w:r>
      <w:rPr>
        <w:color w:val="808080" w:themeColor="background1" w:themeShade="80"/>
        <w:sz w:val="28"/>
      </w:rPr>
      <w:instrText xml:space="preserve"> STYLEREF  P_NomAuteur  \* MERGEFORMAT </w:instrText>
    </w:r>
    <w:r>
      <w:rPr>
        <w:color w:val="808080" w:themeColor="background1" w:themeShade="80"/>
        <w:sz w:val="28"/>
      </w:rPr>
      <w:fldChar w:fldCharType="separate"/>
    </w:r>
    <w:r w:rsidR="00F93D3C">
      <w:rPr>
        <w:noProof/>
        <w:color w:val="808080" w:themeColor="background1" w:themeShade="80"/>
        <w:sz w:val="28"/>
      </w:rPr>
      <w:t>Pury Nadir</w:t>
    </w:r>
    <w:r>
      <w:rPr>
        <w:color w:val="808080" w:themeColor="background1" w:themeShade="80"/>
        <w:sz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459171" w14:textId="77777777" w:rsidR="00211120" w:rsidRDefault="00211120" w:rsidP="00F47A32">
      <w:pPr>
        <w:spacing w:after="0" w:line="240" w:lineRule="auto"/>
      </w:pPr>
      <w:r>
        <w:separator/>
      </w:r>
    </w:p>
    <w:p w14:paraId="55E96508" w14:textId="77777777" w:rsidR="00211120" w:rsidRDefault="00211120"/>
  </w:footnote>
  <w:footnote w:type="continuationSeparator" w:id="0">
    <w:p w14:paraId="23645F7E" w14:textId="77777777" w:rsidR="00211120" w:rsidRDefault="00211120" w:rsidP="00F47A32">
      <w:pPr>
        <w:spacing w:after="0" w:line="240" w:lineRule="auto"/>
      </w:pPr>
      <w:r>
        <w:continuationSeparator/>
      </w:r>
    </w:p>
    <w:p w14:paraId="5CB02B6E" w14:textId="77777777" w:rsidR="00211120" w:rsidRDefault="0021112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764F01" w14:textId="16694DC8" w:rsidR="00027586" w:rsidRDefault="00027586">
    <w:pPr>
      <w:pStyle w:val="En-tte"/>
    </w:pPr>
    <w:r>
      <w:rPr>
        <w:noProof/>
        <w:lang w:eastAsia="fr-CH"/>
      </w:rPr>
      <w:drawing>
        <wp:anchor distT="0" distB="0" distL="114300" distR="114300" simplePos="0" relativeHeight="251667456" behindDoc="0" locked="0" layoutInCell="1" allowOverlap="1" wp14:anchorId="60D9C19A" wp14:editId="601AB3C9">
          <wp:simplePos x="0" y="0"/>
          <wp:positionH relativeFrom="leftMargin">
            <wp:posOffset>206962</wp:posOffset>
          </wp:positionH>
          <wp:positionV relativeFrom="paragraph">
            <wp:posOffset>-96125</wp:posOffset>
          </wp:positionV>
          <wp:extent cx="533375" cy="284671"/>
          <wp:effectExtent l="0" t="0" r="635" b="1270"/>
          <wp:wrapNone/>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3375" cy="284671"/>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E1CE2B" w14:textId="47D9375D" w:rsidR="00027586" w:rsidRDefault="00027586">
    <w:pPr>
      <w:pStyle w:val="En-tte"/>
    </w:pPr>
    <w:r>
      <w:rPr>
        <w:noProof/>
        <w:lang w:eastAsia="fr-CH"/>
      </w:rPr>
      <w:drawing>
        <wp:anchor distT="0" distB="0" distL="114300" distR="114300" simplePos="0" relativeHeight="251669504" behindDoc="0" locked="0" layoutInCell="1" allowOverlap="1" wp14:anchorId="162DB187" wp14:editId="4AB8721E">
          <wp:simplePos x="0" y="0"/>
          <wp:positionH relativeFrom="leftMargin">
            <wp:posOffset>201055</wp:posOffset>
          </wp:positionH>
          <wp:positionV relativeFrom="paragraph">
            <wp:posOffset>-35141</wp:posOffset>
          </wp:positionV>
          <wp:extent cx="533375" cy="284671"/>
          <wp:effectExtent l="0" t="0" r="635" b="1270"/>
          <wp:wrapNone/>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3375" cy="284671"/>
                  </a:xfrm>
                  <a:prstGeom prst="rect">
                    <a:avLst/>
                  </a:prstGeom>
                  <a:noFill/>
                  <a:ln>
                    <a:noFill/>
                  </a:ln>
                </pic:spPr>
              </pic:pic>
            </a:graphicData>
          </a:graphic>
          <wp14:sizeRelH relativeFrom="margin">
            <wp14:pctWidth>0</wp14:pctWidth>
          </wp14:sizeRelH>
          <wp14:sizeRelV relativeFrom="margin">
            <wp14:pctHeight>0</wp14:pctHeight>
          </wp14:sizeRelV>
        </wp:anchor>
      </w:drawing>
    </w:r>
    <w:fldSimple w:instr=" STYLEREF  P_TitrePrincipal  \* MERGEFORMAT ">
      <w:r w:rsidR="00F93D3C">
        <w:rPr>
          <w:noProof/>
        </w:rPr>
        <w:t>307 – Réaliser des pages Web interactives</w:t>
      </w:r>
    </w:fldSimple>
    <w:r>
      <w:tab/>
    </w:r>
    <w:fldSimple w:instr=" STYLEREF  &quot;Titre 1;P_Titre1_RP&quot;  \* MERGEFORMAT ">
      <w:r w:rsidR="00F93D3C">
        <w:rPr>
          <w:noProof/>
        </w:rPr>
        <w:t>Tests technologiques selon les exercices</w:t>
      </w:r>
    </w:fldSimple>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6pt;height:36pt" o:bullet="t">
        <v:imagedata r:id="rId1" o:title="35727"/>
      </v:shape>
    </w:pict>
  </w:numPicBullet>
  <w:numPicBullet w:numPicBulletId="1">
    <w:pict>
      <v:shape id="_x0000_i1027" type="#_x0000_t75" style="width:36pt;height:36pt" o:bullet="t">
        <v:imagedata r:id="rId2" o:title="35704"/>
      </v:shape>
    </w:pict>
  </w:numPicBullet>
  <w:numPicBullet w:numPicBulletId="2">
    <w:pict>
      <v:shape id="_x0000_i1028" type="#_x0000_t75" style="width:192pt;height:192pt" o:bullet="t">
        <v:imagedata r:id="rId3" o:title="35831"/>
      </v:shape>
    </w:pict>
  </w:numPicBullet>
  <w:abstractNum w:abstractNumId="0" w15:restartNumberingAfterBreak="0">
    <w:nsid w:val="FFFFFF88"/>
    <w:multiLevelType w:val="singleLevel"/>
    <w:tmpl w:val="0340FF9A"/>
    <w:lvl w:ilvl="0">
      <w:start w:val="1"/>
      <w:numFmt w:val="decimal"/>
      <w:lvlText w:val="%1."/>
      <w:lvlJc w:val="left"/>
      <w:pPr>
        <w:tabs>
          <w:tab w:val="num" w:pos="360"/>
        </w:tabs>
        <w:ind w:left="360" w:hanging="360"/>
      </w:pPr>
    </w:lvl>
  </w:abstractNum>
  <w:abstractNum w:abstractNumId="1" w15:restartNumberingAfterBreak="0">
    <w:nsid w:val="1B0F56DB"/>
    <w:multiLevelType w:val="hybridMultilevel"/>
    <w:tmpl w:val="0610D47E"/>
    <w:lvl w:ilvl="0" w:tplc="71601496">
      <w:start w:val="1"/>
      <w:numFmt w:val="decimal"/>
      <w:pStyle w:val="Numrotation1"/>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 w15:restartNumberingAfterBreak="0">
    <w:nsid w:val="39A40C91"/>
    <w:multiLevelType w:val="multilevel"/>
    <w:tmpl w:val="100C0025"/>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3" w15:restartNumberingAfterBreak="0">
    <w:nsid w:val="41841B9E"/>
    <w:multiLevelType w:val="hybridMultilevel"/>
    <w:tmpl w:val="45CCF8CC"/>
    <w:lvl w:ilvl="0" w:tplc="040C000F">
      <w:start w:val="1"/>
      <w:numFmt w:val="decimal"/>
      <w:lvlText w:val="%1."/>
      <w:lvlJc w:val="left"/>
      <w:pPr>
        <w:ind w:left="360" w:hanging="360"/>
      </w:pPr>
      <w:rPr>
        <w:rFonts w:hint="default"/>
        <w:b w:val="0"/>
        <w:i w:val="0"/>
        <w:color w:val="auto"/>
        <w:sz w:val="20"/>
        <w:szCs w:val="24"/>
      </w:rPr>
    </w:lvl>
    <w:lvl w:ilvl="1" w:tplc="040C0003" w:tentative="1">
      <w:start w:val="1"/>
      <w:numFmt w:val="bullet"/>
      <w:lvlText w:val="o"/>
      <w:lvlJc w:val="left"/>
      <w:pPr>
        <w:tabs>
          <w:tab w:val="num" w:pos="9961"/>
        </w:tabs>
        <w:ind w:left="9961" w:hanging="360"/>
      </w:pPr>
      <w:rPr>
        <w:rFonts w:ascii="Courier New" w:hAnsi="Courier New" w:cs="Courier New" w:hint="default"/>
      </w:rPr>
    </w:lvl>
    <w:lvl w:ilvl="2" w:tplc="040C0005" w:tentative="1">
      <w:start w:val="1"/>
      <w:numFmt w:val="bullet"/>
      <w:lvlText w:val=""/>
      <w:lvlJc w:val="left"/>
      <w:pPr>
        <w:tabs>
          <w:tab w:val="num" w:pos="10681"/>
        </w:tabs>
        <w:ind w:left="10681" w:hanging="360"/>
      </w:pPr>
      <w:rPr>
        <w:rFonts w:ascii="Wingdings" w:hAnsi="Wingdings" w:hint="default"/>
      </w:rPr>
    </w:lvl>
    <w:lvl w:ilvl="3" w:tplc="040C0001" w:tentative="1">
      <w:start w:val="1"/>
      <w:numFmt w:val="bullet"/>
      <w:lvlText w:val=""/>
      <w:lvlJc w:val="left"/>
      <w:pPr>
        <w:tabs>
          <w:tab w:val="num" w:pos="11401"/>
        </w:tabs>
        <w:ind w:left="11401" w:hanging="360"/>
      </w:pPr>
      <w:rPr>
        <w:rFonts w:ascii="Symbol" w:hAnsi="Symbol" w:hint="default"/>
      </w:rPr>
    </w:lvl>
    <w:lvl w:ilvl="4" w:tplc="040C0003" w:tentative="1">
      <w:start w:val="1"/>
      <w:numFmt w:val="bullet"/>
      <w:lvlText w:val="o"/>
      <w:lvlJc w:val="left"/>
      <w:pPr>
        <w:tabs>
          <w:tab w:val="num" w:pos="12121"/>
        </w:tabs>
        <w:ind w:left="12121" w:hanging="360"/>
      </w:pPr>
      <w:rPr>
        <w:rFonts w:ascii="Courier New" w:hAnsi="Courier New" w:cs="Courier New" w:hint="default"/>
      </w:rPr>
    </w:lvl>
    <w:lvl w:ilvl="5" w:tplc="040C0005" w:tentative="1">
      <w:start w:val="1"/>
      <w:numFmt w:val="bullet"/>
      <w:lvlText w:val=""/>
      <w:lvlJc w:val="left"/>
      <w:pPr>
        <w:tabs>
          <w:tab w:val="num" w:pos="12841"/>
        </w:tabs>
        <w:ind w:left="12841" w:hanging="360"/>
      </w:pPr>
      <w:rPr>
        <w:rFonts w:ascii="Wingdings" w:hAnsi="Wingdings" w:hint="default"/>
      </w:rPr>
    </w:lvl>
    <w:lvl w:ilvl="6" w:tplc="040C0001" w:tentative="1">
      <w:start w:val="1"/>
      <w:numFmt w:val="bullet"/>
      <w:lvlText w:val=""/>
      <w:lvlJc w:val="left"/>
      <w:pPr>
        <w:tabs>
          <w:tab w:val="num" w:pos="13561"/>
        </w:tabs>
        <w:ind w:left="13561" w:hanging="360"/>
      </w:pPr>
      <w:rPr>
        <w:rFonts w:ascii="Symbol" w:hAnsi="Symbol" w:hint="default"/>
      </w:rPr>
    </w:lvl>
    <w:lvl w:ilvl="7" w:tplc="040C0003" w:tentative="1">
      <w:start w:val="1"/>
      <w:numFmt w:val="bullet"/>
      <w:lvlText w:val="o"/>
      <w:lvlJc w:val="left"/>
      <w:pPr>
        <w:tabs>
          <w:tab w:val="num" w:pos="14281"/>
        </w:tabs>
        <w:ind w:left="14281" w:hanging="360"/>
      </w:pPr>
      <w:rPr>
        <w:rFonts w:ascii="Courier New" w:hAnsi="Courier New" w:cs="Courier New" w:hint="default"/>
      </w:rPr>
    </w:lvl>
    <w:lvl w:ilvl="8" w:tplc="040C0005" w:tentative="1">
      <w:start w:val="1"/>
      <w:numFmt w:val="bullet"/>
      <w:lvlText w:val=""/>
      <w:lvlJc w:val="left"/>
      <w:pPr>
        <w:tabs>
          <w:tab w:val="num" w:pos="15001"/>
        </w:tabs>
        <w:ind w:left="15001" w:hanging="360"/>
      </w:pPr>
      <w:rPr>
        <w:rFonts w:ascii="Wingdings" w:hAnsi="Wingdings" w:hint="default"/>
      </w:rPr>
    </w:lvl>
  </w:abstractNum>
  <w:abstractNum w:abstractNumId="4" w15:restartNumberingAfterBreak="0">
    <w:nsid w:val="43BD71A4"/>
    <w:multiLevelType w:val="hybridMultilevel"/>
    <w:tmpl w:val="D812DCF2"/>
    <w:lvl w:ilvl="0" w:tplc="D2AA6200">
      <w:start w:val="1"/>
      <w:numFmt w:val="bullet"/>
      <w:pStyle w:val="PListeP"/>
      <w:lvlText w:val=""/>
      <w:lvlJc w:val="left"/>
      <w:pPr>
        <w:ind w:left="1080" w:hanging="360"/>
      </w:pPr>
      <w:rPr>
        <w:rFonts w:ascii="Wingdings 3" w:hAnsi="Wingdings 3" w:hint="default"/>
      </w:rPr>
    </w:lvl>
    <w:lvl w:ilvl="1" w:tplc="100C0003" w:tentative="1">
      <w:start w:val="1"/>
      <w:numFmt w:val="bullet"/>
      <w:lvlText w:val="o"/>
      <w:lvlJc w:val="left"/>
      <w:pPr>
        <w:ind w:left="1800" w:hanging="360"/>
      </w:pPr>
      <w:rPr>
        <w:rFonts w:ascii="Courier New" w:hAnsi="Courier New" w:cs="Courier New" w:hint="default"/>
      </w:rPr>
    </w:lvl>
    <w:lvl w:ilvl="2" w:tplc="100C0005" w:tentative="1">
      <w:start w:val="1"/>
      <w:numFmt w:val="bullet"/>
      <w:lvlText w:val=""/>
      <w:lvlJc w:val="left"/>
      <w:pPr>
        <w:ind w:left="2520" w:hanging="360"/>
      </w:pPr>
      <w:rPr>
        <w:rFonts w:ascii="Wingdings" w:hAnsi="Wingdings" w:hint="default"/>
      </w:rPr>
    </w:lvl>
    <w:lvl w:ilvl="3" w:tplc="100C0001" w:tentative="1">
      <w:start w:val="1"/>
      <w:numFmt w:val="bullet"/>
      <w:lvlText w:val=""/>
      <w:lvlJc w:val="left"/>
      <w:pPr>
        <w:ind w:left="3240" w:hanging="360"/>
      </w:pPr>
      <w:rPr>
        <w:rFonts w:ascii="Symbol" w:hAnsi="Symbol" w:hint="default"/>
      </w:rPr>
    </w:lvl>
    <w:lvl w:ilvl="4" w:tplc="100C0003" w:tentative="1">
      <w:start w:val="1"/>
      <w:numFmt w:val="bullet"/>
      <w:lvlText w:val="o"/>
      <w:lvlJc w:val="left"/>
      <w:pPr>
        <w:ind w:left="3960" w:hanging="360"/>
      </w:pPr>
      <w:rPr>
        <w:rFonts w:ascii="Courier New" w:hAnsi="Courier New" w:cs="Courier New" w:hint="default"/>
      </w:rPr>
    </w:lvl>
    <w:lvl w:ilvl="5" w:tplc="100C0005" w:tentative="1">
      <w:start w:val="1"/>
      <w:numFmt w:val="bullet"/>
      <w:lvlText w:val=""/>
      <w:lvlJc w:val="left"/>
      <w:pPr>
        <w:ind w:left="4680" w:hanging="360"/>
      </w:pPr>
      <w:rPr>
        <w:rFonts w:ascii="Wingdings" w:hAnsi="Wingdings" w:hint="default"/>
      </w:rPr>
    </w:lvl>
    <w:lvl w:ilvl="6" w:tplc="100C0001" w:tentative="1">
      <w:start w:val="1"/>
      <w:numFmt w:val="bullet"/>
      <w:lvlText w:val=""/>
      <w:lvlJc w:val="left"/>
      <w:pPr>
        <w:ind w:left="5400" w:hanging="360"/>
      </w:pPr>
      <w:rPr>
        <w:rFonts w:ascii="Symbol" w:hAnsi="Symbol" w:hint="default"/>
      </w:rPr>
    </w:lvl>
    <w:lvl w:ilvl="7" w:tplc="100C0003" w:tentative="1">
      <w:start w:val="1"/>
      <w:numFmt w:val="bullet"/>
      <w:lvlText w:val="o"/>
      <w:lvlJc w:val="left"/>
      <w:pPr>
        <w:ind w:left="6120" w:hanging="360"/>
      </w:pPr>
      <w:rPr>
        <w:rFonts w:ascii="Courier New" w:hAnsi="Courier New" w:cs="Courier New" w:hint="default"/>
      </w:rPr>
    </w:lvl>
    <w:lvl w:ilvl="8" w:tplc="100C0005" w:tentative="1">
      <w:start w:val="1"/>
      <w:numFmt w:val="bullet"/>
      <w:lvlText w:val=""/>
      <w:lvlJc w:val="left"/>
      <w:pPr>
        <w:ind w:left="6840" w:hanging="360"/>
      </w:pPr>
      <w:rPr>
        <w:rFonts w:ascii="Wingdings" w:hAnsi="Wingdings" w:hint="default"/>
      </w:rPr>
    </w:lvl>
  </w:abstractNum>
  <w:abstractNum w:abstractNumId="5" w15:restartNumberingAfterBreak="0">
    <w:nsid w:val="5620537F"/>
    <w:multiLevelType w:val="multilevel"/>
    <w:tmpl w:val="64D83D1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lowerLetter"/>
      <w:lvlText w:val="%4)"/>
      <w:lvlJc w:val="left"/>
      <w:pPr>
        <w:tabs>
          <w:tab w:val="num" w:pos="1588"/>
        </w:tabs>
        <w:ind w:left="158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56716829"/>
    <w:multiLevelType w:val="hybridMultilevel"/>
    <w:tmpl w:val="B0F2CD42"/>
    <w:lvl w:ilvl="0" w:tplc="754447A4">
      <w:start w:val="1"/>
      <w:numFmt w:val="bullet"/>
      <w:pStyle w:val="PListe"/>
      <w:lvlText w:val=""/>
      <w:lvlPicBulletId w:val="2"/>
      <w:lvlJc w:val="center"/>
      <w:pPr>
        <w:ind w:left="720" w:hanging="360"/>
      </w:pPr>
      <w:rPr>
        <w:rFonts w:ascii="Symbol" w:hAnsi="Symbol" w:hint="default"/>
        <w:color w:val="auto"/>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7" w15:restartNumberingAfterBreak="0">
    <w:nsid w:val="56A53276"/>
    <w:multiLevelType w:val="hybridMultilevel"/>
    <w:tmpl w:val="AFA26360"/>
    <w:lvl w:ilvl="0" w:tplc="100C000F">
      <w:start w:val="1"/>
      <w:numFmt w:val="decimal"/>
      <w:lvlText w:val="%1."/>
      <w:lvlJc w:val="left"/>
      <w:pPr>
        <w:ind w:left="720" w:hanging="360"/>
      </w:pPr>
      <w:rPr>
        <w:rFonts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8" w15:restartNumberingAfterBreak="0">
    <w:nsid w:val="5CF904B4"/>
    <w:multiLevelType w:val="hybridMultilevel"/>
    <w:tmpl w:val="3B246294"/>
    <w:lvl w:ilvl="0" w:tplc="040C000F">
      <w:start w:val="1"/>
      <w:numFmt w:val="decimal"/>
      <w:lvlText w:val="%1."/>
      <w:lvlJc w:val="left"/>
      <w:pPr>
        <w:tabs>
          <w:tab w:val="num" w:pos="425"/>
        </w:tabs>
        <w:ind w:left="425" w:hanging="425"/>
      </w:pPr>
      <w:rPr>
        <w:rFonts w:hint="default"/>
        <w:b w:val="0"/>
        <w:i w:val="0"/>
        <w:color w:val="auto"/>
        <w:sz w:val="20"/>
        <w:szCs w:val="24"/>
      </w:rPr>
    </w:lvl>
    <w:lvl w:ilvl="1" w:tplc="040C0003">
      <w:start w:val="1"/>
      <w:numFmt w:val="bullet"/>
      <w:lvlText w:val="o"/>
      <w:lvlJc w:val="left"/>
      <w:pPr>
        <w:tabs>
          <w:tab w:val="num" w:pos="9961"/>
        </w:tabs>
        <w:ind w:left="9961" w:hanging="360"/>
      </w:pPr>
      <w:rPr>
        <w:rFonts w:ascii="Courier New" w:hAnsi="Courier New" w:cs="Courier New" w:hint="default"/>
      </w:rPr>
    </w:lvl>
    <w:lvl w:ilvl="2" w:tplc="040C0005" w:tentative="1">
      <w:start w:val="1"/>
      <w:numFmt w:val="bullet"/>
      <w:lvlText w:val=""/>
      <w:lvlJc w:val="left"/>
      <w:pPr>
        <w:tabs>
          <w:tab w:val="num" w:pos="10681"/>
        </w:tabs>
        <w:ind w:left="10681" w:hanging="360"/>
      </w:pPr>
      <w:rPr>
        <w:rFonts w:ascii="Wingdings" w:hAnsi="Wingdings" w:hint="default"/>
      </w:rPr>
    </w:lvl>
    <w:lvl w:ilvl="3" w:tplc="040C0001" w:tentative="1">
      <w:start w:val="1"/>
      <w:numFmt w:val="bullet"/>
      <w:lvlText w:val=""/>
      <w:lvlJc w:val="left"/>
      <w:pPr>
        <w:tabs>
          <w:tab w:val="num" w:pos="11401"/>
        </w:tabs>
        <w:ind w:left="11401" w:hanging="360"/>
      </w:pPr>
      <w:rPr>
        <w:rFonts w:ascii="Symbol" w:hAnsi="Symbol" w:hint="default"/>
      </w:rPr>
    </w:lvl>
    <w:lvl w:ilvl="4" w:tplc="040C0003" w:tentative="1">
      <w:start w:val="1"/>
      <w:numFmt w:val="bullet"/>
      <w:lvlText w:val="o"/>
      <w:lvlJc w:val="left"/>
      <w:pPr>
        <w:tabs>
          <w:tab w:val="num" w:pos="12121"/>
        </w:tabs>
        <w:ind w:left="12121" w:hanging="360"/>
      </w:pPr>
      <w:rPr>
        <w:rFonts w:ascii="Courier New" w:hAnsi="Courier New" w:cs="Courier New" w:hint="default"/>
      </w:rPr>
    </w:lvl>
    <w:lvl w:ilvl="5" w:tplc="040C0005" w:tentative="1">
      <w:start w:val="1"/>
      <w:numFmt w:val="bullet"/>
      <w:lvlText w:val=""/>
      <w:lvlJc w:val="left"/>
      <w:pPr>
        <w:tabs>
          <w:tab w:val="num" w:pos="12841"/>
        </w:tabs>
        <w:ind w:left="12841" w:hanging="360"/>
      </w:pPr>
      <w:rPr>
        <w:rFonts w:ascii="Wingdings" w:hAnsi="Wingdings" w:hint="default"/>
      </w:rPr>
    </w:lvl>
    <w:lvl w:ilvl="6" w:tplc="040C0001" w:tentative="1">
      <w:start w:val="1"/>
      <w:numFmt w:val="bullet"/>
      <w:lvlText w:val=""/>
      <w:lvlJc w:val="left"/>
      <w:pPr>
        <w:tabs>
          <w:tab w:val="num" w:pos="13561"/>
        </w:tabs>
        <w:ind w:left="13561" w:hanging="360"/>
      </w:pPr>
      <w:rPr>
        <w:rFonts w:ascii="Symbol" w:hAnsi="Symbol" w:hint="default"/>
      </w:rPr>
    </w:lvl>
    <w:lvl w:ilvl="7" w:tplc="040C0003" w:tentative="1">
      <w:start w:val="1"/>
      <w:numFmt w:val="bullet"/>
      <w:lvlText w:val="o"/>
      <w:lvlJc w:val="left"/>
      <w:pPr>
        <w:tabs>
          <w:tab w:val="num" w:pos="14281"/>
        </w:tabs>
        <w:ind w:left="14281" w:hanging="360"/>
      </w:pPr>
      <w:rPr>
        <w:rFonts w:ascii="Courier New" w:hAnsi="Courier New" w:cs="Courier New" w:hint="default"/>
      </w:rPr>
    </w:lvl>
    <w:lvl w:ilvl="8" w:tplc="040C0005" w:tentative="1">
      <w:start w:val="1"/>
      <w:numFmt w:val="bullet"/>
      <w:lvlText w:val=""/>
      <w:lvlJc w:val="left"/>
      <w:pPr>
        <w:tabs>
          <w:tab w:val="num" w:pos="15001"/>
        </w:tabs>
        <w:ind w:left="15001" w:hanging="360"/>
      </w:pPr>
      <w:rPr>
        <w:rFonts w:ascii="Wingdings" w:hAnsi="Wingdings" w:hint="default"/>
      </w:rPr>
    </w:lvl>
  </w:abstractNum>
  <w:abstractNum w:abstractNumId="9" w15:restartNumberingAfterBreak="0">
    <w:nsid w:val="6F847B34"/>
    <w:multiLevelType w:val="multilevel"/>
    <w:tmpl w:val="10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71E10760"/>
    <w:multiLevelType w:val="multilevel"/>
    <w:tmpl w:val="10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74CF7721"/>
    <w:multiLevelType w:val="hybridMultilevel"/>
    <w:tmpl w:val="EA706996"/>
    <w:lvl w:ilvl="0" w:tplc="8100400E">
      <w:start w:val="1"/>
      <w:numFmt w:val="upperRoman"/>
      <w:pStyle w:val="PListeNum"/>
      <w:lvlText w:val="%1."/>
      <w:lvlJc w:val="right"/>
      <w:pPr>
        <w:ind w:left="720" w:hanging="360"/>
      </w:pPr>
    </w:lvl>
    <w:lvl w:ilvl="1" w:tplc="100C0019" w:tentative="1">
      <w:start w:val="1"/>
      <w:numFmt w:val="lowerLetter"/>
      <w:lvlText w:val="%2."/>
      <w:lvlJc w:val="left"/>
      <w:pPr>
        <w:ind w:left="1440" w:hanging="360"/>
      </w:p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abstractNum w:abstractNumId="12" w15:restartNumberingAfterBreak="0">
    <w:nsid w:val="7FF41B59"/>
    <w:multiLevelType w:val="hybridMultilevel"/>
    <w:tmpl w:val="D5F22FE6"/>
    <w:lvl w:ilvl="0" w:tplc="F35A5C44">
      <w:start w:val="1"/>
      <w:numFmt w:val="bullet"/>
      <w:pStyle w:val="Puce1"/>
      <w:lvlText w:val=""/>
      <w:lvlJc w:val="left"/>
      <w:pPr>
        <w:tabs>
          <w:tab w:val="num" w:pos="1417"/>
        </w:tabs>
        <w:ind w:left="1417" w:hanging="425"/>
      </w:pPr>
      <w:rPr>
        <w:rFonts w:ascii="Symbol" w:hAnsi="Symbol" w:hint="default"/>
        <w:b w:val="0"/>
        <w:i w:val="0"/>
        <w:color w:val="auto"/>
        <w:sz w:val="20"/>
        <w:szCs w:val="24"/>
      </w:rPr>
    </w:lvl>
    <w:lvl w:ilvl="1" w:tplc="040C0003">
      <w:start w:val="1"/>
      <w:numFmt w:val="bullet"/>
      <w:lvlText w:val="o"/>
      <w:lvlJc w:val="left"/>
      <w:pPr>
        <w:tabs>
          <w:tab w:val="num" w:pos="9961"/>
        </w:tabs>
        <w:ind w:left="9961" w:hanging="360"/>
      </w:pPr>
      <w:rPr>
        <w:rFonts w:ascii="Courier New" w:hAnsi="Courier New" w:cs="Courier New" w:hint="default"/>
      </w:rPr>
    </w:lvl>
    <w:lvl w:ilvl="2" w:tplc="040C0005" w:tentative="1">
      <w:start w:val="1"/>
      <w:numFmt w:val="bullet"/>
      <w:lvlText w:val=""/>
      <w:lvlJc w:val="left"/>
      <w:pPr>
        <w:tabs>
          <w:tab w:val="num" w:pos="10681"/>
        </w:tabs>
        <w:ind w:left="10681" w:hanging="360"/>
      </w:pPr>
      <w:rPr>
        <w:rFonts w:ascii="Wingdings" w:hAnsi="Wingdings" w:hint="default"/>
      </w:rPr>
    </w:lvl>
    <w:lvl w:ilvl="3" w:tplc="040C0001" w:tentative="1">
      <w:start w:val="1"/>
      <w:numFmt w:val="bullet"/>
      <w:lvlText w:val=""/>
      <w:lvlJc w:val="left"/>
      <w:pPr>
        <w:tabs>
          <w:tab w:val="num" w:pos="11401"/>
        </w:tabs>
        <w:ind w:left="11401" w:hanging="360"/>
      </w:pPr>
      <w:rPr>
        <w:rFonts w:ascii="Symbol" w:hAnsi="Symbol" w:hint="default"/>
      </w:rPr>
    </w:lvl>
    <w:lvl w:ilvl="4" w:tplc="040C0003" w:tentative="1">
      <w:start w:val="1"/>
      <w:numFmt w:val="bullet"/>
      <w:lvlText w:val="o"/>
      <w:lvlJc w:val="left"/>
      <w:pPr>
        <w:tabs>
          <w:tab w:val="num" w:pos="12121"/>
        </w:tabs>
        <w:ind w:left="12121" w:hanging="360"/>
      </w:pPr>
      <w:rPr>
        <w:rFonts w:ascii="Courier New" w:hAnsi="Courier New" w:cs="Courier New" w:hint="default"/>
      </w:rPr>
    </w:lvl>
    <w:lvl w:ilvl="5" w:tplc="040C0005" w:tentative="1">
      <w:start w:val="1"/>
      <w:numFmt w:val="bullet"/>
      <w:lvlText w:val=""/>
      <w:lvlJc w:val="left"/>
      <w:pPr>
        <w:tabs>
          <w:tab w:val="num" w:pos="12841"/>
        </w:tabs>
        <w:ind w:left="12841" w:hanging="360"/>
      </w:pPr>
      <w:rPr>
        <w:rFonts w:ascii="Wingdings" w:hAnsi="Wingdings" w:hint="default"/>
      </w:rPr>
    </w:lvl>
    <w:lvl w:ilvl="6" w:tplc="040C0001" w:tentative="1">
      <w:start w:val="1"/>
      <w:numFmt w:val="bullet"/>
      <w:lvlText w:val=""/>
      <w:lvlJc w:val="left"/>
      <w:pPr>
        <w:tabs>
          <w:tab w:val="num" w:pos="13561"/>
        </w:tabs>
        <w:ind w:left="13561" w:hanging="360"/>
      </w:pPr>
      <w:rPr>
        <w:rFonts w:ascii="Symbol" w:hAnsi="Symbol" w:hint="default"/>
      </w:rPr>
    </w:lvl>
    <w:lvl w:ilvl="7" w:tplc="040C0003" w:tentative="1">
      <w:start w:val="1"/>
      <w:numFmt w:val="bullet"/>
      <w:lvlText w:val="o"/>
      <w:lvlJc w:val="left"/>
      <w:pPr>
        <w:tabs>
          <w:tab w:val="num" w:pos="14281"/>
        </w:tabs>
        <w:ind w:left="14281" w:hanging="360"/>
      </w:pPr>
      <w:rPr>
        <w:rFonts w:ascii="Courier New" w:hAnsi="Courier New" w:cs="Courier New" w:hint="default"/>
      </w:rPr>
    </w:lvl>
    <w:lvl w:ilvl="8" w:tplc="040C0005" w:tentative="1">
      <w:start w:val="1"/>
      <w:numFmt w:val="bullet"/>
      <w:lvlText w:val=""/>
      <w:lvlJc w:val="left"/>
      <w:pPr>
        <w:tabs>
          <w:tab w:val="num" w:pos="15001"/>
        </w:tabs>
        <w:ind w:left="15001" w:hanging="360"/>
      </w:pPr>
      <w:rPr>
        <w:rFonts w:ascii="Wingdings" w:hAnsi="Wingdings" w:hint="default"/>
      </w:rPr>
    </w:lvl>
  </w:abstractNum>
  <w:num w:numId="1">
    <w:abstractNumId w:val="5"/>
  </w:num>
  <w:num w:numId="2">
    <w:abstractNumId w:val="5"/>
  </w:num>
  <w:num w:numId="3">
    <w:abstractNumId w:val="5"/>
  </w:num>
  <w:num w:numId="4">
    <w:abstractNumId w:val="10"/>
  </w:num>
  <w:num w:numId="5">
    <w:abstractNumId w:val="2"/>
  </w:num>
  <w:num w:numId="6">
    <w:abstractNumId w:val="6"/>
  </w:num>
  <w:num w:numId="7">
    <w:abstractNumId w:val="11"/>
  </w:num>
  <w:num w:numId="8">
    <w:abstractNumId w:val="12"/>
  </w:num>
  <w:num w:numId="9">
    <w:abstractNumId w:val="3"/>
  </w:num>
  <w:num w:numId="10">
    <w:abstractNumId w:val="0"/>
  </w:num>
  <w:num w:numId="11">
    <w:abstractNumId w:val="8"/>
  </w:num>
  <w:num w:numId="12">
    <w:abstractNumId w:val="1"/>
  </w:num>
  <w:num w:numId="13">
    <w:abstractNumId w:val="1"/>
    <w:lvlOverride w:ilvl="0">
      <w:startOverride w:val="1"/>
    </w:lvlOverride>
  </w:num>
  <w:num w:numId="14">
    <w:abstractNumId w:val="7"/>
  </w:num>
  <w:num w:numId="15">
    <w:abstractNumId w:val="9"/>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ctiveWritingStyle w:appName="MSWord" w:lang="fr-CH" w:vendorID="64" w:dllVersion="6" w:nlCheck="1" w:checkStyle="0"/>
  <w:activeWritingStyle w:appName="MSWord" w:lang="fr-FR" w:vendorID="64" w:dllVersion="6" w:nlCheck="1" w:checkStyle="0"/>
  <w:activeWritingStyle w:appName="MSWord" w:lang="fr-CH" w:vendorID="64" w:dllVersion="0" w:nlCheck="1" w:checkStyle="0"/>
  <w:activeWritingStyle w:appName="MSWord" w:lang="en-US" w:vendorID="64" w:dllVersion="0" w:nlCheck="1" w:checkStyle="0"/>
  <w:activeWritingStyle w:appName="MSWord" w:lang="fr-FR" w:vendorID="64" w:dllVersion="0" w:nlCheck="1" w:checkStyle="0"/>
  <w:activeWritingStyle w:appName="MSWord" w:lang="it-IT" w:vendorID="64" w:dllVersion="0" w:nlCheck="1" w:checkStyle="0"/>
  <w:activeWritingStyle w:appName="MSWord" w:lang="de-CH" w:vendorID="64" w:dllVersion="0" w:nlCheck="1" w:checkStyle="0"/>
  <w:activeWritingStyle w:appName="MSWord" w:lang="de-DE" w:vendorID="64" w:dllVersion="0" w:nlCheck="1" w:checkStyle="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2728"/>
    <w:rsid w:val="00002B78"/>
    <w:rsid w:val="000030BE"/>
    <w:rsid w:val="00016999"/>
    <w:rsid w:val="00027586"/>
    <w:rsid w:val="00063001"/>
    <w:rsid w:val="00092AB4"/>
    <w:rsid w:val="00096ECD"/>
    <w:rsid w:val="000B794E"/>
    <w:rsid w:val="000C2E82"/>
    <w:rsid w:val="000C504A"/>
    <w:rsid w:val="000C6035"/>
    <w:rsid w:val="000C6518"/>
    <w:rsid w:val="000D05BF"/>
    <w:rsid w:val="000D5A87"/>
    <w:rsid w:val="00130D6C"/>
    <w:rsid w:val="00135576"/>
    <w:rsid w:val="00182D1F"/>
    <w:rsid w:val="00185C17"/>
    <w:rsid w:val="001A4B9C"/>
    <w:rsid w:val="001C5614"/>
    <w:rsid w:val="00203810"/>
    <w:rsid w:val="00203A2F"/>
    <w:rsid w:val="00211120"/>
    <w:rsid w:val="00213869"/>
    <w:rsid w:val="00254FBB"/>
    <w:rsid w:val="0025730A"/>
    <w:rsid w:val="002576C3"/>
    <w:rsid w:val="00264AEA"/>
    <w:rsid w:val="00295C12"/>
    <w:rsid w:val="00297E1F"/>
    <w:rsid w:val="002B00CF"/>
    <w:rsid w:val="002E4DCE"/>
    <w:rsid w:val="00312728"/>
    <w:rsid w:val="003221F1"/>
    <w:rsid w:val="00324A2A"/>
    <w:rsid w:val="00341385"/>
    <w:rsid w:val="0035100A"/>
    <w:rsid w:val="003670CA"/>
    <w:rsid w:val="003849A6"/>
    <w:rsid w:val="00393142"/>
    <w:rsid w:val="00401DA0"/>
    <w:rsid w:val="004456C6"/>
    <w:rsid w:val="004569BD"/>
    <w:rsid w:val="00464F59"/>
    <w:rsid w:val="00493E53"/>
    <w:rsid w:val="004A2689"/>
    <w:rsid w:val="004A2CDA"/>
    <w:rsid w:val="004C1481"/>
    <w:rsid w:val="004E14FC"/>
    <w:rsid w:val="00502B23"/>
    <w:rsid w:val="0050586F"/>
    <w:rsid w:val="00510851"/>
    <w:rsid w:val="00516041"/>
    <w:rsid w:val="00521ED5"/>
    <w:rsid w:val="00541F06"/>
    <w:rsid w:val="005435FB"/>
    <w:rsid w:val="005562FB"/>
    <w:rsid w:val="005630E8"/>
    <w:rsid w:val="0056597E"/>
    <w:rsid w:val="00592469"/>
    <w:rsid w:val="0059428B"/>
    <w:rsid w:val="005B52D0"/>
    <w:rsid w:val="005C3F57"/>
    <w:rsid w:val="005D403E"/>
    <w:rsid w:val="005D4086"/>
    <w:rsid w:val="005F1B16"/>
    <w:rsid w:val="00611E17"/>
    <w:rsid w:val="0066537A"/>
    <w:rsid w:val="00685728"/>
    <w:rsid w:val="00691234"/>
    <w:rsid w:val="006A29EC"/>
    <w:rsid w:val="006B7D2E"/>
    <w:rsid w:val="006C0811"/>
    <w:rsid w:val="006E6B8C"/>
    <w:rsid w:val="007314E2"/>
    <w:rsid w:val="007317D3"/>
    <w:rsid w:val="00733EEA"/>
    <w:rsid w:val="00762032"/>
    <w:rsid w:val="007A3054"/>
    <w:rsid w:val="007B669A"/>
    <w:rsid w:val="007D6C70"/>
    <w:rsid w:val="007E239F"/>
    <w:rsid w:val="007E26CF"/>
    <w:rsid w:val="00812ED2"/>
    <w:rsid w:val="008251E3"/>
    <w:rsid w:val="00825281"/>
    <w:rsid w:val="00833A2C"/>
    <w:rsid w:val="00840D12"/>
    <w:rsid w:val="00885622"/>
    <w:rsid w:val="008A5C1D"/>
    <w:rsid w:val="008B24C0"/>
    <w:rsid w:val="008B2C79"/>
    <w:rsid w:val="008C6019"/>
    <w:rsid w:val="008E0A45"/>
    <w:rsid w:val="008F253B"/>
    <w:rsid w:val="008F75BA"/>
    <w:rsid w:val="00921BD6"/>
    <w:rsid w:val="00946457"/>
    <w:rsid w:val="00986548"/>
    <w:rsid w:val="009A021C"/>
    <w:rsid w:val="00A11C63"/>
    <w:rsid w:val="00A15A77"/>
    <w:rsid w:val="00A23396"/>
    <w:rsid w:val="00A65F04"/>
    <w:rsid w:val="00A849D0"/>
    <w:rsid w:val="00A854A6"/>
    <w:rsid w:val="00A9175F"/>
    <w:rsid w:val="00A9291F"/>
    <w:rsid w:val="00A97FC5"/>
    <w:rsid w:val="00AB07AC"/>
    <w:rsid w:val="00AB3155"/>
    <w:rsid w:val="00AD34A7"/>
    <w:rsid w:val="00B0085D"/>
    <w:rsid w:val="00B1246B"/>
    <w:rsid w:val="00B147B4"/>
    <w:rsid w:val="00B55971"/>
    <w:rsid w:val="00B55B32"/>
    <w:rsid w:val="00B569FC"/>
    <w:rsid w:val="00B63686"/>
    <w:rsid w:val="00B75CA8"/>
    <w:rsid w:val="00B84A2C"/>
    <w:rsid w:val="00BB3439"/>
    <w:rsid w:val="00BB3E48"/>
    <w:rsid w:val="00BC01FF"/>
    <w:rsid w:val="00BC496A"/>
    <w:rsid w:val="00BD0F00"/>
    <w:rsid w:val="00BD7201"/>
    <w:rsid w:val="00C05D87"/>
    <w:rsid w:val="00C16CA2"/>
    <w:rsid w:val="00C2639C"/>
    <w:rsid w:val="00C26F23"/>
    <w:rsid w:val="00C5415F"/>
    <w:rsid w:val="00C573C5"/>
    <w:rsid w:val="00C6778D"/>
    <w:rsid w:val="00C878AD"/>
    <w:rsid w:val="00C939F4"/>
    <w:rsid w:val="00CE1B8F"/>
    <w:rsid w:val="00CF2A9A"/>
    <w:rsid w:val="00D03324"/>
    <w:rsid w:val="00D204D0"/>
    <w:rsid w:val="00D361EB"/>
    <w:rsid w:val="00D87B7A"/>
    <w:rsid w:val="00DB387F"/>
    <w:rsid w:val="00DB71B6"/>
    <w:rsid w:val="00DC00DB"/>
    <w:rsid w:val="00DE5689"/>
    <w:rsid w:val="00DF743A"/>
    <w:rsid w:val="00E017F1"/>
    <w:rsid w:val="00E1078E"/>
    <w:rsid w:val="00E25AAF"/>
    <w:rsid w:val="00E460DF"/>
    <w:rsid w:val="00E52EE0"/>
    <w:rsid w:val="00E615A4"/>
    <w:rsid w:val="00EA3200"/>
    <w:rsid w:val="00EE3F5E"/>
    <w:rsid w:val="00EF0539"/>
    <w:rsid w:val="00F10C62"/>
    <w:rsid w:val="00F16C2D"/>
    <w:rsid w:val="00F174D4"/>
    <w:rsid w:val="00F327DD"/>
    <w:rsid w:val="00F32B4C"/>
    <w:rsid w:val="00F40A21"/>
    <w:rsid w:val="00F47A32"/>
    <w:rsid w:val="00F50B0D"/>
    <w:rsid w:val="00F648A8"/>
    <w:rsid w:val="00F7100E"/>
    <w:rsid w:val="00F71DC8"/>
    <w:rsid w:val="00F73282"/>
    <w:rsid w:val="00F842DE"/>
    <w:rsid w:val="00F9007D"/>
    <w:rsid w:val="00F93D3C"/>
    <w:rsid w:val="00FB3C5C"/>
    <w:rsid w:val="00FB64AF"/>
    <w:rsid w:val="00FC13C9"/>
    <w:rsid w:val="00FC4749"/>
    <w:rsid w:val="00FD611F"/>
    <w:rsid w:val="00FD65AF"/>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27BD52"/>
  <w15:chartTrackingRefBased/>
  <w15:docId w15:val="{33FF7A06-DD1B-4422-A505-3FF87AD070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CH"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7201"/>
  </w:style>
  <w:style w:type="paragraph" w:styleId="Titre1">
    <w:name w:val="heading 1"/>
    <w:aliases w:val="P_Titre1_RP"/>
    <w:basedOn w:val="Normal"/>
    <w:next w:val="PTxtRP"/>
    <w:link w:val="Titre1Car"/>
    <w:rsid w:val="008251E3"/>
    <w:pPr>
      <w:keepNext/>
      <w:numPr>
        <w:numId w:val="5"/>
      </w:numPr>
      <w:spacing w:before="100" w:beforeAutospacing="1" w:after="120" w:line="240" w:lineRule="auto"/>
      <w:outlineLvl w:val="0"/>
    </w:pPr>
    <w:rPr>
      <w:rFonts w:ascii="Arial" w:eastAsia="Times New Roman" w:hAnsi="Arial" w:cs="Times New Roman"/>
      <w:b/>
      <w:smallCaps/>
      <w:color w:val="242F5E"/>
      <w:sz w:val="32"/>
      <w:szCs w:val="32"/>
      <w:lang w:eastAsia="fr-FR"/>
    </w:rPr>
  </w:style>
  <w:style w:type="paragraph" w:styleId="Titre2">
    <w:name w:val="heading 2"/>
    <w:aliases w:val="P_Titre_2_RP"/>
    <w:basedOn w:val="Titre1"/>
    <w:next w:val="PTxtRP"/>
    <w:link w:val="Titre2Car"/>
    <w:qFormat/>
    <w:rsid w:val="008251E3"/>
    <w:pPr>
      <w:numPr>
        <w:ilvl w:val="1"/>
      </w:numPr>
      <w:ind w:left="748" w:hanging="578"/>
      <w:outlineLvl w:val="1"/>
    </w:pPr>
    <w:rPr>
      <w:color w:val="345F88"/>
      <w:sz w:val="28"/>
      <w:szCs w:val="28"/>
    </w:rPr>
  </w:style>
  <w:style w:type="paragraph" w:styleId="Titre3">
    <w:name w:val="heading 3"/>
    <w:aliases w:val="P_Titre_3_RP"/>
    <w:basedOn w:val="Titre2"/>
    <w:next w:val="PTxtRP"/>
    <w:link w:val="Titre3Car"/>
    <w:qFormat/>
    <w:rsid w:val="008251E3"/>
    <w:pPr>
      <w:numPr>
        <w:ilvl w:val="2"/>
      </w:numPr>
      <w:ind w:left="340" w:firstLine="0"/>
      <w:outlineLvl w:val="2"/>
    </w:pPr>
    <w:rPr>
      <w:color w:val="4381AF"/>
      <w:sz w:val="24"/>
      <w:szCs w:val="24"/>
    </w:rPr>
  </w:style>
  <w:style w:type="paragraph" w:styleId="Titre4">
    <w:name w:val="heading 4"/>
    <w:aliases w:val="P_Titre4"/>
    <w:basedOn w:val="Titre3"/>
    <w:next w:val="Normal"/>
    <w:link w:val="Titre4Car"/>
    <w:uiPriority w:val="9"/>
    <w:unhideWhenUsed/>
    <w:rsid w:val="00691234"/>
    <w:pPr>
      <w:keepLines/>
      <w:numPr>
        <w:ilvl w:val="3"/>
      </w:numPr>
      <w:ind w:left="1542" w:hanging="862"/>
      <w:outlineLvl w:val="3"/>
    </w:pPr>
    <w:rPr>
      <w:rFonts w:eastAsiaTheme="majorEastAsia" w:cstheme="majorBidi"/>
      <w:iCs/>
    </w:rPr>
  </w:style>
  <w:style w:type="paragraph" w:styleId="Titre5">
    <w:name w:val="heading 5"/>
    <w:basedOn w:val="Titre4"/>
    <w:next w:val="Normal"/>
    <w:link w:val="Titre5Car"/>
    <w:uiPriority w:val="9"/>
    <w:unhideWhenUsed/>
    <w:qFormat/>
    <w:rsid w:val="00130D6C"/>
    <w:pPr>
      <w:numPr>
        <w:ilvl w:val="4"/>
      </w:numPr>
      <w:spacing w:before="0" w:beforeAutospacing="0"/>
      <w:ind w:left="1009" w:hanging="1009"/>
      <w:outlineLvl w:val="4"/>
    </w:pPr>
  </w:style>
  <w:style w:type="paragraph" w:styleId="Titre6">
    <w:name w:val="heading 6"/>
    <w:basedOn w:val="Titre5"/>
    <w:next w:val="Normal"/>
    <w:link w:val="Titre6Car"/>
    <w:uiPriority w:val="9"/>
    <w:unhideWhenUsed/>
    <w:qFormat/>
    <w:rsid w:val="00130D6C"/>
    <w:pPr>
      <w:numPr>
        <w:ilvl w:val="5"/>
      </w:numPr>
      <w:spacing w:before="100" w:beforeAutospacing="1"/>
      <w:ind w:left="1151" w:hanging="1151"/>
      <w:outlineLvl w:val="5"/>
    </w:pPr>
  </w:style>
  <w:style w:type="paragraph" w:styleId="Titre7">
    <w:name w:val="heading 7"/>
    <w:basedOn w:val="Normal"/>
    <w:next w:val="Normal"/>
    <w:link w:val="Titre7Car"/>
    <w:uiPriority w:val="9"/>
    <w:unhideWhenUsed/>
    <w:qFormat/>
    <w:rsid w:val="00130D6C"/>
    <w:pPr>
      <w:keepNext/>
      <w:keepLines/>
      <w:numPr>
        <w:ilvl w:val="6"/>
        <w:numId w:val="5"/>
      </w:numPr>
      <w:spacing w:before="40" w:after="0"/>
      <w:outlineLvl w:val="6"/>
    </w:pPr>
    <w:rPr>
      <w:rFonts w:asciiTheme="majorHAnsi" w:eastAsiaTheme="majorEastAsia" w:hAnsiTheme="majorHAnsi" w:cstheme="majorBidi"/>
      <w:i/>
      <w:iCs/>
      <w:color w:val="1F4D78" w:themeColor="accent1" w:themeShade="7F"/>
    </w:rPr>
  </w:style>
  <w:style w:type="paragraph" w:styleId="Titre8">
    <w:name w:val="heading 8"/>
    <w:basedOn w:val="Normal"/>
    <w:next w:val="Normal"/>
    <w:link w:val="Titre8Car"/>
    <w:uiPriority w:val="9"/>
    <w:semiHidden/>
    <w:unhideWhenUsed/>
    <w:qFormat/>
    <w:rsid w:val="00130D6C"/>
    <w:pPr>
      <w:keepNext/>
      <w:keepLines/>
      <w:numPr>
        <w:ilvl w:val="7"/>
        <w:numId w:val="5"/>
      </w:numPr>
      <w:spacing w:before="40" w:after="0"/>
      <w:outlineLvl w:val="7"/>
    </w:pPr>
    <w:rPr>
      <w:rFonts w:asciiTheme="majorHAnsi" w:eastAsiaTheme="majorEastAsia" w:hAnsiTheme="majorHAnsi" w:cstheme="majorBidi"/>
      <w:color w:val="272727" w:themeColor="text1" w:themeTint="D8"/>
      <w:sz w:val="21"/>
      <w:szCs w:val="21"/>
    </w:rPr>
  </w:style>
  <w:style w:type="paragraph" w:styleId="Titre9">
    <w:name w:val="heading 9"/>
    <w:basedOn w:val="Normal"/>
    <w:next w:val="Normal"/>
    <w:link w:val="Titre9Car"/>
    <w:uiPriority w:val="9"/>
    <w:semiHidden/>
    <w:unhideWhenUsed/>
    <w:qFormat/>
    <w:rsid w:val="00130D6C"/>
    <w:pPr>
      <w:keepNext/>
      <w:keepLines/>
      <w:numPr>
        <w:ilvl w:val="8"/>
        <w:numId w:val="5"/>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PTxtRP">
    <w:name w:val="P_Txt_RP"/>
    <w:basedOn w:val="Normal"/>
    <w:qFormat/>
    <w:rsid w:val="000C2E82"/>
    <w:pPr>
      <w:suppressAutoHyphens/>
      <w:spacing w:after="120" w:line="240" w:lineRule="auto"/>
      <w:jc w:val="both"/>
    </w:pPr>
    <w:rPr>
      <w:rFonts w:ascii="Arial" w:eastAsia="Times New Roman" w:hAnsi="Arial" w:cs="Times New Roman"/>
      <w:sz w:val="24"/>
      <w:szCs w:val="24"/>
      <w:lang w:val="fr-FR" w:eastAsia="fr-FR"/>
    </w:rPr>
  </w:style>
  <w:style w:type="character" w:customStyle="1" w:styleId="Titre1Car">
    <w:name w:val="Titre 1 Car"/>
    <w:aliases w:val="P_Titre1_RP Car"/>
    <w:basedOn w:val="Policepardfaut"/>
    <w:link w:val="Titre1"/>
    <w:rsid w:val="008251E3"/>
    <w:rPr>
      <w:rFonts w:ascii="Arial" w:eastAsia="Times New Roman" w:hAnsi="Arial" w:cs="Times New Roman"/>
      <w:b/>
      <w:smallCaps/>
      <w:color w:val="242F5E"/>
      <w:sz w:val="32"/>
      <w:szCs w:val="32"/>
      <w:lang w:eastAsia="fr-FR"/>
    </w:rPr>
  </w:style>
  <w:style w:type="character" w:customStyle="1" w:styleId="Titre2Car">
    <w:name w:val="Titre 2 Car"/>
    <w:aliases w:val="P_Titre_2_RP Car"/>
    <w:basedOn w:val="Policepardfaut"/>
    <w:link w:val="Titre2"/>
    <w:rsid w:val="008251E3"/>
    <w:rPr>
      <w:rFonts w:ascii="Arial" w:eastAsia="Times New Roman" w:hAnsi="Arial" w:cs="Times New Roman"/>
      <w:b/>
      <w:smallCaps/>
      <w:color w:val="345F88"/>
      <w:sz w:val="28"/>
      <w:szCs w:val="28"/>
      <w:lang w:eastAsia="fr-FR"/>
    </w:rPr>
  </w:style>
  <w:style w:type="character" w:customStyle="1" w:styleId="Titre3Car">
    <w:name w:val="Titre 3 Car"/>
    <w:aliases w:val="P_Titre_3_RP Car"/>
    <w:basedOn w:val="Policepardfaut"/>
    <w:link w:val="Titre3"/>
    <w:rsid w:val="008251E3"/>
    <w:rPr>
      <w:rFonts w:ascii="Arial" w:eastAsia="Times New Roman" w:hAnsi="Arial" w:cs="Times New Roman"/>
      <w:b/>
      <w:smallCaps/>
      <w:color w:val="4381AF"/>
      <w:sz w:val="24"/>
      <w:szCs w:val="24"/>
      <w:lang w:eastAsia="fr-FR"/>
    </w:rPr>
  </w:style>
  <w:style w:type="paragraph" w:customStyle="1" w:styleId="PTitrePrincipal">
    <w:name w:val="P_TitrePrincipal"/>
    <w:basedOn w:val="Normal"/>
    <w:qFormat/>
    <w:rsid w:val="00812ED2"/>
    <w:pPr>
      <w:spacing w:before="3240"/>
      <w:jc w:val="right"/>
    </w:pPr>
    <w:rPr>
      <w:sz w:val="72"/>
    </w:rPr>
  </w:style>
  <w:style w:type="paragraph" w:customStyle="1" w:styleId="PNomAuteur">
    <w:name w:val="P_NomAuteur"/>
    <w:basedOn w:val="Normal"/>
    <w:qFormat/>
    <w:rsid w:val="00812ED2"/>
    <w:pPr>
      <w:pBdr>
        <w:top w:val="single" w:sz="18" w:space="1" w:color="AEAAAA" w:themeColor="background2" w:themeShade="BF"/>
        <w:left w:val="single" w:sz="18" w:space="4" w:color="AEAAAA" w:themeColor="background2" w:themeShade="BF"/>
        <w:bottom w:val="single" w:sz="18" w:space="1" w:color="AEAAAA" w:themeColor="background2" w:themeShade="BF"/>
        <w:right w:val="single" w:sz="18" w:space="4" w:color="AEAAAA" w:themeColor="background2" w:themeShade="BF"/>
      </w:pBdr>
      <w:tabs>
        <w:tab w:val="center" w:pos="5954"/>
      </w:tabs>
      <w:spacing w:before="600"/>
      <w:ind w:left="2835"/>
    </w:pPr>
    <w:rPr>
      <w:sz w:val="52"/>
    </w:rPr>
  </w:style>
  <w:style w:type="paragraph" w:customStyle="1" w:styleId="PVersionRP">
    <w:name w:val="P_VersionRP"/>
    <w:basedOn w:val="Normal"/>
    <w:qFormat/>
    <w:rsid w:val="008A5C1D"/>
    <w:rPr>
      <w:sz w:val="24"/>
    </w:rPr>
  </w:style>
  <w:style w:type="paragraph" w:customStyle="1" w:styleId="PDateModule">
    <w:name w:val="P_DateModule"/>
    <w:basedOn w:val="Normal"/>
    <w:qFormat/>
    <w:rsid w:val="008A5C1D"/>
    <w:pPr>
      <w:spacing w:before="6360"/>
      <w:jc w:val="right"/>
    </w:pPr>
    <w:rPr>
      <w:sz w:val="28"/>
    </w:rPr>
  </w:style>
  <w:style w:type="paragraph" w:styleId="En-tte">
    <w:name w:val="header"/>
    <w:basedOn w:val="PPiedDePageTM"/>
    <w:link w:val="En-tteCar"/>
    <w:uiPriority w:val="99"/>
    <w:unhideWhenUsed/>
    <w:rsid w:val="000C2E82"/>
    <w:pPr>
      <w:pBdr>
        <w:top w:val="none" w:sz="0" w:space="0" w:color="auto"/>
        <w:bottom w:val="single" w:sz="18" w:space="1" w:color="AEAAAA" w:themeColor="background2" w:themeShade="BF"/>
      </w:pBdr>
      <w:tabs>
        <w:tab w:val="right" w:pos="9072"/>
      </w:tabs>
      <w:jc w:val="left"/>
    </w:pPr>
  </w:style>
  <w:style w:type="character" w:customStyle="1" w:styleId="En-tteCar">
    <w:name w:val="En-tête Car"/>
    <w:basedOn w:val="Policepardfaut"/>
    <w:link w:val="En-tte"/>
    <w:uiPriority w:val="99"/>
    <w:rsid w:val="000C2E82"/>
    <w:rPr>
      <w:color w:val="808080" w:themeColor="background1" w:themeShade="80"/>
      <w:sz w:val="28"/>
    </w:rPr>
  </w:style>
  <w:style w:type="paragraph" w:styleId="Pieddepage">
    <w:name w:val="footer"/>
    <w:basedOn w:val="Normal"/>
    <w:link w:val="PieddepageCar"/>
    <w:uiPriority w:val="99"/>
    <w:unhideWhenUsed/>
    <w:rsid w:val="006A29EC"/>
    <w:pPr>
      <w:tabs>
        <w:tab w:val="right" w:pos="9072"/>
      </w:tabs>
      <w:spacing w:after="0" w:line="240" w:lineRule="auto"/>
    </w:pPr>
  </w:style>
  <w:style w:type="character" w:customStyle="1" w:styleId="PieddepageCar">
    <w:name w:val="Pied de page Car"/>
    <w:basedOn w:val="Policepardfaut"/>
    <w:link w:val="Pieddepage"/>
    <w:uiPriority w:val="99"/>
    <w:rsid w:val="006A29EC"/>
  </w:style>
  <w:style w:type="paragraph" w:customStyle="1" w:styleId="PPiedDePageTM">
    <w:name w:val="P_PiedDePage_TM"/>
    <w:basedOn w:val="Pieddepage"/>
    <w:qFormat/>
    <w:rsid w:val="00063001"/>
    <w:pPr>
      <w:pBdr>
        <w:top w:val="single" w:sz="18" w:space="1" w:color="AEAAAA" w:themeColor="background2" w:themeShade="BF"/>
      </w:pBdr>
      <w:tabs>
        <w:tab w:val="clear" w:pos="9072"/>
      </w:tabs>
      <w:jc w:val="center"/>
    </w:pPr>
    <w:rPr>
      <w:color w:val="808080" w:themeColor="background1" w:themeShade="80"/>
      <w:sz w:val="28"/>
    </w:rPr>
  </w:style>
  <w:style w:type="paragraph" w:styleId="TM1">
    <w:name w:val="toc 1"/>
    <w:basedOn w:val="Normal"/>
    <w:next w:val="Normal"/>
    <w:autoRedefine/>
    <w:uiPriority w:val="39"/>
    <w:unhideWhenUsed/>
    <w:rsid w:val="00130D6C"/>
    <w:pPr>
      <w:tabs>
        <w:tab w:val="left" w:pos="440"/>
        <w:tab w:val="right" w:leader="dot" w:pos="9062"/>
      </w:tabs>
      <w:spacing w:after="100"/>
    </w:pPr>
    <w:rPr>
      <w:b/>
      <w:sz w:val="24"/>
    </w:rPr>
  </w:style>
  <w:style w:type="paragraph" w:styleId="TM2">
    <w:name w:val="toc 2"/>
    <w:basedOn w:val="Normal"/>
    <w:next w:val="Normal"/>
    <w:autoRedefine/>
    <w:uiPriority w:val="39"/>
    <w:unhideWhenUsed/>
    <w:rsid w:val="00130D6C"/>
    <w:pPr>
      <w:spacing w:after="100"/>
      <w:ind w:left="220"/>
    </w:pPr>
  </w:style>
  <w:style w:type="character" w:styleId="Lienhypertexte">
    <w:name w:val="Hyperlink"/>
    <w:basedOn w:val="Policepardfaut"/>
    <w:uiPriority w:val="99"/>
    <w:unhideWhenUsed/>
    <w:rsid w:val="00063001"/>
    <w:rPr>
      <w:color w:val="0563C1" w:themeColor="hyperlink"/>
      <w:u w:val="single"/>
    </w:rPr>
  </w:style>
  <w:style w:type="paragraph" w:customStyle="1" w:styleId="PTitreTM">
    <w:name w:val="P_TitreTM"/>
    <w:basedOn w:val="Normal"/>
    <w:qFormat/>
    <w:rsid w:val="00063001"/>
    <w:rPr>
      <w:b/>
      <w:i/>
      <w:sz w:val="36"/>
    </w:rPr>
  </w:style>
  <w:style w:type="character" w:customStyle="1" w:styleId="Titre4Car">
    <w:name w:val="Titre 4 Car"/>
    <w:aliases w:val="P_Titre4 Car"/>
    <w:basedOn w:val="Policepardfaut"/>
    <w:link w:val="Titre4"/>
    <w:uiPriority w:val="9"/>
    <w:rsid w:val="00691234"/>
    <w:rPr>
      <w:rFonts w:ascii="Arial" w:eastAsiaTheme="majorEastAsia" w:hAnsi="Arial" w:cstheme="majorBidi"/>
      <w:b/>
      <w:iCs/>
      <w:smallCaps/>
      <w:color w:val="4381AF"/>
      <w:sz w:val="24"/>
      <w:szCs w:val="24"/>
      <w:lang w:eastAsia="fr-FR"/>
    </w:rPr>
  </w:style>
  <w:style w:type="character" w:customStyle="1" w:styleId="Titre5Car">
    <w:name w:val="Titre 5 Car"/>
    <w:basedOn w:val="Policepardfaut"/>
    <w:link w:val="Titre5"/>
    <w:uiPriority w:val="9"/>
    <w:rsid w:val="00130D6C"/>
    <w:rPr>
      <w:rFonts w:asciiTheme="majorHAnsi" w:eastAsiaTheme="majorEastAsia" w:hAnsiTheme="majorHAnsi" w:cstheme="majorBidi"/>
      <w:b/>
      <w:iCs/>
      <w:sz w:val="24"/>
      <w:szCs w:val="24"/>
      <w:lang w:eastAsia="fr-FR"/>
    </w:rPr>
  </w:style>
  <w:style w:type="character" w:customStyle="1" w:styleId="Titre6Car">
    <w:name w:val="Titre 6 Car"/>
    <w:basedOn w:val="Policepardfaut"/>
    <w:link w:val="Titre6"/>
    <w:uiPriority w:val="9"/>
    <w:rsid w:val="00130D6C"/>
    <w:rPr>
      <w:rFonts w:asciiTheme="majorHAnsi" w:eastAsiaTheme="majorEastAsia" w:hAnsiTheme="majorHAnsi" w:cstheme="majorBidi"/>
      <w:b/>
      <w:iCs/>
      <w:sz w:val="24"/>
      <w:szCs w:val="24"/>
      <w:lang w:eastAsia="fr-FR"/>
    </w:rPr>
  </w:style>
  <w:style w:type="character" w:customStyle="1" w:styleId="Titre7Car">
    <w:name w:val="Titre 7 Car"/>
    <w:basedOn w:val="Policepardfaut"/>
    <w:link w:val="Titre7"/>
    <w:uiPriority w:val="9"/>
    <w:rsid w:val="00130D6C"/>
    <w:rPr>
      <w:rFonts w:asciiTheme="majorHAnsi" w:eastAsiaTheme="majorEastAsia" w:hAnsiTheme="majorHAnsi" w:cstheme="majorBidi"/>
      <w:i/>
      <w:iCs/>
      <w:color w:val="1F4D78" w:themeColor="accent1" w:themeShade="7F"/>
    </w:rPr>
  </w:style>
  <w:style w:type="character" w:customStyle="1" w:styleId="Titre8Car">
    <w:name w:val="Titre 8 Car"/>
    <w:basedOn w:val="Policepardfaut"/>
    <w:link w:val="Titre8"/>
    <w:uiPriority w:val="9"/>
    <w:semiHidden/>
    <w:rsid w:val="00130D6C"/>
    <w:rPr>
      <w:rFonts w:asciiTheme="majorHAnsi" w:eastAsiaTheme="majorEastAsia" w:hAnsiTheme="majorHAnsi" w:cstheme="majorBidi"/>
      <w:color w:val="272727" w:themeColor="text1" w:themeTint="D8"/>
      <w:sz w:val="21"/>
      <w:szCs w:val="21"/>
    </w:rPr>
  </w:style>
  <w:style w:type="character" w:customStyle="1" w:styleId="Titre9Car">
    <w:name w:val="Titre 9 Car"/>
    <w:basedOn w:val="Policepardfaut"/>
    <w:link w:val="Titre9"/>
    <w:uiPriority w:val="9"/>
    <w:semiHidden/>
    <w:rsid w:val="00130D6C"/>
    <w:rPr>
      <w:rFonts w:asciiTheme="majorHAnsi" w:eastAsiaTheme="majorEastAsia" w:hAnsiTheme="majorHAnsi" w:cstheme="majorBidi"/>
      <w:i/>
      <w:iCs/>
      <w:color w:val="272727" w:themeColor="text1" w:themeTint="D8"/>
      <w:sz w:val="21"/>
      <w:szCs w:val="21"/>
    </w:rPr>
  </w:style>
  <w:style w:type="paragraph" w:styleId="TM3">
    <w:name w:val="toc 3"/>
    <w:basedOn w:val="Normal"/>
    <w:next w:val="Normal"/>
    <w:autoRedefine/>
    <w:uiPriority w:val="39"/>
    <w:unhideWhenUsed/>
    <w:rsid w:val="00130D6C"/>
    <w:pPr>
      <w:spacing w:after="100"/>
      <w:ind w:left="440"/>
    </w:pPr>
  </w:style>
  <w:style w:type="paragraph" w:styleId="TM4">
    <w:name w:val="toc 4"/>
    <w:basedOn w:val="Normal"/>
    <w:next w:val="Normal"/>
    <w:autoRedefine/>
    <w:uiPriority w:val="39"/>
    <w:unhideWhenUsed/>
    <w:rsid w:val="00130D6C"/>
    <w:pPr>
      <w:spacing w:after="100"/>
      <w:ind w:left="660"/>
    </w:pPr>
  </w:style>
  <w:style w:type="character" w:customStyle="1" w:styleId="CtxtGras">
    <w:name w:val="C_txt_Gras"/>
    <w:basedOn w:val="Policepardfaut"/>
    <w:uiPriority w:val="1"/>
    <w:qFormat/>
    <w:rsid w:val="00C05D87"/>
    <w:rPr>
      <w:b/>
    </w:rPr>
  </w:style>
  <w:style w:type="character" w:customStyle="1" w:styleId="PtxtItalique">
    <w:name w:val="P_txt_Italique"/>
    <w:basedOn w:val="Policepardfaut"/>
    <w:uiPriority w:val="1"/>
    <w:qFormat/>
    <w:rsid w:val="00C05D87"/>
    <w:rPr>
      <w:i/>
    </w:rPr>
  </w:style>
  <w:style w:type="character" w:customStyle="1" w:styleId="CtxtGrasItalique">
    <w:name w:val="C_txt_GrasItalique"/>
    <w:basedOn w:val="PtxtItalique"/>
    <w:uiPriority w:val="1"/>
    <w:qFormat/>
    <w:rsid w:val="00EF0539"/>
    <w:rPr>
      <w:rFonts w:ascii="Arial" w:hAnsi="Arial"/>
      <w:b/>
      <w:i/>
      <w:sz w:val="24"/>
    </w:rPr>
  </w:style>
  <w:style w:type="paragraph" w:customStyle="1" w:styleId="PCode">
    <w:name w:val="P_Code"/>
    <w:basedOn w:val="PTxtRP"/>
    <w:qFormat/>
    <w:rsid w:val="00A9291F"/>
    <w:pPr>
      <w:pBdr>
        <w:top w:val="dashSmallGap" w:sz="4" w:space="1" w:color="auto"/>
        <w:left w:val="dashSmallGap" w:sz="4" w:space="4" w:color="auto"/>
        <w:bottom w:val="dashSmallGap" w:sz="4" w:space="1" w:color="auto"/>
        <w:right w:val="dashSmallGap" w:sz="4" w:space="4" w:color="auto"/>
      </w:pBdr>
      <w:shd w:val="clear" w:color="7030A0" w:fill="262626" w:themeFill="text1" w:themeFillTint="D9"/>
      <w:jc w:val="left"/>
    </w:pPr>
    <w:rPr>
      <w:rFonts w:ascii="Courier New" w:hAnsi="Courier New" w:cs="Courier New"/>
    </w:rPr>
  </w:style>
  <w:style w:type="character" w:customStyle="1" w:styleId="CCode">
    <w:name w:val="C_Code"/>
    <w:basedOn w:val="PtxtItalique"/>
    <w:uiPriority w:val="1"/>
    <w:qFormat/>
    <w:rsid w:val="00EF0539"/>
    <w:rPr>
      <w:rFonts w:ascii="Courier New" w:hAnsi="Courier New" w:cs="Courier New"/>
      <w:b/>
      <w:i w:val="0"/>
      <w:sz w:val="24"/>
    </w:rPr>
  </w:style>
  <w:style w:type="paragraph" w:customStyle="1" w:styleId="PListe">
    <w:name w:val="P_Liste"/>
    <w:basedOn w:val="PTxtRP"/>
    <w:qFormat/>
    <w:rsid w:val="000C2E82"/>
    <w:pPr>
      <w:numPr>
        <w:numId w:val="6"/>
      </w:numPr>
    </w:pPr>
  </w:style>
  <w:style w:type="paragraph" w:customStyle="1" w:styleId="PCentr">
    <w:name w:val="P_Centré"/>
    <w:basedOn w:val="PTxtRP"/>
    <w:qFormat/>
    <w:rsid w:val="00EF0539"/>
    <w:pPr>
      <w:jc w:val="center"/>
    </w:pPr>
  </w:style>
  <w:style w:type="paragraph" w:customStyle="1" w:styleId="PGauche">
    <w:name w:val="P_Gauche"/>
    <w:basedOn w:val="PTxtRP"/>
    <w:qFormat/>
    <w:rsid w:val="00EF0539"/>
    <w:pPr>
      <w:jc w:val="left"/>
    </w:pPr>
  </w:style>
  <w:style w:type="paragraph" w:customStyle="1" w:styleId="PDroite">
    <w:name w:val="P_Droite"/>
    <w:basedOn w:val="PTxtRP"/>
    <w:qFormat/>
    <w:rsid w:val="00EF0539"/>
    <w:pPr>
      <w:jc w:val="right"/>
    </w:pPr>
  </w:style>
  <w:style w:type="paragraph" w:customStyle="1" w:styleId="PListeNum">
    <w:name w:val="P_ListeNum"/>
    <w:basedOn w:val="PDroite"/>
    <w:qFormat/>
    <w:rsid w:val="00EF0539"/>
    <w:pPr>
      <w:numPr>
        <w:numId w:val="7"/>
      </w:numPr>
      <w:jc w:val="both"/>
    </w:pPr>
  </w:style>
  <w:style w:type="paragraph" w:customStyle="1" w:styleId="PParaImp">
    <w:name w:val="P_ParaImp"/>
    <w:basedOn w:val="PTxtRP"/>
    <w:qFormat/>
    <w:rsid w:val="00C2639C"/>
    <w:pPr>
      <w:pBdr>
        <w:top w:val="single" w:sz="12" w:space="1" w:color="A5A5A5" w:themeColor="accent3"/>
        <w:left w:val="single" w:sz="12" w:space="4" w:color="A5A5A5" w:themeColor="accent3"/>
        <w:bottom w:val="single" w:sz="12" w:space="1" w:color="A5A5A5" w:themeColor="accent3"/>
        <w:right w:val="single" w:sz="12" w:space="4" w:color="A5A5A5" w:themeColor="accent3"/>
      </w:pBdr>
      <w:shd w:val="clear" w:color="auto" w:fill="CCCCFF"/>
      <w:ind w:left="567" w:right="624"/>
    </w:pPr>
  </w:style>
  <w:style w:type="paragraph" w:customStyle="1" w:styleId="Retrait1parstandard">
    <w:name w:val="Retrait 1 (par. standard)"/>
    <w:basedOn w:val="Normal"/>
    <w:rsid w:val="00A97FC5"/>
    <w:pPr>
      <w:spacing w:after="120" w:line="240" w:lineRule="auto"/>
      <w:jc w:val="both"/>
    </w:pPr>
    <w:rPr>
      <w:rFonts w:ascii="Arial" w:eastAsia="Times New Roman" w:hAnsi="Arial" w:cs="Times New Roman"/>
      <w:szCs w:val="24"/>
      <w:lang w:eastAsia="fr-FR"/>
    </w:rPr>
  </w:style>
  <w:style w:type="table" w:styleId="Grilledutableau">
    <w:name w:val="Table Grid"/>
    <w:basedOn w:val="TableauNormal"/>
    <w:rsid w:val="00A97FC5"/>
    <w:pPr>
      <w:spacing w:after="0" w:line="240" w:lineRule="auto"/>
    </w:pPr>
    <w:rPr>
      <w:rFonts w:ascii="Times New Roman" w:eastAsia="Times New Roman"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uce1">
    <w:name w:val="Puce 1"/>
    <w:link w:val="Puce1Car"/>
    <w:rsid w:val="00A97FC5"/>
    <w:pPr>
      <w:numPr>
        <w:numId w:val="8"/>
      </w:numPr>
      <w:tabs>
        <w:tab w:val="clear" w:pos="1417"/>
        <w:tab w:val="num" w:pos="426"/>
      </w:tabs>
      <w:spacing w:after="120" w:line="240" w:lineRule="auto"/>
      <w:ind w:left="425"/>
    </w:pPr>
    <w:rPr>
      <w:rFonts w:ascii="Arial" w:eastAsia="Times New Roman" w:hAnsi="Arial" w:cs="Times New Roman"/>
      <w:szCs w:val="20"/>
      <w:lang w:val="fr-FR" w:eastAsia="fr-FR"/>
    </w:rPr>
  </w:style>
  <w:style w:type="paragraph" w:customStyle="1" w:styleId="Concept1">
    <w:name w:val="Concept 1"/>
    <w:basedOn w:val="Normal"/>
    <w:rsid w:val="00A97FC5"/>
    <w:pPr>
      <w:pBdr>
        <w:top w:val="wave" w:sz="6" w:space="7" w:color="auto"/>
        <w:left w:val="wave" w:sz="6" w:space="11" w:color="auto"/>
        <w:bottom w:val="wave" w:sz="6" w:space="7" w:color="auto"/>
        <w:right w:val="wave" w:sz="6" w:space="12" w:color="auto"/>
      </w:pBdr>
      <w:shd w:val="clear" w:color="auto" w:fill="FFCC99"/>
      <w:spacing w:before="60" w:after="60" w:line="240" w:lineRule="auto"/>
      <w:ind w:left="567" w:right="550"/>
      <w:jc w:val="both"/>
    </w:pPr>
    <w:rPr>
      <w:rFonts w:ascii="Arial" w:eastAsia="Times New Roman" w:hAnsi="Arial" w:cs="Times New Roman"/>
      <w:szCs w:val="24"/>
      <w:lang w:eastAsia="fr-FR"/>
    </w:rPr>
  </w:style>
  <w:style w:type="character" w:customStyle="1" w:styleId="Puce1Car">
    <w:name w:val="Puce 1 Car"/>
    <w:basedOn w:val="Policepardfaut"/>
    <w:link w:val="Puce1"/>
    <w:rsid w:val="00A97FC5"/>
    <w:rPr>
      <w:rFonts w:ascii="Arial" w:eastAsia="Times New Roman" w:hAnsi="Arial" w:cs="Times New Roman"/>
      <w:szCs w:val="20"/>
      <w:lang w:val="fr-FR" w:eastAsia="fr-FR"/>
    </w:rPr>
  </w:style>
  <w:style w:type="paragraph" w:customStyle="1" w:styleId="PTxtRep">
    <w:name w:val="P_Txt_Rep"/>
    <w:basedOn w:val="PTxtRP"/>
    <w:qFormat/>
    <w:rsid w:val="009A021C"/>
    <w:rPr>
      <w:b/>
      <w:i/>
    </w:rPr>
  </w:style>
  <w:style w:type="paragraph" w:customStyle="1" w:styleId="Note1">
    <w:name w:val="Note 1"/>
    <w:basedOn w:val="Normal"/>
    <w:next w:val="Retrait1parstandard"/>
    <w:rsid w:val="00A11C63"/>
    <w:pPr>
      <w:spacing w:after="120" w:line="240" w:lineRule="auto"/>
      <w:ind w:left="1278" w:right="-18" w:hanging="1278"/>
      <w:contextualSpacing/>
      <w:jc w:val="both"/>
    </w:pPr>
    <w:rPr>
      <w:rFonts w:ascii="Arial" w:eastAsia="Times New Roman" w:hAnsi="Arial" w:cs="Times New Roman"/>
      <w:szCs w:val="24"/>
      <w:lang w:eastAsia="fr-FR"/>
    </w:rPr>
  </w:style>
  <w:style w:type="paragraph" w:customStyle="1" w:styleId="Puce2">
    <w:name w:val="Puce 2"/>
    <w:basedOn w:val="Puce1"/>
    <w:qFormat/>
    <w:rsid w:val="00A11C63"/>
    <w:pPr>
      <w:numPr>
        <w:numId w:val="0"/>
      </w:numPr>
    </w:pPr>
  </w:style>
  <w:style w:type="paragraph" w:customStyle="1" w:styleId="Puce1retrait">
    <w:name w:val="Puce 1 retrait"/>
    <w:basedOn w:val="Puce1"/>
    <w:qFormat/>
    <w:rsid w:val="00A11C63"/>
    <w:pPr>
      <w:numPr>
        <w:numId w:val="0"/>
      </w:numPr>
      <w:ind w:left="284"/>
    </w:pPr>
  </w:style>
  <w:style w:type="paragraph" w:customStyle="1" w:styleId="Numrotation1">
    <w:name w:val="Numérotation 1"/>
    <w:basedOn w:val="Puce1"/>
    <w:qFormat/>
    <w:rsid w:val="00A11C63"/>
    <w:pPr>
      <w:numPr>
        <w:numId w:val="12"/>
      </w:numPr>
      <w:ind w:left="426" w:hanging="426"/>
    </w:pPr>
  </w:style>
  <w:style w:type="character" w:styleId="Lienhypertextesuivivisit">
    <w:name w:val="FollowedHyperlink"/>
    <w:basedOn w:val="Policepardfaut"/>
    <w:uiPriority w:val="99"/>
    <w:semiHidden/>
    <w:unhideWhenUsed/>
    <w:rsid w:val="00A11C63"/>
    <w:rPr>
      <w:color w:val="954F72" w:themeColor="followedHyperlink"/>
      <w:u w:val="single"/>
    </w:rPr>
  </w:style>
  <w:style w:type="character" w:styleId="Mentionnonrsolue">
    <w:name w:val="Unresolved Mention"/>
    <w:basedOn w:val="Policepardfaut"/>
    <w:uiPriority w:val="99"/>
    <w:semiHidden/>
    <w:unhideWhenUsed/>
    <w:rsid w:val="004A2CDA"/>
    <w:rPr>
      <w:color w:val="605E5C"/>
      <w:shd w:val="clear" w:color="auto" w:fill="E1DFDD"/>
    </w:rPr>
  </w:style>
  <w:style w:type="paragraph" w:styleId="Paragraphedeliste">
    <w:name w:val="List Paragraph"/>
    <w:basedOn w:val="Normal"/>
    <w:uiPriority w:val="72"/>
    <w:qFormat/>
    <w:rsid w:val="00B569FC"/>
    <w:pPr>
      <w:ind w:left="720"/>
      <w:contextualSpacing/>
    </w:pPr>
  </w:style>
  <w:style w:type="paragraph" w:customStyle="1" w:styleId="PTexte">
    <w:name w:val="P_Texte"/>
    <w:basedOn w:val="Normal"/>
    <w:qFormat/>
    <w:rsid w:val="000C504A"/>
    <w:pPr>
      <w:spacing w:before="120" w:after="240" w:line="240" w:lineRule="auto"/>
      <w:ind w:left="284"/>
      <w:jc w:val="both"/>
    </w:pPr>
    <w:rPr>
      <w:rFonts w:ascii="Arial" w:hAnsi="Arial"/>
    </w:rPr>
  </w:style>
  <w:style w:type="paragraph" w:customStyle="1" w:styleId="CCouleur">
    <w:name w:val="C_Couleur"/>
    <w:basedOn w:val="PTexte"/>
    <w:rsid w:val="000C504A"/>
  </w:style>
  <w:style w:type="paragraph" w:customStyle="1" w:styleId="PTxtJ">
    <w:name w:val="P_Txt_J"/>
    <w:basedOn w:val="Normal"/>
    <w:qFormat/>
    <w:rsid w:val="000C504A"/>
    <w:pPr>
      <w:spacing w:after="120" w:line="240" w:lineRule="auto"/>
      <w:jc w:val="both"/>
    </w:pPr>
    <w:rPr>
      <w:rFonts w:ascii="Arial" w:eastAsia="Times New Roman" w:hAnsi="Arial" w:cs="Times New Roman"/>
      <w:szCs w:val="24"/>
      <w:lang w:eastAsia="fr-FR"/>
    </w:rPr>
  </w:style>
  <w:style w:type="paragraph" w:customStyle="1" w:styleId="PListeP">
    <w:name w:val="P_Liste_P"/>
    <w:basedOn w:val="Normal"/>
    <w:qFormat/>
    <w:rsid w:val="000C504A"/>
    <w:pPr>
      <w:numPr>
        <w:numId w:val="16"/>
      </w:numPr>
      <w:spacing w:after="0" w:line="240" w:lineRule="auto"/>
    </w:pPr>
    <w:rPr>
      <w:rFonts w:ascii="Arial" w:eastAsia="Times New Roman" w:hAnsi="Arial" w:cs="Times New Roman"/>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841145">
      <w:bodyDiv w:val="1"/>
      <w:marLeft w:val="0"/>
      <w:marRight w:val="0"/>
      <w:marTop w:val="0"/>
      <w:marBottom w:val="0"/>
      <w:divBdr>
        <w:top w:val="none" w:sz="0" w:space="0" w:color="auto"/>
        <w:left w:val="none" w:sz="0" w:space="0" w:color="auto"/>
        <w:bottom w:val="none" w:sz="0" w:space="0" w:color="auto"/>
        <w:right w:val="none" w:sz="0" w:space="0" w:color="auto"/>
      </w:divBdr>
      <w:divsChild>
        <w:div w:id="859009185">
          <w:marLeft w:val="0"/>
          <w:marRight w:val="0"/>
          <w:marTop w:val="0"/>
          <w:marBottom w:val="0"/>
          <w:divBdr>
            <w:top w:val="none" w:sz="0" w:space="0" w:color="auto"/>
            <w:left w:val="none" w:sz="0" w:space="0" w:color="auto"/>
            <w:bottom w:val="none" w:sz="0" w:space="0" w:color="auto"/>
            <w:right w:val="none" w:sz="0" w:space="0" w:color="auto"/>
          </w:divBdr>
          <w:divsChild>
            <w:div w:id="1003043914">
              <w:marLeft w:val="0"/>
              <w:marRight w:val="0"/>
              <w:marTop w:val="0"/>
              <w:marBottom w:val="0"/>
              <w:divBdr>
                <w:top w:val="none" w:sz="0" w:space="0" w:color="auto"/>
                <w:left w:val="none" w:sz="0" w:space="0" w:color="auto"/>
                <w:bottom w:val="none" w:sz="0" w:space="0" w:color="auto"/>
                <w:right w:val="none" w:sz="0" w:space="0" w:color="auto"/>
              </w:divBdr>
            </w:div>
            <w:div w:id="125976421">
              <w:marLeft w:val="0"/>
              <w:marRight w:val="0"/>
              <w:marTop w:val="0"/>
              <w:marBottom w:val="0"/>
              <w:divBdr>
                <w:top w:val="none" w:sz="0" w:space="0" w:color="auto"/>
                <w:left w:val="none" w:sz="0" w:space="0" w:color="auto"/>
                <w:bottom w:val="none" w:sz="0" w:space="0" w:color="auto"/>
                <w:right w:val="none" w:sz="0" w:space="0" w:color="auto"/>
              </w:divBdr>
            </w:div>
            <w:div w:id="528952328">
              <w:marLeft w:val="0"/>
              <w:marRight w:val="0"/>
              <w:marTop w:val="0"/>
              <w:marBottom w:val="0"/>
              <w:divBdr>
                <w:top w:val="none" w:sz="0" w:space="0" w:color="auto"/>
                <w:left w:val="none" w:sz="0" w:space="0" w:color="auto"/>
                <w:bottom w:val="none" w:sz="0" w:space="0" w:color="auto"/>
                <w:right w:val="none" w:sz="0" w:space="0" w:color="auto"/>
              </w:divBdr>
            </w:div>
            <w:div w:id="867762471">
              <w:marLeft w:val="0"/>
              <w:marRight w:val="0"/>
              <w:marTop w:val="0"/>
              <w:marBottom w:val="0"/>
              <w:divBdr>
                <w:top w:val="none" w:sz="0" w:space="0" w:color="auto"/>
                <w:left w:val="none" w:sz="0" w:space="0" w:color="auto"/>
                <w:bottom w:val="none" w:sz="0" w:space="0" w:color="auto"/>
                <w:right w:val="none" w:sz="0" w:space="0" w:color="auto"/>
              </w:divBdr>
            </w:div>
            <w:div w:id="1280406454">
              <w:marLeft w:val="0"/>
              <w:marRight w:val="0"/>
              <w:marTop w:val="0"/>
              <w:marBottom w:val="0"/>
              <w:divBdr>
                <w:top w:val="none" w:sz="0" w:space="0" w:color="auto"/>
                <w:left w:val="none" w:sz="0" w:space="0" w:color="auto"/>
                <w:bottom w:val="none" w:sz="0" w:space="0" w:color="auto"/>
                <w:right w:val="none" w:sz="0" w:space="0" w:color="auto"/>
              </w:divBdr>
            </w:div>
            <w:div w:id="752318001">
              <w:marLeft w:val="0"/>
              <w:marRight w:val="0"/>
              <w:marTop w:val="0"/>
              <w:marBottom w:val="0"/>
              <w:divBdr>
                <w:top w:val="none" w:sz="0" w:space="0" w:color="auto"/>
                <w:left w:val="none" w:sz="0" w:space="0" w:color="auto"/>
                <w:bottom w:val="none" w:sz="0" w:space="0" w:color="auto"/>
                <w:right w:val="none" w:sz="0" w:space="0" w:color="auto"/>
              </w:divBdr>
            </w:div>
            <w:div w:id="1720977231">
              <w:marLeft w:val="0"/>
              <w:marRight w:val="0"/>
              <w:marTop w:val="0"/>
              <w:marBottom w:val="0"/>
              <w:divBdr>
                <w:top w:val="none" w:sz="0" w:space="0" w:color="auto"/>
                <w:left w:val="none" w:sz="0" w:space="0" w:color="auto"/>
                <w:bottom w:val="none" w:sz="0" w:space="0" w:color="auto"/>
                <w:right w:val="none" w:sz="0" w:space="0" w:color="auto"/>
              </w:divBdr>
            </w:div>
            <w:div w:id="1816750103">
              <w:marLeft w:val="0"/>
              <w:marRight w:val="0"/>
              <w:marTop w:val="0"/>
              <w:marBottom w:val="0"/>
              <w:divBdr>
                <w:top w:val="none" w:sz="0" w:space="0" w:color="auto"/>
                <w:left w:val="none" w:sz="0" w:space="0" w:color="auto"/>
                <w:bottom w:val="none" w:sz="0" w:space="0" w:color="auto"/>
                <w:right w:val="none" w:sz="0" w:space="0" w:color="auto"/>
              </w:divBdr>
            </w:div>
            <w:div w:id="1333139590">
              <w:marLeft w:val="0"/>
              <w:marRight w:val="0"/>
              <w:marTop w:val="0"/>
              <w:marBottom w:val="0"/>
              <w:divBdr>
                <w:top w:val="none" w:sz="0" w:space="0" w:color="auto"/>
                <w:left w:val="none" w:sz="0" w:space="0" w:color="auto"/>
                <w:bottom w:val="none" w:sz="0" w:space="0" w:color="auto"/>
                <w:right w:val="none" w:sz="0" w:space="0" w:color="auto"/>
              </w:divBdr>
            </w:div>
            <w:div w:id="1473643760">
              <w:marLeft w:val="0"/>
              <w:marRight w:val="0"/>
              <w:marTop w:val="0"/>
              <w:marBottom w:val="0"/>
              <w:divBdr>
                <w:top w:val="none" w:sz="0" w:space="0" w:color="auto"/>
                <w:left w:val="none" w:sz="0" w:space="0" w:color="auto"/>
                <w:bottom w:val="none" w:sz="0" w:space="0" w:color="auto"/>
                <w:right w:val="none" w:sz="0" w:space="0" w:color="auto"/>
              </w:divBdr>
            </w:div>
            <w:div w:id="64033050">
              <w:marLeft w:val="0"/>
              <w:marRight w:val="0"/>
              <w:marTop w:val="0"/>
              <w:marBottom w:val="0"/>
              <w:divBdr>
                <w:top w:val="none" w:sz="0" w:space="0" w:color="auto"/>
                <w:left w:val="none" w:sz="0" w:space="0" w:color="auto"/>
                <w:bottom w:val="none" w:sz="0" w:space="0" w:color="auto"/>
                <w:right w:val="none" w:sz="0" w:space="0" w:color="auto"/>
              </w:divBdr>
            </w:div>
            <w:div w:id="692149676">
              <w:marLeft w:val="0"/>
              <w:marRight w:val="0"/>
              <w:marTop w:val="0"/>
              <w:marBottom w:val="0"/>
              <w:divBdr>
                <w:top w:val="none" w:sz="0" w:space="0" w:color="auto"/>
                <w:left w:val="none" w:sz="0" w:space="0" w:color="auto"/>
                <w:bottom w:val="none" w:sz="0" w:space="0" w:color="auto"/>
                <w:right w:val="none" w:sz="0" w:space="0" w:color="auto"/>
              </w:divBdr>
            </w:div>
            <w:div w:id="780341130">
              <w:marLeft w:val="0"/>
              <w:marRight w:val="0"/>
              <w:marTop w:val="0"/>
              <w:marBottom w:val="0"/>
              <w:divBdr>
                <w:top w:val="none" w:sz="0" w:space="0" w:color="auto"/>
                <w:left w:val="none" w:sz="0" w:space="0" w:color="auto"/>
                <w:bottom w:val="none" w:sz="0" w:space="0" w:color="auto"/>
                <w:right w:val="none" w:sz="0" w:space="0" w:color="auto"/>
              </w:divBdr>
            </w:div>
            <w:div w:id="687634281">
              <w:marLeft w:val="0"/>
              <w:marRight w:val="0"/>
              <w:marTop w:val="0"/>
              <w:marBottom w:val="0"/>
              <w:divBdr>
                <w:top w:val="none" w:sz="0" w:space="0" w:color="auto"/>
                <w:left w:val="none" w:sz="0" w:space="0" w:color="auto"/>
                <w:bottom w:val="none" w:sz="0" w:space="0" w:color="auto"/>
                <w:right w:val="none" w:sz="0" w:space="0" w:color="auto"/>
              </w:divBdr>
            </w:div>
            <w:div w:id="384716952">
              <w:marLeft w:val="0"/>
              <w:marRight w:val="0"/>
              <w:marTop w:val="0"/>
              <w:marBottom w:val="0"/>
              <w:divBdr>
                <w:top w:val="none" w:sz="0" w:space="0" w:color="auto"/>
                <w:left w:val="none" w:sz="0" w:space="0" w:color="auto"/>
                <w:bottom w:val="none" w:sz="0" w:space="0" w:color="auto"/>
                <w:right w:val="none" w:sz="0" w:space="0" w:color="auto"/>
              </w:divBdr>
            </w:div>
            <w:div w:id="1832259100">
              <w:marLeft w:val="0"/>
              <w:marRight w:val="0"/>
              <w:marTop w:val="0"/>
              <w:marBottom w:val="0"/>
              <w:divBdr>
                <w:top w:val="none" w:sz="0" w:space="0" w:color="auto"/>
                <w:left w:val="none" w:sz="0" w:space="0" w:color="auto"/>
                <w:bottom w:val="none" w:sz="0" w:space="0" w:color="auto"/>
                <w:right w:val="none" w:sz="0" w:space="0" w:color="auto"/>
              </w:divBdr>
            </w:div>
            <w:div w:id="1447500103">
              <w:marLeft w:val="0"/>
              <w:marRight w:val="0"/>
              <w:marTop w:val="0"/>
              <w:marBottom w:val="0"/>
              <w:divBdr>
                <w:top w:val="none" w:sz="0" w:space="0" w:color="auto"/>
                <w:left w:val="none" w:sz="0" w:space="0" w:color="auto"/>
                <w:bottom w:val="none" w:sz="0" w:space="0" w:color="auto"/>
                <w:right w:val="none" w:sz="0" w:space="0" w:color="auto"/>
              </w:divBdr>
            </w:div>
            <w:div w:id="1266419171">
              <w:marLeft w:val="0"/>
              <w:marRight w:val="0"/>
              <w:marTop w:val="0"/>
              <w:marBottom w:val="0"/>
              <w:divBdr>
                <w:top w:val="none" w:sz="0" w:space="0" w:color="auto"/>
                <w:left w:val="none" w:sz="0" w:space="0" w:color="auto"/>
                <w:bottom w:val="none" w:sz="0" w:space="0" w:color="auto"/>
                <w:right w:val="none" w:sz="0" w:space="0" w:color="auto"/>
              </w:divBdr>
            </w:div>
            <w:div w:id="1545018842">
              <w:marLeft w:val="0"/>
              <w:marRight w:val="0"/>
              <w:marTop w:val="0"/>
              <w:marBottom w:val="0"/>
              <w:divBdr>
                <w:top w:val="none" w:sz="0" w:space="0" w:color="auto"/>
                <w:left w:val="none" w:sz="0" w:space="0" w:color="auto"/>
                <w:bottom w:val="none" w:sz="0" w:space="0" w:color="auto"/>
                <w:right w:val="none" w:sz="0" w:space="0" w:color="auto"/>
              </w:divBdr>
            </w:div>
            <w:div w:id="1459880797">
              <w:marLeft w:val="0"/>
              <w:marRight w:val="0"/>
              <w:marTop w:val="0"/>
              <w:marBottom w:val="0"/>
              <w:divBdr>
                <w:top w:val="none" w:sz="0" w:space="0" w:color="auto"/>
                <w:left w:val="none" w:sz="0" w:space="0" w:color="auto"/>
                <w:bottom w:val="none" w:sz="0" w:space="0" w:color="auto"/>
                <w:right w:val="none" w:sz="0" w:space="0" w:color="auto"/>
              </w:divBdr>
            </w:div>
            <w:div w:id="583760128">
              <w:marLeft w:val="0"/>
              <w:marRight w:val="0"/>
              <w:marTop w:val="0"/>
              <w:marBottom w:val="0"/>
              <w:divBdr>
                <w:top w:val="none" w:sz="0" w:space="0" w:color="auto"/>
                <w:left w:val="none" w:sz="0" w:space="0" w:color="auto"/>
                <w:bottom w:val="none" w:sz="0" w:space="0" w:color="auto"/>
                <w:right w:val="none" w:sz="0" w:space="0" w:color="auto"/>
              </w:divBdr>
            </w:div>
            <w:div w:id="369107161">
              <w:marLeft w:val="0"/>
              <w:marRight w:val="0"/>
              <w:marTop w:val="0"/>
              <w:marBottom w:val="0"/>
              <w:divBdr>
                <w:top w:val="none" w:sz="0" w:space="0" w:color="auto"/>
                <w:left w:val="none" w:sz="0" w:space="0" w:color="auto"/>
                <w:bottom w:val="none" w:sz="0" w:space="0" w:color="auto"/>
                <w:right w:val="none" w:sz="0" w:space="0" w:color="auto"/>
              </w:divBdr>
            </w:div>
            <w:div w:id="956907452">
              <w:marLeft w:val="0"/>
              <w:marRight w:val="0"/>
              <w:marTop w:val="0"/>
              <w:marBottom w:val="0"/>
              <w:divBdr>
                <w:top w:val="none" w:sz="0" w:space="0" w:color="auto"/>
                <w:left w:val="none" w:sz="0" w:space="0" w:color="auto"/>
                <w:bottom w:val="none" w:sz="0" w:space="0" w:color="auto"/>
                <w:right w:val="none" w:sz="0" w:space="0" w:color="auto"/>
              </w:divBdr>
            </w:div>
            <w:div w:id="484710040">
              <w:marLeft w:val="0"/>
              <w:marRight w:val="0"/>
              <w:marTop w:val="0"/>
              <w:marBottom w:val="0"/>
              <w:divBdr>
                <w:top w:val="none" w:sz="0" w:space="0" w:color="auto"/>
                <w:left w:val="none" w:sz="0" w:space="0" w:color="auto"/>
                <w:bottom w:val="none" w:sz="0" w:space="0" w:color="auto"/>
                <w:right w:val="none" w:sz="0" w:space="0" w:color="auto"/>
              </w:divBdr>
            </w:div>
            <w:div w:id="1705130224">
              <w:marLeft w:val="0"/>
              <w:marRight w:val="0"/>
              <w:marTop w:val="0"/>
              <w:marBottom w:val="0"/>
              <w:divBdr>
                <w:top w:val="none" w:sz="0" w:space="0" w:color="auto"/>
                <w:left w:val="none" w:sz="0" w:space="0" w:color="auto"/>
                <w:bottom w:val="none" w:sz="0" w:space="0" w:color="auto"/>
                <w:right w:val="none" w:sz="0" w:space="0" w:color="auto"/>
              </w:divBdr>
            </w:div>
            <w:div w:id="1772704174">
              <w:marLeft w:val="0"/>
              <w:marRight w:val="0"/>
              <w:marTop w:val="0"/>
              <w:marBottom w:val="0"/>
              <w:divBdr>
                <w:top w:val="none" w:sz="0" w:space="0" w:color="auto"/>
                <w:left w:val="none" w:sz="0" w:space="0" w:color="auto"/>
                <w:bottom w:val="none" w:sz="0" w:space="0" w:color="auto"/>
                <w:right w:val="none" w:sz="0" w:space="0" w:color="auto"/>
              </w:divBdr>
            </w:div>
            <w:div w:id="383455517">
              <w:marLeft w:val="0"/>
              <w:marRight w:val="0"/>
              <w:marTop w:val="0"/>
              <w:marBottom w:val="0"/>
              <w:divBdr>
                <w:top w:val="none" w:sz="0" w:space="0" w:color="auto"/>
                <w:left w:val="none" w:sz="0" w:space="0" w:color="auto"/>
                <w:bottom w:val="none" w:sz="0" w:space="0" w:color="auto"/>
                <w:right w:val="none" w:sz="0" w:space="0" w:color="auto"/>
              </w:divBdr>
            </w:div>
            <w:div w:id="17896290">
              <w:marLeft w:val="0"/>
              <w:marRight w:val="0"/>
              <w:marTop w:val="0"/>
              <w:marBottom w:val="0"/>
              <w:divBdr>
                <w:top w:val="none" w:sz="0" w:space="0" w:color="auto"/>
                <w:left w:val="none" w:sz="0" w:space="0" w:color="auto"/>
                <w:bottom w:val="none" w:sz="0" w:space="0" w:color="auto"/>
                <w:right w:val="none" w:sz="0" w:space="0" w:color="auto"/>
              </w:divBdr>
            </w:div>
            <w:div w:id="905186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445897">
      <w:bodyDiv w:val="1"/>
      <w:marLeft w:val="0"/>
      <w:marRight w:val="0"/>
      <w:marTop w:val="0"/>
      <w:marBottom w:val="0"/>
      <w:divBdr>
        <w:top w:val="none" w:sz="0" w:space="0" w:color="auto"/>
        <w:left w:val="none" w:sz="0" w:space="0" w:color="auto"/>
        <w:bottom w:val="none" w:sz="0" w:space="0" w:color="auto"/>
        <w:right w:val="none" w:sz="0" w:space="0" w:color="auto"/>
      </w:divBdr>
      <w:divsChild>
        <w:div w:id="1410618297">
          <w:marLeft w:val="0"/>
          <w:marRight w:val="0"/>
          <w:marTop w:val="0"/>
          <w:marBottom w:val="0"/>
          <w:divBdr>
            <w:top w:val="none" w:sz="0" w:space="0" w:color="auto"/>
            <w:left w:val="none" w:sz="0" w:space="0" w:color="auto"/>
            <w:bottom w:val="none" w:sz="0" w:space="0" w:color="auto"/>
            <w:right w:val="none" w:sz="0" w:space="0" w:color="auto"/>
          </w:divBdr>
          <w:divsChild>
            <w:div w:id="994333588">
              <w:marLeft w:val="0"/>
              <w:marRight w:val="0"/>
              <w:marTop w:val="0"/>
              <w:marBottom w:val="0"/>
              <w:divBdr>
                <w:top w:val="none" w:sz="0" w:space="0" w:color="auto"/>
                <w:left w:val="none" w:sz="0" w:space="0" w:color="auto"/>
                <w:bottom w:val="none" w:sz="0" w:space="0" w:color="auto"/>
                <w:right w:val="none" w:sz="0" w:space="0" w:color="auto"/>
              </w:divBdr>
            </w:div>
            <w:div w:id="1681197303">
              <w:marLeft w:val="0"/>
              <w:marRight w:val="0"/>
              <w:marTop w:val="0"/>
              <w:marBottom w:val="0"/>
              <w:divBdr>
                <w:top w:val="none" w:sz="0" w:space="0" w:color="auto"/>
                <w:left w:val="none" w:sz="0" w:space="0" w:color="auto"/>
                <w:bottom w:val="none" w:sz="0" w:space="0" w:color="auto"/>
                <w:right w:val="none" w:sz="0" w:space="0" w:color="auto"/>
              </w:divBdr>
            </w:div>
            <w:div w:id="1740981522">
              <w:marLeft w:val="0"/>
              <w:marRight w:val="0"/>
              <w:marTop w:val="0"/>
              <w:marBottom w:val="0"/>
              <w:divBdr>
                <w:top w:val="none" w:sz="0" w:space="0" w:color="auto"/>
                <w:left w:val="none" w:sz="0" w:space="0" w:color="auto"/>
                <w:bottom w:val="none" w:sz="0" w:space="0" w:color="auto"/>
                <w:right w:val="none" w:sz="0" w:space="0" w:color="auto"/>
              </w:divBdr>
            </w:div>
            <w:div w:id="1718701964">
              <w:marLeft w:val="0"/>
              <w:marRight w:val="0"/>
              <w:marTop w:val="0"/>
              <w:marBottom w:val="0"/>
              <w:divBdr>
                <w:top w:val="none" w:sz="0" w:space="0" w:color="auto"/>
                <w:left w:val="none" w:sz="0" w:space="0" w:color="auto"/>
                <w:bottom w:val="none" w:sz="0" w:space="0" w:color="auto"/>
                <w:right w:val="none" w:sz="0" w:space="0" w:color="auto"/>
              </w:divBdr>
            </w:div>
            <w:div w:id="1298955546">
              <w:marLeft w:val="0"/>
              <w:marRight w:val="0"/>
              <w:marTop w:val="0"/>
              <w:marBottom w:val="0"/>
              <w:divBdr>
                <w:top w:val="none" w:sz="0" w:space="0" w:color="auto"/>
                <w:left w:val="none" w:sz="0" w:space="0" w:color="auto"/>
                <w:bottom w:val="none" w:sz="0" w:space="0" w:color="auto"/>
                <w:right w:val="none" w:sz="0" w:space="0" w:color="auto"/>
              </w:divBdr>
            </w:div>
            <w:div w:id="2083260796">
              <w:marLeft w:val="0"/>
              <w:marRight w:val="0"/>
              <w:marTop w:val="0"/>
              <w:marBottom w:val="0"/>
              <w:divBdr>
                <w:top w:val="none" w:sz="0" w:space="0" w:color="auto"/>
                <w:left w:val="none" w:sz="0" w:space="0" w:color="auto"/>
                <w:bottom w:val="none" w:sz="0" w:space="0" w:color="auto"/>
                <w:right w:val="none" w:sz="0" w:space="0" w:color="auto"/>
              </w:divBdr>
            </w:div>
            <w:div w:id="1983845083">
              <w:marLeft w:val="0"/>
              <w:marRight w:val="0"/>
              <w:marTop w:val="0"/>
              <w:marBottom w:val="0"/>
              <w:divBdr>
                <w:top w:val="none" w:sz="0" w:space="0" w:color="auto"/>
                <w:left w:val="none" w:sz="0" w:space="0" w:color="auto"/>
                <w:bottom w:val="none" w:sz="0" w:space="0" w:color="auto"/>
                <w:right w:val="none" w:sz="0" w:space="0" w:color="auto"/>
              </w:divBdr>
            </w:div>
            <w:div w:id="2040928420">
              <w:marLeft w:val="0"/>
              <w:marRight w:val="0"/>
              <w:marTop w:val="0"/>
              <w:marBottom w:val="0"/>
              <w:divBdr>
                <w:top w:val="none" w:sz="0" w:space="0" w:color="auto"/>
                <w:left w:val="none" w:sz="0" w:space="0" w:color="auto"/>
                <w:bottom w:val="none" w:sz="0" w:space="0" w:color="auto"/>
                <w:right w:val="none" w:sz="0" w:space="0" w:color="auto"/>
              </w:divBdr>
            </w:div>
            <w:div w:id="1384601557">
              <w:marLeft w:val="0"/>
              <w:marRight w:val="0"/>
              <w:marTop w:val="0"/>
              <w:marBottom w:val="0"/>
              <w:divBdr>
                <w:top w:val="none" w:sz="0" w:space="0" w:color="auto"/>
                <w:left w:val="none" w:sz="0" w:space="0" w:color="auto"/>
                <w:bottom w:val="none" w:sz="0" w:space="0" w:color="auto"/>
                <w:right w:val="none" w:sz="0" w:space="0" w:color="auto"/>
              </w:divBdr>
            </w:div>
            <w:div w:id="610402387">
              <w:marLeft w:val="0"/>
              <w:marRight w:val="0"/>
              <w:marTop w:val="0"/>
              <w:marBottom w:val="0"/>
              <w:divBdr>
                <w:top w:val="none" w:sz="0" w:space="0" w:color="auto"/>
                <w:left w:val="none" w:sz="0" w:space="0" w:color="auto"/>
                <w:bottom w:val="none" w:sz="0" w:space="0" w:color="auto"/>
                <w:right w:val="none" w:sz="0" w:space="0" w:color="auto"/>
              </w:divBdr>
            </w:div>
            <w:div w:id="185027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08438">
      <w:bodyDiv w:val="1"/>
      <w:marLeft w:val="0"/>
      <w:marRight w:val="0"/>
      <w:marTop w:val="0"/>
      <w:marBottom w:val="0"/>
      <w:divBdr>
        <w:top w:val="none" w:sz="0" w:space="0" w:color="auto"/>
        <w:left w:val="none" w:sz="0" w:space="0" w:color="auto"/>
        <w:bottom w:val="none" w:sz="0" w:space="0" w:color="auto"/>
        <w:right w:val="none" w:sz="0" w:space="0" w:color="auto"/>
      </w:divBdr>
      <w:divsChild>
        <w:div w:id="1371803936">
          <w:marLeft w:val="0"/>
          <w:marRight w:val="0"/>
          <w:marTop w:val="0"/>
          <w:marBottom w:val="0"/>
          <w:divBdr>
            <w:top w:val="none" w:sz="0" w:space="0" w:color="auto"/>
            <w:left w:val="none" w:sz="0" w:space="0" w:color="auto"/>
            <w:bottom w:val="none" w:sz="0" w:space="0" w:color="auto"/>
            <w:right w:val="none" w:sz="0" w:space="0" w:color="auto"/>
          </w:divBdr>
          <w:divsChild>
            <w:div w:id="254826421">
              <w:marLeft w:val="0"/>
              <w:marRight w:val="0"/>
              <w:marTop w:val="0"/>
              <w:marBottom w:val="0"/>
              <w:divBdr>
                <w:top w:val="none" w:sz="0" w:space="0" w:color="auto"/>
                <w:left w:val="none" w:sz="0" w:space="0" w:color="auto"/>
                <w:bottom w:val="none" w:sz="0" w:space="0" w:color="auto"/>
                <w:right w:val="none" w:sz="0" w:space="0" w:color="auto"/>
              </w:divBdr>
            </w:div>
            <w:div w:id="1422801847">
              <w:marLeft w:val="0"/>
              <w:marRight w:val="0"/>
              <w:marTop w:val="0"/>
              <w:marBottom w:val="0"/>
              <w:divBdr>
                <w:top w:val="none" w:sz="0" w:space="0" w:color="auto"/>
                <w:left w:val="none" w:sz="0" w:space="0" w:color="auto"/>
                <w:bottom w:val="none" w:sz="0" w:space="0" w:color="auto"/>
                <w:right w:val="none" w:sz="0" w:space="0" w:color="auto"/>
              </w:divBdr>
            </w:div>
            <w:div w:id="1947348183">
              <w:marLeft w:val="0"/>
              <w:marRight w:val="0"/>
              <w:marTop w:val="0"/>
              <w:marBottom w:val="0"/>
              <w:divBdr>
                <w:top w:val="none" w:sz="0" w:space="0" w:color="auto"/>
                <w:left w:val="none" w:sz="0" w:space="0" w:color="auto"/>
                <w:bottom w:val="none" w:sz="0" w:space="0" w:color="auto"/>
                <w:right w:val="none" w:sz="0" w:space="0" w:color="auto"/>
              </w:divBdr>
            </w:div>
            <w:div w:id="1536649448">
              <w:marLeft w:val="0"/>
              <w:marRight w:val="0"/>
              <w:marTop w:val="0"/>
              <w:marBottom w:val="0"/>
              <w:divBdr>
                <w:top w:val="none" w:sz="0" w:space="0" w:color="auto"/>
                <w:left w:val="none" w:sz="0" w:space="0" w:color="auto"/>
                <w:bottom w:val="none" w:sz="0" w:space="0" w:color="auto"/>
                <w:right w:val="none" w:sz="0" w:space="0" w:color="auto"/>
              </w:divBdr>
            </w:div>
            <w:div w:id="608397477">
              <w:marLeft w:val="0"/>
              <w:marRight w:val="0"/>
              <w:marTop w:val="0"/>
              <w:marBottom w:val="0"/>
              <w:divBdr>
                <w:top w:val="none" w:sz="0" w:space="0" w:color="auto"/>
                <w:left w:val="none" w:sz="0" w:space="0" w:color="auto"/>
                <w:bottom w:val="none" w:sz="0" w:space="0" w:color="auto"/>
                <w:right w:val="none" w:sz="0" w:space="0" w:color="auto"/>
              </w:divBdr>
            </w:div>
            <w:div w:id="723985623">
              <w:marLeft w:val="0"/>
              <w:marRight w:val="0"/>
              <w:marTop w:val="0"/>
              <w:marBottom w:val="0"/>
              <w:divBdr>
                <w:top w:val="none" w:sz="0" w:space="0" w:color="auto"/>
                <w:left w:val="none" w:sz="0" w:space="0" w:color="auto"/>
                <w:bottom w:val="none" w:sz="0" w:space="0" w:color="auto"/>
                <w:right w:val="none" w:sz="0" w:space="0" w:color="auto"/>
              </w:divBdr>
            </w:div>
            <w:div w:id="1757705696">
              <w:marLeft w:val="0"/>
              <w:marRight w:val="0"/>
              <w:marTop w:val="0"/>
              <w:marBottom w:val="0"/>
              <w:divBdr>
                <w:top w:val="none" w:sz="0" w:space="0" w:color="auto"/>
                <w:left w:val="none" w:sz="0" w:space="0" w:color="auto"/>
                <w:bottom w:val="none" w:sz="0" w:space="0" w:color="auto"/>
                <w:right w:val="none" w:sz="0" w:space="0" w:color="auto"/>
              </w:divBdr>
            </w:div>
            <w:div w:id="717245499">
              <w:marLeft w:val="0"/>
              <w:marRight w:val="0"/>
              <w:marTop w:val="0"/>
              <w:marBottom w:val="0"/>
              <w:divBdr>
                <w:top w:val="none" w:sz="0" w:space="0" w:color="auto"/>
                <w:left w:val="none" w:sz="0" w:space="0" w:color="auto"/>
                <w:bottom w:val="none" w:sz="0" w:space="0" w:color="auto"/>
                <w:right w:val="none" w:sz="0" w:space="0" w:color="auto"/>
              </w:divBdr>
            </w:div>
            <w:div w:id="600798184">
              <w:marLeft w:val="0"/>
              <w:marRight w:val="0"/>
              <w:marTop w:val="0"/>
              <w:marBottom w:val="0"/>
              <w:divBdr>
                <w:top w:val="none" w:sz="0" w:space="0" w:color="auto"/>
                <w:left w:val="none" w:sz="0" w:space="0" w:color="auto"/>
                <w:bottom w:val="none" w:sz="0" w:space="0" w:color="auto"/>
                <w:right w:val="none" w:sz="0" w:space="0" w:color="auto"/>
              </w:divBdr>
            </w:div>
            <w:div w:id="1119376720">
              <w:marLeft w:val="0"/>
              <w:marRight w:val="0"/>
              <w:marTop w:val="0"/>
              <w:marBottom w:val="0"/>
              <w:divBdr>
                <w:top w:val="none" w:sz="0" w:space="0" w:color="auto"/>
                <w:left w:val="none" w:sz="0" w:space="0" w:color="auto"/>
                <w:bottom w:val="none" w:sz="0" w:space="0" w:color="auto"/>
                <w:right w:val="none" w:sz="0" w:space="0" w:color="auto"/>
              </w:divBdr>
            </w:div>
            <w:div w:id="2119717728">
              <w:marLeft w:val="0"/>
              <w:marRight w:val="0"/>
              <w:marTop w:val="0"/>
              <w:marBottom w:val="0"/>
              <w:divBdr>
                <w:top w:val="none" w:sz="0" w:space="0" w:color="auto"/>
                <w:left w:val="none" w:sz="0" w:space="0" w:color="auto"/>
                <w:bottom w:val="none" w:sz="0" w:space="0" w:color="auto"/>
                <w:right w:val="none" w:sz="0" w:space="0" w:color="auto"/>
              </w:divBdr>
            </w:div>
            <w:div w:id="1034386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3164061">
      <w:bodyDiv w:val="1"/>
      <w:marLeft w:val="0"/>
      <w:marRight w:val="0"/>
      <w:marTop w:val="0"/>
      <w:marBottom w:val="0"/>
      <w:divBdr>
        <w:top w:val="none" w:sz="0" w:space="0" w:color="auto"/>
        <w:left w:val="none" w:sz="0" w:space="0" w:color="auto"/>
        <w:bottom w:val="none" w:sz="0" w:space="0" w:color="auto"/>
        <w:right w:val="none" w:sz="0" w:space="0" w:color="auto"/>
      </w:divBdr>
      <w:divsChild>
        <w:div w:id="75326468">
          <w:marLeft w:val="0"/>
          <w:marRight w:val="0"/>
          <w:marTop w:val="0"/>
          <w:marBottom w:val="0"/>
          <w:divBdr>
            <w:top w:val="none" w:sz="0" w:space="0" w:color="auto"/>
            <w:left w:val="none" w:sz="0" w:space="0" w:color="auto"/>
            <w:bottom w:val="none" w:sz="0" w:space="0" w:color="auto"/>
            <w:right w:val="none" w:sz="0" w:space="0" w:color="auto"/>
          </w:divBdr>
          <w:divsChild>
            <w:div w:id="1468276853">
              <w:marLeft w:val="0"/>
              <w:marRight w:val="0"/>
              <w:marTop w:val="0"/>
              <w:marBottom w:val="0"/>
              <w:divBdr>
                <w:top w:val="none" w:sz="0" w:space="0" w:color="auto"/>
                <w:left w:val="none" w:sz="0" w:space="0" w:color="auto"/>
                <w:bottom w:val="none" w:sz="0" w:space="0" w:color="auto"/>
                <w:right w:val="none" w:sz="0" w:space="0" w:color="auto"/>
              </w:divBdr>
            </w:div>
            <w:div w:id="1042827493">
              <w:marLeft w:val="0"/>
              <w:marRight w:val="0"/>
              <w:marTop w:val="0"/>
              <w:marBottom w:val="0"/>
              <w:divBdr>
                <w:top w:val="none" w:sz="0" w:space="0" w:color="auto"/>
                <w:left w:val="none" w:sz="0" w:space="0" w:color="auto"/>
                <w:bottom w:val="none" w:sz="0" w:space="0" w:color="auto"/>
                <w:right w:val="none" w:sz="0" w:space="0" w:color="auto"/>
              </w:divBdr>
            </w:div>
            <w:div w:id="471363191">
              <w:marLeft w:val="0"/>
              <w:marRight w:val="0"/>
              <w:marTop w:val="0"/>
              <w:marBottom w:val="0"/>
              <w:divBdr>
                <w:top w:val="none" w:sz="0" w:space="0" w:color="auto"/>
                <w:left w:val="none" w:sz="0" w:space="0" w:color="auto"/>
                <w:bottom w:val="none" w:sz="0" w:space="0" w:color="auto"/>
                <w:right w:val="none" w:sz="0" w:space="0" w:color="auto"/>
              </w:divBdr>
            </w:div>
            <w:div w:id="2086682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1894866">
      <w:bodyDiv w:val="1"/>
      <w:marLeft w:val="0"/>
      <w:marRight w:val="0"/>
      <w:marTop w:val="0"/>
      <w:marBottom w:val="0"/>
      <w:divBdr>
        <w:top w:val="none" w:sz="0" w:space="0" w:color="auto"/>
        <w:left w:val="none" w:sz="0" w:space="0" w:color="auto"/>
        <w:bottom w:val="none" w:sz="0" w:space="0" w:color="auto"/>
        <w:right w:val="none" w:sz="0" w:space="0" w:color="auto"/>
      </w:divBdr>
      <w:divsChild>
        <w:div w:id="2072383790">
          <w:marLeft w:val="0"/>
          <w:marRight w:val="0"/>
          <w:marTop w:val="0"/>
          <w:marBottom w:val="0"/>
          <w:divBdr>
            <w:top w:val="none" w:sz="0" w:space="0" w:color="auto"/>
            <w:left w:val="none" w:sz="0" w:space="0" w:color="auto"/>
            <w:bottom w:val="none" w:sz="0" w:space="0" w:color="auto"/>
            <w:right w:val="none" w:sz="0" w:space="0" w:color="auto"/>
          </w:divBdr>
          <w:divsChild>
            <w:div w:id="1069964870">
              <w:marLeft w:val="0"/>
              <w:marRight w:val="0"/>
              <w:marTop w:val="0"/>
              <w:marBottom w:val="0"/>
              <w:divBdr>
                <w:top w:val="none" w:sz="0" w:space="0" w:color="auto"/>
                <w:left w:val="none" w:sz="0" w:space="0" w:color="auto"/>
                <w:bottom w:val="none" w:sz="0" w:space="0" w:color="auto"/>
                <w:right w:val="none" w:sz="0" w:space="0" w:color="auto"/>
              </w:divBdr>
            </w:div>
            <w:div w:id="1074739185">
              <w:marLeft w:val="0"/>
              <w:marRight w:val="0"/>
              <w:marTop w:val="0"/>
              <w:marBottom w:val="0"/>
              <w:divBdr>
                <w:top w:val="none" w:sz="0" w:space="0" w:color="auto"/>
                <w:left w:val="none" w:sz="0" w:space="0" w:color="auto"/>
                <w:bottom w:val="none" w:sz="0" w:space="0" w:color="auto"/>
                <w:right w:val="none" w:sz="0" w:space="0" w:color="auto"/>
              </w:divBdr>
            </w:div>
            <w:div w:id="1017660461">
              <w:marLeft w:val="0"/>
              <w:marRight w:val="0"/>
              <w:marTop w:val="0"/>
              <w:marBottom w:val="0"/>
              <w:divBdr>
                <w:top w:val="none" w:sz="0" w:space="0" w:color="auto"/>
                <w:left w:val="none" w:sz="0" w:space="0" w:color="auto"/>
                <w:bottom w:val="none" w:sz="0" w:space="0" w:color="auto"/>
                <w:right w:val="none" w:sz="0" w:space="0" w:color="auto"/>
              </w:divBdr>
            </w:div>
            <w:div w:id="2109617702">
              <w:marLeft w:val="0"/>
              <w:marRight w:val="0"/>
              <w:marTop w:val="0"/>
              <w:marBottom w:val="0"/>
              <w:divBdr>
                <w:top w:val="none" w:sz="0" w:space="0" w:color="auto"/>
                <w:left w:val="none" w:sz="0" w:space="0" w:color="auto"/>
                <w:bottom w:val="none" w:sz="0" w:space="0" w:color="auto"/>
                <w:right w:val="none" w:sz="0" w:space="0" w:color="auto"/>
              </w:divBdr>
            </w:div>
            <w:div w:id="1525169893">
              <w:marLeft w:val="0"/>
              <w:marRight w:val="0"/>
              <w:marTop w:val="0"/>
              <w:marBottom w:val="0"/>
              <w:divBdr>
                <w:top w:val="none" w:sz="0" w:space="0" w:color="auto"/>
                <w:left w:val="none" w:sz="0" w:space="0" w:color="auto"/>
                <w:bottom w:val="none" w:sz="0" w:space="0" w:color="auto"/>
                <w:right w:val="none" w:sz="0" w:space="0" w:color="auto"/>
              </w:divBdr>
            </w:div>
            <w:div w:id="2110850126">
              <w:marLeft w:val="0"/>
              <w:marRight w:val="0"/>
              <w:marTop w:val="0"/>
              <w:marBottom w:val="0"/>
              <w:divBdr>
                <w:top w:val="none" w:sz="0" w:space="0" w:color="auto"/>
                <w:left w:val="none" w:sz="0" w:space="0" w:color="auto"/>
                <w:bottom w:val="none" w:sz="0" w:space="0" w:color="auto"/>
                <w:right w:val="none" w:sz="0" w:space="0" w:color="auto"/>
              </w:divBdr>
            </w:div>
            <w:div w:id="841045236">
              <w:marLeft w:val="0"/>
              <w:marRight w:val="0"/>
              <w:marTop w:val="0"/>
              <w:marBottom w:val="0"/>
              <w:divBdr>
                <w:top w:val="none" w:sz="0" w:space="0" w:color="auto"/>
                <w:left w:val="none" w:sz="0" w:space="0" w:color="auto"/>
                <w:bottom w:val="none" w:sz="0" w:space="0" w:color="auto"/>
                <w:right w:val="none" w:sz="0" w:space="0" w:color="auto"/>
              </w:divBdr>
            </w:div>
            <w:div w:id="990019406">
              <w:marLeft w:val="0"/>
              <w:marRight w:val="0"/>
              <w:marTop w:val="0"/>
              <w:marBottom w:val="0"/>
              <w:divBdr>
                <w:top w:val="none" w:sz="0" w:space="0" w:color="auto"/>
                <w:left w:val="none" w:sz="0" w:space="0" w:color="auto"/>
                <w:bottom w:val="none" w:sz="0" w:space="0" w:color="auto"/>
                <w:right w:val="none" w:sz="0" w:space="0" w:color="auto"/>
              </w:divBdr>
            </w:div>
            <w:div w:id="2064981580">
              <w:marLeft w:val="0"/>
              <w:marRight w:val="0"/>
              <w:marTop w:val="0"/>
              <w:marBottom w:val="0"/>
              <w:divBdr>
                <w:top w:val="none" w:sz="0" w:space="0" w:color="auto"/>
                <w:left w:val="none" w:sz="0" w:space="0" w:color="auto"/>
                <w:bottom w:val="none" w:sz="0" w:space="0" w:color="auto"/>
                <w:right w:val="none" w:sz="0" w:space="0" w:color="auto"/>
              </w:divBdr>
            </w:div>
            <w:div w:id="1386953386">
              <w:marLeft w:val="0"/>
              <w:marRight w:val="0"/>
              <w:marTop w:val="0"/>
              <w:marBottom w:val="0"/>
              <w:divBdr>
                <w:top w:val="none" w:sz="0" w:space="0" w:color="auto"/>
                <w:left w:val="none" w:sz="0" w:space="0" w:color="auto"/>
                <w:bottom w:val="none" w:sz="0" w:space="0" w:color="auto"/>
                <w:right w:val="none" w:sz="0" w:space="0" w:color="auto"/>
              </w:divBdr>
            </w:div>
            <w:div w:id="419834985">
              <w:marLeft w:val="0"/>
              <w:marRight w:val="0"/>
              <w:marTop w:val="0"/>
              <w:marBottom w:val="0"/>
              <w:divBdr>
                <w:top w:val="none" w:sz="0" w:space="0" w:color="auto"/>
                <w:left w:val="none" w:sz="0" w:space="0" w:color="auto"/>
                <w:bottom w:val="none" w:sz="0" w:space="0" w:color="auto"/>
                <w:right w:val="none" w:sz="0" w:space="0" w:color="auto"/>
              </w:divBdr>
            </w:div>
            <w:div w:id="1332953507">
              <w:marLeft w:val="0"/>
              <w:marRight w:val="0"/>
              <w:marTop w:val="0"/>
              <w:marBottom w:val="0"/>
              <w:divBdr>
                <w:top w:val="none" w:sz="0" w:space="0" w:color="auto"/>
                <w:left w:val="none" w:sz="0" w:space="0" w:color="auto"/>
                <w:bottom w:val="none" w:sz="0" w:space="0" w:color="auto"/>
                <w:right w:val="none" w:sz="0" w:space="0" w:color="auto"/>
              </w:divBdr>
            </w:div>
            <w:div w:id="838472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7387572">
      <w:bodyDiv w:val="1"/>
      <w:marLeft w:val="0"/>
      <w:marRight w:val="0"/>
      <w:marTop w:val="0"/>
      <w:marBottom w:val="0"/>
      <w:divBdr>
        <w:top w:val="none" w:sz="0" w:space="0" w:color="auto"/>
        <w:left w:val="none" w:sz="0" w:space="0" w:color="auto"/>
        <w:bottom w:val="none" w:sz="0" w:space="0" w:color="auto"/>
        <w:right w:val="none" w:sz="0" w:space="0" w:color="auto"/>
      </w:divBdr>
      <w:divsChild>
        <w:div w:id="1386759690">
          <w:marLeft w:val="0"/>
          <w:marRight w:val="0"/>
          <w:marTop w:val="0"/>
          <w:marBottom w:val="0"/>
          <w:divBdr>
            <w:top w:val="none" w:sz="0" w:space="0" w:color="auto"/>
            <w:left w:val="none" w:sz="0" w:space="0" w:color="auto"/>
            <w:bottom w:val="none" w:sz="0" w:space="0" w:color="auto"/>
            <w:right w:val="none" w:sz="0" w:space="0" w:color="auto"/>
          </w:divBdr>
          <w:divsChild>
            <w:div w:id="618534525">
              <w:marLeft w:val="0"/>
              <w:marRight w:val="0"/>
              <w:marTop w:val="0"/>
              <w:marBottom w:val="0"/>
              <w:divBdr>
                <w:top w:val="none" w:sz="0" w:space="0" w:color="auto"/>
                <w:left w:val="none" w:sz="0" w:space="0" w:color="auto"/>
                <w:bottom w:val="none" w:sz="0" w:space="0" w:color="auto"/>
                <w:right w:val="none" w:sz="0" w:space="0" w:color="auto"/>
              </w:divBdr>
            </w:div>
            <w:div w:id="1349873692">
              <w:marLeft w:val="0"/>
              <w:marRight w:val="0"/>
              <w:marTop w:val="0"/>
              <w:marBottom w:val="0"/>
              <w:divBdr>
                <w:top w:val="none" w:sz="0" w:space="0" w:color="auto"/>
                <w:left w:val="none" w:sz="0" w:space="0" w:color="auto"/>
                <w:bottom w:val="none" w:sz="0" w:space="0" w:color="auto"/>
                <w:right w:val="none" w:sz="0" w:space="0" w:color="auto"/>
              </w:divBdr>
            </w:div>
            <w:div w:id="55513291">
              <w:marLeft w:val="0"/>
              <w:marRight w:val="0"/>
              <w:marTop w:val="0"/>
              <w:marBottom w:val="0"/>
              <w:divBdr>
                <w:top w:val="none" w:sz="0" w:space="0" w:color="auto"/>
                <w:left w:val="none" w:sz="0" w:space="0" w:color="auto"/>
                <w:bottom w:val="none" w:sz="0" w:space="0" w:color="auto"/>
                <w:right w:val="none" w:sz="0" w:space="0" w:color="auto"/>
              </w:divBdr>
            </w:div>
            <w:div w:id="1472475604">
              <w:marLeft w:val="0"/>
              <w:marRight w:val="0"/>
              <w:marTop w:val="0"/>
              <w:marBottom w:val="0"/>
              <w:divBdr>
                <w:top w:val="none" w:sz="0" w:space="0" w:color="auto"/>
                <w:left w:val="none" w:sz="0" w:space="0" w:color="auto"/>
                <w:bottom w:val="none" w:sz="0" w:space="0" w:color="auto"/>
                <w:right w:val="none" w:sz="0" w:space="0" w:color="auto"/>
              </w:divBdr>
            </w:div>
            <w:div w:id="753019025">
              <w:marLeft w:val="0"/>
              <w:marRight w:val="0"/>
              <w:marTop w:val="0"/>
              <w:marBottom w:val="0"/>
              <w:divBdr>
                <w:top w:val="none" w:sz="0" w:space="0" w:color="auto"/>
                <w:left w:val="none" w:sz="0" w:space="0" w:color="auto"/>
                <w:bottom w:val="none" w:sz="0" w:space="0" w:color="auto"/>
                <w:right w:val="none" w:sz="0" w:space="0" w:color="auto"/>
              </w:divBdr>
            </w:div>
            <w:div w:id="1521894892">
              <w:marLeft w:val="0"/>
              <w:marRight w:val="0"/>
              <w:marTop w:val="0"/>
              <w:marBottom w:val="0"/>
              <w:divBdr>
                <w:top w:val="none" w:sz="0" w:space="0" w:color="auto"/>
                <w:left w:val="none" w:sz="0" w:space="0" w:color="auto"/>
                <w:bottom w:val="none" w:sz="0" w:space="0" w:color="auto"/>
                <w:right w:val="none" w:sz="0" w:space="0" w:color="auto"/>
              </w:divBdr>
            </w:div>
            <w:div w:id="194927739">
              <w:marLeft w:val="0"/>
              <w:marRight w:val="0"/>
              <w:marTop w:val="0"/>
              <w:marBottom w:val="0"/>
              <w:divBdr>
                <w:top w:val="none" w:sz="0" w:space="0" w:color="auto"/>
                <w:left w:val="none" w:sz="0" w:space="0" w:color="auto"/>
                <w:bottom w:val="none" w:sz="0" w:space="0" w:color="auto"/>
                <w:right w:val="none" w:sz="0" w:space="0" w:color="auto"/>
              </w:divBdr>
            </w:div>
            <w:div w:id="2087722216">
              <w:marLeft w:val="0"/>
              <w:marRight w:val="0"/>
              <w:marTop w:val="0"/>
              <w:marBottom w:val="0"/>
              <w:divBdr>
                <w:top w:val="none" w:sz="0" w:space="0" w:color="auto"/>
                <w:left w:val="none" w:sz="0" w:space="0" w:color="auto"/>
                <w:bottom w:val="none" w:sz="0" w:space="0" w:color="auto"/>
                <w:right w:val="none" w:sz="0" w:space="0" w:color="auto"/>
              </w:divBdr>
            </w:div>
            <w:div w:id="2030444925">
              <w:marLeft w:val="0"/>
              <w:marRight w:val="0"/>
              <w:marTop w:val="0"/>
              <w:marBottom w:val="0"/>
              <w:divBdr>
                <w:top w:val="none" w:sz="0" w:space="0" w:color="auto"/>
                <w:left w:val="none" w:sz="0" w:space="0" w:color="auto"/>
                <w:bottom w:val="none" w:sz="0" w:space="0" w:color="auto"/>
                <w:right w:val="none" w:sz="0" w:space="0" w:color="auto"/>
              </w:divBdr>
            </w:div>
            <w:div w:id="1340159199">
              <w:marLeft w:val="0"/>
              <w:marRight w:val="0"/>
              <w:marTop w:val="0"/>
              <w:marBottom w:val="0"/>
              <w:divBdr>
                <w:top w:val="none" w:sz="0" w:space="0" w:color="auto"/>
                <w:left w:val="none" w:sz="0" w:space="0" w:color="auto"/>
                <w:bottom w:val="none" w:sz="0" w:space="0" w:color="auto"/>
                <w:right w:val="none" w:sz="0" w:space="0" w:color="auto"/>
              </w:divBdr>
            </w:div>
            <w:div w:id="1928881521">
              <w:marLeft w:val="0"/>
              <w:marRight w:val="0"/>
              <w:marTop w:val="0"/>
              <w:marBottom w:val="0"/>
              <w:divBdr>
                <w:top w:val="none" w:sz="0" w:space="0" w:color="auto"/>
                <w:left w:val="none" w:sz="0" w:space="0" w:color="auto"/>
                <w:bottom w:val="none" w:sz="0" w:space="0" w:color="auto"/>
                <w:right w:val="none" w:sz="0" w:space="0" w:color="auto"/>
              </w:divBdr>
            </w:div>
            <w:div w:id="1410233045">
              <w:marLeft w:val="0"/>
              <w:marRight w:val="0"/>
              <w:marTop w:val="0"/>
              <w:marBottom w:val="0"/>
              <w:divBdr>
                <w:top w:val="none" w:sz="0" w:space="0" w:color="auto"/>
                <w:left w:val="none" w:sz="0" w:space="0" w:color="auto"/>
                <w:bottom w:val="none" w:sz="0" w:space="0" w:color="auto"/>
                <w:right w:val="none" w:sz="0" w:space="0" w:color="auto"/>
              </w:divBdr>
            </w:div>
            <w:div w:id="262613236">
              <w:marLeft w:val="0"/>
              <w:marRight w:val="0"/>
              <w:marTop w:val="0"/>
              <w:marBottom w:val="0"/>
              <w:divBdr>
                <w:top w:val="none" w:sz="0" w:space="0" w:color="auto"/>
                <w:left w:val="none" w:sz="0" w:space="0" w:color="auto"/>
                <w:bottom w:val="none" w:sz="0" w:space="0" w:color="auto"/>
                <w:right w:val="none" w:sz="0" w:space="0" w:color="auto"/>
              </w:divBdr>
            </w:div>
            <w:div w:id="913735235">
              <w:marLeft w:val="0"/>
              <w:marRight w:val="0"/>
              <w:marTop w:val="0"/>
              <w:marBottom w:val="0"/>
              <w:divBdr>
                <w:top w:val="none" w:sz="0" w:space="0" w:color="auto"/>
                <w:left w:val="none" w:sz="0" w:space="0" w:color="auto"/>
                <w:bottom w:val="none" w:sz="0" w:space="0" w:color="auto"/>
                <w:right w:val="none" w:sz="0" w:space="0" w:color="auto"/>
              </w:divBdr>
            </w:div>
            <w:div w:id="1963799695">
              <w:marLeft w:val="0"/>
              <w:marRight w:val="0"/>
              <w:marTop w:val="0"/>
              <w:marBottom w:val="0"/>
              <w:divBdr>
                <w:top w:val="none" w:sz="0" w:space="0" w:color="auto"/>
                <w:left w:val="none" w:sz="0" w:space="0" w:color="auto"/>
                <w:bottom w:val="none" w:sz="0" w:space="0" w:color="auto"/>
                <w:right w:val="none" w:sz="0" w:space="0" w:color="auto"/>
              </w:divBdr>
            </w:div>
            <w:div w:id="1604730387">
              <w:marLeft w:val="0"/>
              <w:marRight w:val="0"/>
              <w:marTop w:val="0"/>
              <w:marBottom w:val="0"/>
              <w:divBdr>
                <w:top w:val="none" w:sz="0" w:space="0" w:color="auto"/>
                <w:left w:val="none" w:sz="0" w:space="0" w:color="auto"/>
                <w:bottom w:val="none" w:sz="0" w:space="0" w:color="auto"/>
                <w:right w:val="none" w:sz="0" w:space="0" w:color="auto"/>
              </w:divBdr>
            </w:div>
            <w:div w:id="1851682085">
              <w:marLeft w:val="0"/>
              <w:marRight w:val="0"/>
              <w:marTop w:val="0"/>
              <w:marBottom w:val="0"/>
              <w:divBdr>
                <w:top w:val="none" w:sz="0" w:space="0" w:color="auto"/>
                <w:left w:val="none" w:sz="0" w:space="0" w:color="auto"/>
                <w:bottom w:val="none" w:sz="0" w:space="0" w:color="auto"/>
                <w:right w:val="none" w:sz="0" w:space="0" w:color="auto"/>
              </w:divBdr>
            </w:div>
            <w:div w:id="1076823097">
              <w:marLeft w:val="0"/>
              <w:marRight w:val="0"/>
              <w:marTop w:val="0"/>
              <w:marBottom w:val="0"/>
              <w:divBdr>
                <w:top w:val="none" w:sz="0" w:space="0" w:color="auto"/>
                <w:left w:val="none" w:sz="0" w:space="0" w:color="auto"/>
                <w:bottom w:val="none" w:sz="0" w:space="0" w:color="auto"/>
                <w:right w:val="none" w:sz="0" w:space="0" w:color="auto"/>
              </w:divBdr>
            </w:div>
            <w:div w:id="276300521">
              <w:marLeft w:val="0"/>
              <w:marRight w:val="0"/>
              <w:marTop w:val="0"/>
              <w:marBottom w:val="0"/>
              <w:divBdr>
                <w:top w:val="none" w:sz="0" w:space="0" w:color="auto"/>
                <w:left w:val="none" w:sz="0" w:space="0" w:color="auto"/>
                <w:bottom w:val="none" w:sz="0" w:space="0" w:color="auto"/>
                <w:right w:val="none" w:sz="0" w:space="0" w:color="auto"/>
              </w:divBdr>
            </w:div>
            <w:div w:id="993335440">
              <w:marLeft w:val="0"/>
              <w:marRight w:val="0"/>
              <w:marTop w:val="0"/>
              <w:marBottom w:val="0"/>
              <w:divBdr>
                <w:top w:val="none" w:sz="0" w:space="0" w:color="auto"/>
                <w:left w:val="none" w:sz="0" w:space="0" w:color="auto"/>
                <w:bottom w:val="none" w:sz="0" w:space="0" w:color="auto"/>
                <w:right w:val="none" w:sz="0" w:space="0" w:color="auto"/>
              </w:divBdr>
            </w:div>
            <w:div w:id="1309478752">
              <w:marLeft w:val="0"/>
              <w:marRight w:val="0"/>
              <w:marTop w:val="0"/>
              <w:marBottom w:val="0"/>
              <w:divBdr>
                <w:top w:val="none" w:sz="0" w:space="0" w:color="auto"/>
                <w:left w:val="none" w:sz="0" w:space="0" w:color="auto"/>
                <w:bottom w:val="none" w:sz="0" w:space="0" w:color="auto"/>
                <w:right w:val="none" w:sz="0" w:space="0" w:color="auto"/>
              </w:divBdr>
            </w:div>
            <w:div w:id="1476796787">
              <w:marLeft w:val="0"/>
              <w:marRight w:val="0"/>
              <w:marTop w:val="0"/>
              <w:marBottom w:val="0"/>
              <w:divBdr>
                <w:top w:val="none" w:sz="0" w:space="0" w:color="auto"/>
                <w:left w:val="none" w:sz="0" w:space="0" w:color="auto"/>
                <w:bottom w:val="none" w:sz="0" w:space="0" w:color="auto"/>
                <w:right w:val="none" w:sz="0" w:space="0" w:color="auto"/>
              </w:divBdr>
            </w:div>
            <w:div w:id="1421488740">
              <w:marLeft w:val="0"/>
              <w:marRight w:val="0"/>
              <w:marTop w:val="0"/>
              <w:marBottom w:val="0"/>
              <w:divBdr>
                <w:top w:val="none" w:sz="0" w:space="0" w:color="auto"/>
                <w:left w:val="none" w:sz="0" w:space="0" w:color="auto"/>
                <w:bottom w:val="none" w:sz="0" w:space="0" w:color="auto"/>
                <w:right w:val="none" w:sz="0" w:space="0" w:color="auto"/>
              </w:divBdr>
            </w:div>
            <w:div w:id="1132096352">
              <w:marLeft w:val="0"/>
              <w:marRight w:val="0"/>
              <w:marTop w:val="0"/>
              <w:marBottom w:val="0"/>
              <w:divBdr>
                <w:top w:val="none" w:sz="0" w:space="0" w:color="auto"/>
                <w:left w:val="none" w:sz="0" w:space="0" w:color="auto"/>
                <w:bottom w:val="none" w:sz="0" w:space="0" w:color="auto"/>
                <w:right w:val="none" w:sz="0" w:space="0" w:color="auto"/>
              </w:divBdr>
            </w:div>
            <w:div w:id="1590308463">
              <w:marLeft w:val="0"/>
              <w:marRight w:val="0"/>
              <w:marTop w:val="0"/>
              <w:marBottom w:val="0"/>
              <w:divBdr>
                <w:top w:val="none" w:sz="0" w:space="0" w:color="auto"/>
                <w:left w:val="none" w:sz="0" w:space="0" w:color="auto"/>
                <w:bottom w:val="none" w:sz="0" w:space="0" w:color="auto"/>
                <w:right w:val="none" w:sz="0" w:space="0" w:color="auto"/>
              </w:divBdr>
            </w:div>
            <w:div w:id="1783574606">
              <w:marLeft w:val="0"/>
              <w:marRight w:val="0"/>
              <w:marTop w:val="0"/>
              <w:marBottom w:val="0"/>
              <w:divBdr>
                <w:top w:val="none" w:sz="0" w:space="0" w:color="auto"/>
                <w:left w:val="none" w:sz="0" w:space="0" w:color="auto"/>
                <w:bottom w:val="none" w:sz="0" w:space="0" w:color="auto"/>
                <w:right w:val="none" w:sz="0" w:space="0" w:color="auto"/>
              </w:divBdr>
            </w:div>
            <w:div w:id="1188448647">
              <w:marLeft w:val="0"/>
              <w:marRight w:val="0"/>
              <w:marTop w:val="0"/>
              <w:marBottom w:val="0"/>
              <w:divBdr>
                <w:top w:val="none" w:sz="0" w:space="0" w:color="auto"/>
                <w:left w:val="none" w:sz="0" w:space="0" w:color="auto"/>
                <w:bottom w:val="none" w:sz="0" w:space="0" w:color="auto"/>
                <w:right w:val="none" w:sz="0" w:space="0" w:color="auto"/>
              </w:divBdr>
            </w:div>
            <w:div w:id="1362827512">
              <w:marLeft w:val="0"/>
              <w:marRight w:val="0"/>
              <w:marTop w:val="0"/>
              <w:marBottom w:val="0"/>
              <w:divBdr>
                <w:top w:val="none" w:sz="0" w:space="0" w:color="auto"/>
                <w:left w:val="none" w:sz="0" w:space="0" w:color="auto"/>
                <w:bottom w:val="none" w:sz="0" w:space="0" w:color="auto"/>
                <w:right w:val="none" w:sz="0" w:space="0" w:color="auto"/>
              </w:divBdr>
            </w:div>
            <w:div w:id="2125078465">
              <w:marLeft w:val="0"/>
              <w:marRight w:val="0"/>
              <w:marTop w:val="0"/>
              <w:marBottom w:val="0"/>
              <w:divBdr>
                <w:top w:val="none" w:sz="0" w:space="0" w:color="auto"/>
                <w:left w:val="none" w:sz="0" w:space="0" w:color="auto"/>
                <w:bottom w:val="none" w:sz="0" w:space="0" w:color="auto"/>
                <w:right w:val="none" w:sz="0" w:space="0" w:color="auto"/>
              </w:divBdr>
            </w:div>
            <w:div w:id="1066491891">
              <w:marLeft w:val="0"/>
              <w:marRight w:val="0"/>
              <w:marTop w:val="0"/>
              <w:marBottom w:val="0"/>
              <w:divBdr>
                <w:top w:val="none" w:sz="0" w:space="0" w:color="auto"/>
                <w:left w:val="none" w:sz="0" w:space="0" w:color="auto"/>
                <w:bottom w:val="none" w:sz="0" w:space="0" w:color="auto"/>
                <w:right w:val="none" w:sz="0" w:space="0" w:color="auto"/>
              </w:divBdr>
            </w:div>
            <w:div w:id="605307463">
              <w:marLeft w:val="0"/>
              <w:marRight w:val="0"/>
              <w:marTop w:val="0"/>
              <w:marBottom w:val="0"/>
              <w:divBdr>
                <w:top w:val="none" w:sz="0" w:space="0" w:color="auto"/>
                <w:left w:val="none" w:sz="0" w:space="0" w:color="auto"/>
                <w:bottom w:val="none" w:sz="0" w:space="0" w:color="auto"/>
                <w:right w:val="none" w:sz="0" w:space="0" w:color="auto"/>
              </w:divBdr>
            </w:div>
            <w:div w:id="1110705552">
              <w:marLeft w:val="0"/>
              <w:marRight w:val="0"/>
              <w:marTop w:val="0"/>
              <w:marBottom w:val="0"/>
              <w:divBdr>
                <w:top w:val="none" w:sz="0" w:space="0" w:color="auto"/>
                <w:left w:val="none" w:sz="0" w:space="0" w:color="auto"/>
                <w:bottom w:val="none" w:sz="0" w:space="0" w:color="auto"/>
                <w:right w:val="none" w:sz="0" w:space="0" w:color="auto"/>
              </w:divBdr>
            </w:div>
            <w:div w:id="1629358610">
              <w:marLeft w:val="0"/>
              <w:marRight w:val="0"/>
              <w:marTop w:val="0"/>
              <w:marBottom w:val="0"/>
              <w:divBdr>
                <w:top w:val="none" w:sz="0" w:space="0" w:color="auto"/>
                <w:left w:val="none" w:sz="0" w:space="0" w:color="auto"/>
                <w:bottom w:val="none" w:sz="0" w:space="0" w:color="auto"/>
                <w:right w:val="none" w:sz="0" w:space="0" w:color="auto"/>
              </w:divBdr>
            </w:div>
            <w:div w:id="1903907397">
              <w:marLeft w:val="0"/>
              <w:marRight w:val="0"/>
              <w:marTop w:val="0"/>
              <w:marBottom w:val="0"/>
              <w:divBdr>
                <w:top w:val="none" w:sz="0" w:space="0" w:color="auto"/>
                <w:left w:val="none" w:sz="0" w:space="0" w:color="auto"/>
                <w:bottom w:val="none" w:sz="0" w:space="0" w:color="auto"/>
                <w:right w:val="none" w:sz="0" w:space="0" w:color="auto"/>
              </w:divBdr>
            </w:div>
            <w:div w:id="881555295">
              <w:marLeft w:val="0"/>
              <w:marRight w:val="0"/>
              <w:marTop w:val="0"/>
              <w:marBottom w:val="0"/>
              <w:divBdr>
                <w:top w:val="none" w:sz="0" w:space="0" w:color="auto"/>
                <w:left w:val="none" w:sz="0" w:space="0" w:color="auto"/>
                <w:bottom w:val="none" w:sz="0" w:space="0" w:color="auto"/>
                <w:right w:val="none" w:sz="0" w:space="0" w:color="auto"/>
              </w:divBdr>
            </w:div>
            <w:div w:id="765733577">
              <w:marLeft w:val="0"/>
              <w:marRight w:val="0"/>
              <w:marTop w:val="0"/>
              <w:marBottom w:val="0"/>
              <w:divBdr>
                <w:top w:val="none" w:sz="0" w:space="0" w:color="auto"/>
                <w:left w:val="none" w:sz="0" w:space="0" w:color="auto"/>
                <w:bottom w:val="none" w:sz="0" w:space="0" w:color="auto"/>
                <w:right w:val="none" w:sz="0" w:space="0" w:color="auto"/>
              </w:divBdr>
            </w:div>
            <w:div w:id="51123478">
              <w:marLeft w:val="0"/>
              <w:marRight w:val="0"/>
              <w:marTop w:val="0"/>
              <w:marBottom w:val="0"/>
              <w:divBdr>
                <w:top w:val="none" w:sz="0" w:space="0" w:color="auto"/>
                <w:left w:val="none" w:sz="0" w:space="0" w:color="auto"/>
                <w:bottom w:val="none" w:sz="0" w:space="0" w:color="auto"/>
                <w:right w:val="none" w:sz="0" w:space="0" w:color="auto"/>
              </w:divBdr>
            </w:div>
            <w:div w:id="32001787">
              <w:marLeft w:val="0"/>
              <w:marRight w:val="0"/>
              <w:marTop w:val="0"/>
              <w:marBottom w:val="0"/>
              <w:divBdr>
                <w:top w:val="none" w:sz="0" w:space="0" w:color="auto"/>
                <w:left w:val="none" w:sz="0" w:space="0" w:color="auto"/>
                <w:bottom w:val="none" w:sz="0" w:space="0" w:color="auto"/>
                <w:right w:val="none" w:sz="0" w:space="0" w:color="auto"/>
              </w:divBdr>
            </w:div>
            <w:div w:id="256376849">
              <w:marLeft w:val="0"/>
              <w:marRight w:val="0"/>
              <w:marTop w:val="0"/>
              <w:marBottom w:val="0"/>
              <w:divBdr>
                <w:top w:val="none" w:sz="0" w:space="0" w:color="auto"/>
                <w:left w:val="none" w:sz="0" w:space="0" w:color="auto"/>
                <w:bottom w:val="none" w:sz="0" w:space="0" w:color="auto"/>
                <w:right w:val="none" w:sz="0" w:space="0" w:color="auto"/>
              </w:divBdr>
            </w:div>
            <w:div w:id="556860936">
              <w:marLeft w:val="0"/>
              <w:marRight w:val="0"/>
              <w:marTop w:val="0"/>
              <w:marBottom w:val="0"/>
              <w:divBdr>
                <w:top w:val="none" w:sz="0" w:space="0" w:color="auto"/>
                <w:left w:val="none" w:sz="0" w:space="0" w:color="auto"/>
                <w:bottom w:val="none" w:sz="0" w:space="0" w:color="auto"/>
                <w:right w:val="none" w:sz="0" w:space="0" w:color="auto"/>
              </w:divBdr>
            </w:div>
            <w:div w:id="1856115687">
              <w:marLeft w:val="0"/>
              <w:marRight w:val="0"/>
              <w:marTop w:val="0"/>
              <w:marBottom w:val="0"/>
              <w:divBdr>
                <w:top w:val="none" w:sz="0" w:space="0" w:color="auto"/>
                <w:left w:val="none" w:sz="0" w:space="0" w:color="auto"/>
                <w:bottom w:val="none" w:sz="0" w:space="0" w:color="auto"/>
                <w:right w:val="none" w:sz="0" w:space="0" w:color="auto"/>
              </w:divBdr>
            </w:div>
            <w:div w:id="316570009">
              <w:marLeft w:val="0"/>
              <w:marRight w:val="0"/>
              <w:marTop w:val="0"/>
              <w:marBottom w:val="0"/>
              <w:divBdr>
                <w:top w:val="none" w:sz="0" w:space="0" w:color="auto"/>
                <w:left w:val="none" w:sz="0" w:space="0" w:color="auto"/>
                <w:bottom w:val="none" w:sz="0" w:space="0" w:color="auto"/>
                <w:right w:val="none" w:sz="0" w:space="0" w:color="auto"/>
              </w:divBdr>
            </w:div>
            <w:div w:id="530342288">
              <w:marLeft w:val="0"/>
              <w:marRight w:val="0"/>
              <w:marTop w:val="0"/>
              <w:marBottom w:val="0"/>
              <w:divBdr>
                <w:top w:val="none" w:sz="0" w:space="0" w:color="auto"/>
                <w:left w:val="none" w:sz="0" w:space="0" w:color="auto"/>
                <w:bottom w:val="none" w:sz="0" w:space="0" w:color="auto"/>
                <w:right w:val="none" w:sz="0" w:space="0" w:color="auto"/>
              </w:divBdr>
            </w:div>
            <w:div w:id="1874882450">
              <w:marLeft w:val="0"/>
              <w:marRight w:val="0"/>
              <w:marTop w:val="0"/>
              <w:marBottom w:val="0"/>
              <w:divBdr>
                <w:top w:val="none" w:sz="0" w:space="0" w:color="auto"/>
                <w:left w:val="none" w:sz="0" w:space="0" w:color="auto"/>
                <w:bottom w:val="none" w:sz="0" w:space="0" w:color="auto"/>
                <w:right w:val="none" w:sz="0" w:space="0" w:color="auto"/>
              </w:divBdr>
            </w:div>
            <w:div w:id="1559053844">
              <w:marLeft w:val="0"/>
              <w:marRight w:val="0"/>
              <w:marTop w:val="0"/>
              <w:marBottom w:val="0"/>
              <w:divBdr>
                <w:top w:val="none" w:sz="0" w:space="0" w:color="auto"/>
                <w:left w:val="none" w:sz="0" w:space="0" w:color="auto"/>
                <w:bottom w:val="none" w:sz="0" w:space="0" w:color="auto"/>
                <w:right w:val="none" w:sz="0" w:space="0" w:color="auto"/>
              </w:divBdr>
            </w:div>
            <w:div w:id="130826893">
              <w:marLeft w:val="0"/>
              <w:marRight w:val="0"/>
              <w:marTop w:val="0"/>
              <w:marBottom w:val="0"/>
              <w:divBdr>
                <w:top w:val="none" w:sz="0" w:space="0" w:color="auto"/>
                <w:left w:val="none" w:sz="0" w:space="0" w:color="auto"/>
                <w:bottom w:val="none" w:sz="0" w:space="0" w:color="auto"/>
                <w:right w:val="none" w:sz="0" w:space="0" w:color="auto"/>
              </w:divBdr>
            </w:div>
            <w:div w:id="1121455218">
              <w:marLeft w:val="0"/>
              <w:marRight w:val="0"/>
              <w:marTop w:val="0"/>
              <w:marBottom w:val="0"/>
              <w:divBdr>
                <w:top w:val="none" w:sz="0" w:space="0" w:color="auto"/>
                <w:left w:val="none" w:sz="0" w:space="0" w:color="auto"/>
                <w:bottom w:val="none" w:sz="0" w:space="0" w:color="auto"/>
                <w:right w:val="none" w:sz="0" w:space="0" w:color="auto"/>
              </w:divBdr>
            </w:div>
            <w:div w:id="2107842418">
              <w:marLeft w:val="0"/>
              <w:marRight w:val="0"/>
              <w:marTop w:val="0"/>
              <w:marBottom w:val="0"/>
              <w:divBdr>
                <w:top w:val="none" w:sz="0" w:space="0" w:color="auto"/>
                <w:left w:val="none" w:sz="0" w:space="0" w:color="auto"/>
                <w:bottom w:val="none" w:sz="0" w:space="0" w:color="auto"/>
                <w:right w:val="none" w:sz="0" w:space="0" w:color="auto"/>
              </w:divBdr>
            </w:div>
            <w:div w:id="1640107701">
              <w:marLeft w:val="0"/>
              <w:marRight w:val="0"/>
              <w:marTop w:val="0"/>
              <w:marBottom w:val="0"/>
              <w:divBdr>
                <w:top w:val="none" w:sz="0" w:space="0" w:color="auto"/>
                <w:left w:val="none" w:sz="0" w:space="0" w:color="auto"/>
                <w:bottom w:val="none" w:sz="0" w:space="0" w:color="auto"/>
                <w:right w:val="none" w:sz="0" w:space="0" w:color="auto"/>
              </w:divBdr>
            </w:div>
            <w:div w:id="1144472111">
              <w:marLeft w:val="0"/>
              <w:marRight w:val="0"/>
              <w:marTop w:val="0"/>
              <w:marBottom w:val="0"/>
              <w:divBdr>
                <w:top w:val="none" w:sz="0" w:space="0" w:color="auto"/>
                <w:left w:val="none" w:sz="0" w:space="0" w:color="auto"/>
                <w:bottom w:val="none" w:sz="0" w:space="0" w:color="auto"/>
                <w:right w:val="none" w:sz="0" w:space="0" w:color="auto"/>
              </w:divBdr>
            </w:div>
            <w:div w:id="284390427">
              <w:marLeft w:val="0"/>
              <w:marRight w:val="0"/>
              <w:marTop w:val="0"/>
              <w:marBottom w:val="0"/>
              <w:divBdr>
                <w:top w:val="none" w:sz="0" w:space="0" w:color="auto"/>
                <w:left w:val="none" w:sz="0" w:space="0" w:color="auto"/>
                <w:bottom w:val="none" w:sz="0" w:space="0" w:color="auto"/>
                <w:right w:val="none" w:sz="0" w:space="0" w:color="auto"/>
              </w:divBdr>
            </w:div>
            <w:div w:id="1236553732">
              <w:marLeft w:val="0"/>
              <w:marRight w:val="0"/>
              <w:marTop w:val="0"/>
              <w:marBottom w:val="0"/>
              <w:divBdr>
                <w:top w:val="none" w:sz="0" w:space="0" w:color="auto"/>
                <w:left w:val="none" w:sz="0" w:space="0" w:color="auto"/>
                <w:bottom w:val="none" w:sz="0" w:space="0" w:color="auto"/>
                <w:right w:val="none" w:sz="0" w:space="0" w:color="auto"/>
              </w:divBdr>
            </w:div>
            <w:div w:id="1183012465">
              <w:marLeft w:val="0"/>
              <w:marRight w:val="0"/>
              <w:marTop w:val="0"/>
              <w:marBottom w:val="0"/>
              <w:divBdr>
                <w:top w:val="none" w:sz="0" w:space="0" w:color="auto"/>
                <w:left w:val="none" w:sz="0" w:space="0" w:color="auto"/>
                <w:bottom w:val="none" w:sz="0" w:space="0" w:color="auto"/>
                <w:right w:val="none" w:sz="0" w:space="0" w:color="auto"/>
              </w:divBdr>
            </w:div>
            <w:div w:id="1599366102">
              <w:marLeft w:val="0"/>
              <w:marRight w:val="0"/>
              <w:marTop w:val="0"/>
              <w:marBottom w:val="0"/>
              <w:divBdr>
                <w:top w:val="none" w:sz="0" w:space="0" w:color="auto"/>
                <w:left w:val="none" w:sz="0" w:space="0" w:color="auto"/>
                <w:bottom w:val="none" w:sz="0" w:space="0" w:color="auto"/>
                <w:right w:val="none" w:sz="0" w:space="0" w:color="auto"/>
              </w:divBdr>
            </w:div>
            <w:div w:id="982083447">
              <w:marLeft w:val="0"/>
              <w:marRight w:val="0"/>
              <w:marTop w:val="0"/>
              <w:marBottom w:val="0"/>
              <w:divBdr>
                <w:top w:val="none" w:sz="0" w:space="0" w:color="auto"/>
                <w:left w:val="none" w:sz="0" w:space="0" w:color="auto"/>
                <w:bottom w:val="none" w:sz="0" w:space="0" w:color="auto"/>
                <w:right w:val="none" w:sz="0" w:space="0" w:color="auto"/>
              </w:divBdr>
            </w:div>
            <w:div w:id="1669481833">
              <w:marLeft w:val="0"/>
              <w:marRight w:val="0"/>
              <w:marTop w:val="0"/>
              <w:marBottom w:val="0"/>
              <w:divBdr>
                <w:top w:val="none" w:sz="0" w:space="0" w:color="auto"/>
                <w:left w:val="none" w:sz="0" w:space="0" w:color="auto"/>
                <w:bottom w:val="none" w:sz="0" w:space="0" w:color="auto"/>
                <w:right w:val="none" w:sz="0" w:space="0" w:color="auto"/>
              </w:divBdr>
            </w:div>
            <w:div w:id="2080250461">
              <w:marLeft w:val="0"/>
              <w:marRight w:val="0"/>
              <w:marTop w:val="0"/>
              <w:marBottom w:val="0"/>
              <w:divBdr>
                <w:top w:val="none" w:sz="0" w:space="0" w:color="auto"/>
                <w:left w:val="none" w:sz="0" w:space="0" w:color="auto"/>
                <w:bottom w:val="none" w:sz="0" w:space="0" w:color="auto"/>
                <w:right w:val="none" w:sz="0" w:space="0" w:color="auto"/>
              </w:divBdr>
            </w:div>
            <w:div w:id="1780568496">
              <w:marLeft w:val="0"/>
              <w:marRight w:val="0"/>
              <w:marTop w:val="0"/>
              <w:marBottom w:val="0"/>
              <w:divBdr>
                <w:top w:val="none" w:sz="0" w:space="0" w:color="auto"/>
                <w:left w:val="none" w:sz="0" w:space="0" w:color="auto"/>
                <w:bottom w:val="none" w:sz="0" w:space="0" w:color="auto"/>
                <w:right w:val="none" w:sz="0" w:space="0" w:color="auto"/>
              </w:divBdr>
            </w:div>
            <w:div w:id="1844860407">
              <w:marLeft w:val="0"/>
              <w:marRight w:val="0"/>
              <w:marTop w:val="0"/>
              <w:marBottom w:val="0"/>
              <w:divBdr>
                <w:top w:val="none" w:sz="0" w:space="0" w:color="auto"/>
                <w:left w:val="none" w:sz="0" w:space="0" w:color="auto"/>
                <w:bottom w:val="none" w:sz="0" w:space="0" w:color="auto"/>
                <w:right w:val="none" w:sz="0" w:space="0" w:color="auto"/>
              </w:divBdr>
            </w:div>
            <w:div w:id="2132236008">
              <w:marLeft w:val="0"/>
              <w:marRight w:val="0"/>
              <w:marTop w:val="0"/>
              <w:marBottom w:val="0"/>
              <w:divBdr>
                <w:top w:val="none" w:sz="0" w:space="0" w:color="auto"/>
                <w:left w:val="none" w:sz="0" w:space="0" w:color="auto"/>
                <w:bottom w:val="none" w:sz="0" w:space="0" w:color="auto"/>
                <w:right w:val="none" w:sz="0" w:space="0" w:color="auto"/>
              </w:divBdr>
            </w:div>
            <w:div w:id="737828285">
              <w:marLeft w:val="0"/>
              <w:marRight w:val="0"/>
              <w:marTop w:val="0"/>
              <w:marBottom w:val="0"/>
              <w:divBdr>
                <w:top w:val="none" w:sz="0" w:space="0" w:color="auto"/>
                <w:left w:val="none" w:sz="0" w:space="0" w:color="auto"/>
                <w:bottom w:val="none" w:sz="0" w:space="0" w:color="auto"/>
                <w:right w:val="none" w:sz="0" w:space="0" w:color="auto"/>
              </w:divBdr>
            </w:div>
            <w:div w:id="1135222904">
              <w:marLeft w:val="0"/>
              <w:marRight w:val="0"/>
              <w:marTop w:val="0"/>
              <w:marBottom w:val="0"/>
              <w:divBdr>
                <w:top w:val="none" w:sz="0" w:space="0" w:color="auto"/>
                <w:left w:val="none" w:sz="0" w:space="0" w:color="auto"/>
                <w:bottom w:val="none" w:sz="0" w:space="0" w:color="auto"/>
                <w:right w:val="none" w:sz="0" w:space="0" w:color="auto"/>
              </w:divBdr>
            </w:div>
            <w:div w:id="976689270">
              <w:marLeft w:val="0"/>
              <w:marRight w:val="0"/>
              <w:marTop w:val="0"/>
              <w:marBottom w:val="0"/>
              <w:divBdr>
                <w:top w:val="none" w:sz="0" w:space="0" w:color="auto"/>
                <w:left w:val="none" w:sz="0" w:space="0" w:color="auto"/>
                <w:bottom w:val="none" w:sz="0" w:space="0" w:color="auto"/>
                <w:right w:val="none" w:sz="0" w:space="0" w:color="auto"/>
              </w:divBdr>
            </w:div>
            <w:div w:id="38096513">
              <w:marLeft w:val="0"/>
              <w:marRight w:val="0"/>
              <w:marTop w:val="0"/>
              <w:marBottom w:val="0"/>
              <w:divBdr>
                <w:top w:val="none" w:sz="0" w:space="0" w:color="auto"/>
                <w:left w:val="none" w:sz="0" w:space="0" w:color="auto"/>
                <w:bottom w:val="none" w:sz="0" w:space="0" w:color="auto"/>
                <w:right w:val="none" w:sz="0" w:space="0" w:color="auto"/>
              </w:divBdr>
            </w:div>
            <w:div w:id="1479344272">
              <w:marLeft w:val="0"/>
              <w:marRight w:val="0"/>
              <w:marTop w:val="0"/>
              <w:marBottom w:val="0"/>
              <w:divBdr>
                <w:top w:val="none" w:sz="0" w:space="0" w:color="auto"/>
                <w:left w:val="none" w:sz="0" w:space="0" w:color="auto"/>
                <w:bottom w:val="none" w:sz="0" w:space="0" w:color="auto"/>
                <w:right w:val="none" w:sz="0" w:space="0" w:color="auto"/>
              </w:divBdr>
            </w:div>
            <w:div w:id="185021251">
              <w:marLeft w:val="0"/>
              <w:marRight w:val="0"/>
              <w:marTop w:val="0"/>
              <w:marBottom w:val="0"/>
              <w:divBdr>
                <w:top w:val="none" w:sz="0" w:space="0" w:color="auto"/>
                <w:left w:val="none" w:sz="0" w:space="0" w:color="auto"/>
                <w:bottom w:val="none" w:sz="0" w:space="0" w:color="auto"/>
                <w:right w:val="none" w:sz="0" w:space="0" w:color="auto"/>
              </w:divBdr>
            </w:div>
            <w:div w:id="504319958">
              <w:marLeft w:val="0"/>
              <w:marRight w:val="0"/>
              <w:marTop w:val="0"/>
              <w:marBottom w:val="0"/>
              <w:divBdr>
                <w:top w:val="none" w:sz="0" w:space="0" w:color="auto"/>
                <w:left w:val="none" w:sz="0" w:space="0" w:color="auto"/>
                <w:bottom w:val="none" w:sz="0" w:space="0" w:color="auto"/>
                <w:right w:val="none" w:sz="0" w:space="0" w:color="auto"/>
              </w:divBdr>
            </w:div>
            <w:div w:id="1631015820">
              <w:marLeft w:val="0"/>
              <w:marRight w:val="0"/>
              <w:marTop w:val="0"/>
              <w:marBottom w:val="0"/>
              <w:divBdr>
                <w:top w:val="none" w:sz="0" w:space="0" w:color="auto"/>
                <w:left w:val="none" w:sz="0" w:space="0" w:color="auto"/>
                <w:bottom w:val="none" w:sz="0" w:space="0" w:color="auto"/>
                <w:right w:val="none" w:sz="0" w:space="0" w:color="auto"/>
              </w:divBdr>
            </w:div>
            <w:div w:id="1195775295">
              <w:marLeft w:val="0"/>
              <w:marRight w:val="0"/>
              <w:marTop w:val="0"/>
              <w:marBottom w:val="0"/>
              <w:divBdr>
                <w:top w:val="none" w:sz="0" w:space="0" w:color="auto"/>
                <w:left w:val="none" w:sz="0" w:space="0" w:color="auto"/>
                <w:bottom w:val="none" w:sz="0" w:space="0" w:color="auto"/>
                <w:right w:val="none" w:sz="0" w:space="0" w:color="auto"/>
              </w:divBdr>
            </w:div>
            <w:div w:id="469640029">
              <w:marLeft w:val="0"/>
              <w:marRight w:val="0"/>
              <w:marTop w:val="0"/>
              <w:marBottom w:val="0"/>
              <w:divBdr>
                <w:top w:val="none" w:sz="0" w:space="0" w:color="auto"/>
                <w:left w:val="none" w:sz="0" w:space="0" w:color="auto"/>
                <w:bottom w:val="none" w:sz="0" w:space="0" w:color="auto"/>
                <w:right w:val="none" w:sz="0" w:space="0" w:color="auto"/>
              </w:divBdr>
            </w:div>
            <w:div w:id="1190871314">
              <w:marLeft w:val="0"/>
              <w:marRight w:val="0"/>
              <w:marTop w:val="0"/>
              <w:marBottom w:val="0"/>
              <w:divBdr>
                <w:top w:val="none" w:sz="0" w:space="0" w:color="auto"/>
                <w:left w:val="none" w:sz="0" w:space="0" w:color="auto"/>
                <w:bottom w:val="none" w:sz="0" w:space="0" w:color="auto"/>
                <w:right w:val="none" w:sz="0" w:space="0" w:color="auto"/>
              </w:divBdr>
            </w:div>
            <w:div w:id="1800878096">
              <w:marLeft w:val="0"/>
              <w:marRight w:val="0"/>
              <w:marTop w:val="0"/>
              <w:marBottom w:val="0"/>
              <w:divBdr>
                <w:top w:val="none" w:sz="0" w:space="0" w:color="auto"/>
                <w:left w:val="none" w:sz="0" w:space="0" w:color="auto"/>
                <w:bottom w:val="none" w:sz="0" w:space="0" w:color="auto"/>
                <w:right w:val="none" w:sz="0" w:space="0" w:color="auto"/>
              </w:divBdr>
            </w:div>
            <w:div w:id="1725058492">
              <w:marLeft w:val="0"/>
              <w:marRight w:val="0"/>
              <w:marTop w:val="0"/>
              <w:marBottom w:val="0"/>
              <w:divBdr>
                <w:top w:val="none" w:sz="0" w:space="0" w:color="auto"/>
                <w:left w:val="none" w:sz="0" w:space="0" w:color="auto"/>
                <w:bottom w:val="none" w:sz="0" w:space="0" w:color="auto"/>
                <w:right w:val="none" w:sz="0" w:space="0" w:color="auto"/>
              </w:divBdr>
            </w:div>
            <w:div w:id="844172350">
              <w:marLeft w:val="0"/>
              <w:marRight w:val="0"/>
              <w:marTop w:val="0"/>
              <w:marBottom w:val="0"/>
              <w:divBdr>
                <w:top w:val="none" w:sz="0" w:space="0" w:color="auto"/>
                <w:left w:val="none" w:sz="0" w:space="0" w:color="auto"/>
                <w:bottom w:val="none" w:sz="0" w:space="0" w:color="auto"/>
                <w:right w:val="none" w:sz="0" w:space="0" w:color="auto"/>
              </w:divBdr>
            </w:div>
            <w:div w:id="796989814">
              <w:marLeft w:val="0"/>
              <w:marRight w:val="0"/>
              <w:marTop w:val="0"/>
              <w:marBottom w:val="0"/>
              <w:divBdr>
                <w:top w:val="none" w:sz="0" w:space="0" w:color="auto"/>
                <w:left w:val="none" w:sz="0" w:space="0" w:color="auto"/>
                <w:bottom w:val="none" w:sz="0" w:space="0" w:color="auto"/>
                <w:right w:val="none" w:sz="0" w:space="0" w:color="auto"/>
              </w:divBdr>
            </w:div>
            <w:div w:id="1304655291">
              <w:marLeft w:val="0"/>
              <w:marRight w:val="0"/>
              <w:marTop w:val="0"/>
              <w:marBottom w:val="0"/>
              <w:divBdr>
                <w:top w:val="none" w:sz="0" w:space="0" w:color="auto"/>
                <w:left w:val="none" w:sz="0" w:space="0" w:color="auto"/>
                <w:bottom w:val="none" w:sz="0" w:space="0" w:color="auto"/>
                <w:right w:val="none" w:sz="0" w:space="0" w:color="auto"/>
              </w:divBdr>
            </w:div>
            <w:div w:id="954216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09757">
      <w:bodyDiv w:val="1"/>
      <w:marLeft w:val="0"/>
      <w:marRight w:val="0"/>
      <w:marTop w:val="0"/>
      <w:marBottom w:val="0"/>
      <w:divBdr>
        <w:top w:val="none" w:sz="0" w:space="0" w:color="auto"/>
        <w:left w:val="none" w:sz="0" w:space="0" w:color="auto"/>
        <w:bottom w:val="none" w:sz="0" w:space="0" w:color="auto"/>
        <w:right w:val="none" w:sz="0" w:space="0" w:color="auto"/>
      </w:divBdr>
      <w:divsChild>
        <w:div w:id="1298679187">
          <w:marLeft w:val="0"/>
          <w:marRight w:val="0"/>
          <w:marTop w:val="0"/>
          <w:marBottom w:val="0"/>
          <w:divBdr>
            <w:top w:val="none" w:sz="0" w:space="0" w:color="auto"/>
            <w:left w:val="none" w:sz="0" w:space="0" w:color="auto"/>
            <w:bottom w:val="none" w:sz="0" w:space="0" w:color="auto"/>
            <w:right w:val="none" w:sz="0" w:space="0" w:color="auto"/>
          </w:divBdr>
          <w:divsChild>
            <w:div w:id="561018394">
              <w:marLeft w:val="0"/>
              <w:marRight w:val="0"/>
              <w:marTop w:val="0"/>
              <w:marBottom w:val="0"/>
              <w:divBdr>
                <w:top w:val="none" w:sz="0" w:space="0" w:color="auto"/>
                <w:left w:val="none" w:sz="0" w:space="0" w:color="auto"/>
                <w:bottom w:val="none" w:sz="0" w:space="0" w:color="auto"/>
                <w:right w:val="none" w:sz="0" w:space="0" w:color="auto"/>
              </w:divBdr>
            </w:div>
            <w:div w:id="1586304939">
              <w:marLeft w:val="0"/>
              <w:marRight w:val="0"/>
              <w:marTop w:val="0"/>
              <w:marBottom w:val="0"/>
              <w:divBdr>
                <w:top w:val="none" w:sz="0" w:space="0" w:color="auto"/>
                <w:left w:val="none" w:sz="0" w:space="0" w:color="auto"/>
                <w:bottom w:val="none" w:sz="0" w:space="0" w:color="auto"/>
                <w:right w:val="none" w:sz="0" w:space="0" w:color="auto"/>
              </w:divBdr>
            </w:div>
            <w:div w:id="321550387">
              <w:marLeft w:val="0"/>
              <w:marRight w:val="0"/>
              <w:marTop w:val="0"/>
              <w:marBottom w:val="0"/>
              <w:divBdr>
                <w:top w:val="none" w:sz="0" w:space="0" w:color="auto"/>
                <w:left w:val="none" w:sz="0" w:space="0" w:color="auto"/>
                <w:bottom w:val="none" w:sz="0" w:space="0" w:color="auto"/>
                <w:right w:val="none" w:sz="0" w:space="0" w:color="auto"/>
              </w:divBdr>
            </w:div>
            <w:div w:id="1678117363">
              <w:marLeft w:val="0"/>
              <w:marRight w:val="0"/>
              <w:marTop w:val="0"/>
              <w:marBottom w:val="0"/>
              <w:divBdr>
                <w:top w:val="none" w:sz="0" w:space="0" w:color="auto"/>
                <w:left w:val="none" w:sz="0" w:space="0" w:color="auto"/>
                <w:bottom w:val="none" w:sz="0" w:space="0" w:color="auto"/>
                <w:right w:val="none" w:sz="0" w:space="0" w:color="auto"/>
              </w:divBdr>
            </w:div>
            <w:div w:id="986320979">
              <w:marLeft w:val="0"/>
              <w:marRight w:val="0"/>
              <w:marTop w:val="0"/>
              <w:marBottom w:val="0"/>
              <w:divBdr>
                <w:top w:val="none" w:sz="0" w:space="0" w:color="auto"/>
                <w:left w:val="none" w:sz="0" w:space="0" w:color="auto"/>
                <w:bottom w:val="none" w:sz="0" w:space="0" w:color="auto"/>
                <w:right w:val="none" w:sz="0" w:space="0" w:color="auto"/>
              </w:divBdr>
            </w:div>
            <w:div w:id="1145581409">
              <w:marLeft w:val="0"/>
              <w:marRight w:val="0"/>
              <w:marTop w:val="0"/>
              <w:marBottom w:val="0"/>
              <w:divBdr>
                <w:top w:val="none" w:sz="0" w:space="0" w:color="auto"/>
                <w:left w:val="none" w:sz="0" w:space="0" w:color="auto"/>
                <w:bottom w:val="none" w:sz="0" w:space="0" w:color="auto"/>
                <w:right w:val="none" w:sz="0" w:space="0" w:color="auto"/>
              </w:divBdr>
            </w:div>
            <w:div w:id="690029886">
              <w:marLeft w:val="0"/>
              <w:marRight w:val="0"/>
              <w:marTop w:val="0"/>
              <w:marBottom w:val="0"/>
              <w:divBdr>
                <w:top w:val="none" w:sz="0" w:space="0" w:color="auto"/>
                <w:left w:val="none" w:sz="0" w:space="0" w:color="auto"/>
                <w:bottom w:val="none" w:sz="0" w:space="0" w:color="auto"/>
                <w:right w:val="none" w:sz="0" w:space="0" w:color="auto"/>
              </w:divBdr>
            </w:div>
            <w:div w:id="340862318">
              <w:marLeft w:val="0"/>
              <w:marRight w:val="0"/>
              <w:marTop w:val="0"/>
              <w:marBottom w:val="0"/>
              <w:divBdr>
                <w:top w:val="none" w:sz="0" w:space="0" w:color="auto"/>
                <w:left w:val="none" w:sz="0" w:space="0" w:color="auto"/>
                <w:bottom w:val="none" w:sz="0" w:space="0" w:color="auto"/>
                <w:right w:val="none" w:sz="0" w:space="0" w:color="auto"/>
              </w:divBdr>
            </w:div>
            <w:div w:id="1892031362">
              <w:marLeft w:val="0"/>
              <w:marRight w:val="0"/>
              <w:marTop w:val="0"/>
              <w:marBottom w:val="0"/>
              <w:divBdr>
                <w:top w:val="none" w:sz="0" w:space="0" w:color="auto"/>
                <w:left w:val="none" w:sz="0" w:space="0" w:color="auto"/>
                <w:bottom w:val="none" w:sz="0" w:space="0" w:color="auto"/>
                <w:right w:val="none" w:sz="0" w:space="0" w:color="auto"/>
              </w:divBdr>
            </w:div>
            <w:div w:id="1725250358">
              <w:marLeft w:val="0"/>
              <w:marRight w:val="0"/>
              <w:marTop w:val="0"/>
              <w:marBottom w:val="0"/>
              <w:divBdr>
                <w:top w:val="none" w:sz="0" w:space="0" w:color="auto"/>
                <w:left w:val="none" w:sz="0" w:space="0" w:color="auto"/>
                <w:bottom w:val="none" w:sz="0" w:space="0" w:color="auto"/>
                <w:right w:val="none" w:sz="0" w:space="0" w:color="auto"/>
              </w:divBdr>
            </w:div>
            <w:div w:id="353698599">
              <w:marLeft w:val="0"/>
              <w:marRight w:val="0"/>
              <w:marTop w:val="0"/>
              <w:marBottom w:val="0"/>
              <w:divBdr>
                <w:top w:val="none" w:sz="0" w:space="0" w:color="auto"/>
                <w:left w:val="none" w:sz="0" w:space="0" w:color="auto"/>
                <w:bottom w:val="none" w:sz="0" w:space="0" w:color="auto"/>
                <w:right w:val="none" w:sz="0" w:space="0" w:color="auto"/>
              </w:divBdr>
            </w:div>
            <w:div w:id="19472502">
              <w:marLeft w:val="0"/>
              <w:marRight w:val="0"/>
              <w:marTop w:val="0"/>
              <w:marBottom w:val="0"/>
              <w:divBdr>
                <w:top w:val="none" w:sz="0" w:space="0" w:color="auto"/>
                <w:left w:val="none" w:sz="0" w:space="0" w:color="auto"/>
                <w:bottom w:val="none" w:sz="0" w:space="0" w:color="auto"/>
                <w:right w:val="none" w:sz="0" w:space="0" w:color="auto"/>
              </w:divBdr>
            </w:div>
            <w:div w:id="1318655171">
              <w:marLeft w:val="0"/>
              <w:marRight w:val="0"/>
              <w:marTop w:val="0"/>
              <w:marBottom w:val="0"/>
              <w:divBdr>
                <w:top w:val="none" w:sz="0" w:space="0" w:color="auto"/>
                <w:left w:val="none" w:sz="0" w:space="0" w:color="auto"/>
                <w:bottom w:val="none" w:sz="0" w:space="0" w:color="auto"/>
                <w:right w:val="none" w:sz="0" w:space="0" w:color="auto"/>
              </w:divBdr>
            </w:div>
            <w:div w:id="2026470296">
              <w:marLeft w:val="0"/>
              <w:marRight w:val="0"/>
              <w:marTop w:val="0"/>
              <w:marBottom w:val="0"/>
              <w:divBdr>
                <w:top w:val="none" w:sz="0" w:space="0" w:color="auto"/>
                <w:left w:val="none" w:sz="0" w:space="0" w:color="auto"/>
                <w:bottom w:val="none" w:sz="0" w:space="0" w:color="auto"/>
                <w:right w:val="none" w:sz="0" w:space="0" w:color="auto"/>
              </w:divBdr>
            </w:div>
            <w:div w:id="592402329">
              <w:marLeft w:val="0"/>
              <w:marRight w:val="0"/>
              <w:marTop w:val="0"/>
              <w:marBottom w:val="0"/>
              <w:divBdr>
                <w:top w:val="none" w:sz="0" w:space="0" w:color="auto"/>
                <w:left w:val="none" w:sz="0" w:space="0" w:color="auto"/>
                <w:bottom w:val="none" w:sz="0" w:space="0" w:color="auto"/>
                <w:right w:val="none" w:sz="0" w:space="0" w:color="auto"/>
              </w:divBdr>
            </w:div>
            <w:div w:id="668017658">
              <w:marLeft w:val="0"/>
              <w:marRight w:val="0"/>
              <w:marTop w:val="0"/>
              <w:marBottom w:val="0"/>
              <w:divBdr>
                <w:top w:val="none" w:sz="0" w:space="0" w:color="auto"/>
                <w:left w:val="none" w:sz="0" w:space="0" w:color="auto"/>
                <w:bottom w:val="none" w:sz="0" w:space="0" w:color="auto"/>
                <w:right w:val="none" w:sz="0" w:space="0" w:color="auto"/>
              </w:divBdr>
            </w:div>
            <w:div w:id="1162697981">
              <w:marLeft w:val="0"/>
              <w:marRight w:val="0"/>
              <w:marTop w:val="0"/>
              <w:marBottom w:val="0"/>
              <w:divBdr>
                <w:top w:val="none" w:sz="0" w:space="0" w:color="auto"/>
                <w:left w:val="none" w:sz="0" w:space="0" w:color="auto"/>
                <w:bottom w:val="none" w:sz="0" w:space="0" w:color="auto"/>
                <w:right w:val="none" w:sz="0" w:space="0" w:color="auto"/>
              </w:divBdr>
            </w:div>
            <w:div w:id="98137467">
              <w:marLeft w:val="0"/>
              <w:marRight w:val="0"/>
              <w:marTop w:val="0"/>
              <w:marBottom w:val="0"/>
              <w:divBdr>
                <w:top w:val="none" w:sz="0" w:space="0" w:color="auto"/>
                <w:left w:val="none" w:sz="0" w:space="0" w:color="auto"/>
                <w:bottom w:val="none" w:sz="0" w:space="0" w:color="auto"/>
                <w:right w:val="none" w:sz="0" w:space="0" w:color="auto"/>
              </w:divBdr>
            </w:div>
            <w:div w:id="427234991">
              <w:marLeft w:val="0"/>
              <w:marRight w:val="0"/>
              <w:marTop w:val="0"/>
              <w:marBottom w:val="0"/>
              <w:divBdr>
                <w:top w:val="none" w:sz="0" w:space="0" w:color="auto"/>
                <w:left w:val="none" w:sz="0" w:space="0" w:color="auto"/>
                <w:bottom w:val="none" w:sz="0" w:space="0" w:color="auto"/>
                <w:right w:val="none" w:sz="0" w:space="0" w:color="auto"/>
              </w:divBdr>
            </w:div>
            <w:div w:id="1210610298">
              <w:marLeft w:val="0"/>
              <w:marRight w:val="0"/>
              <w:marTop w:val="0"/>
              <w:marBottom w:val="0"/>
              <w:divBdr>
                <w:top w:val="none" w:sz="0" w:space="0" w:color="auto"/>
                <w:left w:val="none" w:sz="0" w:space="0" w:color="auto"/>
                <w:bottom w:val="none" w:sz="0" w:space="0" w:color="auto"/>
                <w:right w:val="none" w:sz="0" w:space="0" w:color="auto"/>
              </w:divBdr>
            </w:div>
            <w:div w:id="1430274634">
              <w:marLeft w:val="0"/>
              <w:marRight w:val="0"/>
              <w:marTop w:val="0"/>
              <w:marBottom w:val="0"/>
              <w:divBdr>
                <w:top w:val="none" w:sz="0" w:space="0" w:color="auto"/>
                <w:left w:val="none" w:sz="0" w:space="0" w:color="auto"/>
                <w:bottom w:val="none" w:sz="0" w:space="0" w:color="auto"/>
                <w:right w:val="none" w:sz="0" w:space="0" w:color="auto"/>
              </w:divBdr>
            </w:div>
            <w:div w:id="763646175">
              <w:marLeft w:val="0"/>
              <w:marRight w:val="0"/>
              <w:marTop w:val="0"/>
              <w:marBottom w:val="0"/>
              <w:divBdr>
                <w:top w:val="none" w:sz="0" w:space="0" w:color="auto"/>
                <w:left w:val="none" w:sz="0" w:space="0" w:color="auto"/>
                <w:bottom w:val="none" w:sz="0" w:space="0" w:color="auto"/>
                <w:right w:val="none" w:sz="0" w:space="0" w:color="auto"/>
              </w:divBdr>
            </w:div>
            <w:div w:id="544486732">
              <w:marLeft w:val="0"/>
              <w:marRight w:val="0"/>
              <w:marTop w:val="0"/>
              <w:marBottom w:val="0"/>
              <w:divBdr>
                <w:top w:val="none" w:sz="0" w:space="0" w:color="auto"/>
                <w:left w:val="none" w:sz="0" w:space="0" w:color="auto"/>
                <w:bottom w:val="none" w:sz="0" w:space="0" w:color="auto"/>
                <w:right w:val="none" w:sz="0" w:space="0" w:color="auto"/>
              </w:divBdr>
            </w:div>
            <w:div w:id="910820941">
              <w:marLeft w:val="0"/>
              <w:marRight w:val="0"/>
              <w:marTop w:val="0"/>
              <w:marBottom w:val="0"/>
              <w:divBdr>
                <w:top w:val="none" w:sz="0" w:space="0" w:color="auto"/>
                <w:left w:val="none" w:sz="0" w:space="0" w:color="auto"/>
                <w:bottom w:val="none" w:sz="0" w:space="0" w:color="auto"/>
                <w:right w:val="none" w:sz="0" w:space="0" w:color="auto"/>
              </w:divBdr>
            </w:div>
            <w:div w:id="1363633884">
              <w:marLeft w:val="0"/>
              <w:marRight w:val="0"/>
              <w:marTop w:val="0"/>
              <w:marBottom w:val="0"/>
              <w:divBdr>
                <w:top w:val="none" w:sz="0" w:space="0" w:color="auto"/>
                <w:left w:val="none" w:sz="0" w:space="0" w:color="auto"/>
                <w:bottom w:val="none" w:sz="0" w:space="0" w:color="auto"/>
                <w:right w:val="none" w:sz="0" w:space="0" w:color="auto"/>
              </w:divBdr>
            </w:div>
            <w:div w:id="780104391">
              <w:marLeft w:val="0"/>
              <w:marRight w:val="0"/>
              <w:marTop w:val="0"/>
              <w:marBottom w:val="0"/>
              <w:divBdr>
                <w:top w:val="none" w:sz="0" w:space="0" w:color="auto"/>
                <w:left w:val="none" w:sz="0" w:space="0" w:color="auto"/>
                <w:bottom w:val="none" w:sz="0" w:space="0" w:color="auto"/>
                <w:right w:val="none" w:sz="0" w:space="0" w:color="auto"/>
              </w:divBdr>
            </w:div>
            <w:div w:id="1909876451">
              <w:marLeft w:val="0"/>
              <w:marRight w:val="0"/>
              <w:marTop w:val="0"/>
              <w:marBottom w:val="0"/>
              <w:divBdr>
                <w:top w:val="none" w:sz="0" w:space="0" w:color="auto"/>
                <w:left w:val="none" w:sz="0" w:space="0" w:color="auto"/>
                <w:bottom w:val="none" w:sz="0" w:space="0" w:color="auto"/>
                <w:right w:val="none" w:sz="0" w:space="0" w:color="auto"/>
              </w:divBdr>
            </w:div>
            <w:div w:id="930161381">
              <w:marLeft w:val="0"/>
              <w:marRight w:val="0"/>
              <w:marTop w:val="0"/>
              <w:marBottom w:val="0"/>
              <w:divBdr>
                <w:top w:val="none" w:sz="0" w:space="0" w:color="auto"/>
                <w:left w:val="none" w:sz="0" w:space="0" w:color="auto"/>
                <w:bottom w:val="none" w:sz="0" w:space="0" w:color="auto"/>
                <w:right w:val="none" w:sz="0" w:space="0" w:color="auto"/>
              </w:divBdr>
            </w:div>
            <w:div w:id="868492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6676703">
      <w:bodyDiv w:val="1"/>
      <w:marLeft w:val="0"/>
      <w:marRight w:val="0"/>
      <w:marTop w:val="0"/>
      <w:marBottom w:val="0"/>
      <w:divBdr>
        <w:top w:val="none" w:sz="0" w:space="0" w:color="auto"/>
        <w:left w:val="none" w:sz="0" w:space="0" w:color="auto"/>
        <w:bottom w:val="none" w:sz="0" w:space="0" w:color="auto"/>
        <w:right w:val="none" w:sz="0" w:space="0" w:color="auto"/>
      </w:divBdr>
      <w:divsChild>
        <w:div w:id="741220402">
          <w:marLeft w:val="0"/>
          <w:marRight w:val="0"/>
          <w:marTop w:val="0"/>
          <w:marBottom w:val="0"/>
          <w:divBdr>
            <w:top w:val="none" w:sz="0" w:space="0" w:color="auto"/>
            <w:left w:val="none" w:sz="0" w:space="0" w:color="auto"/>
            <w:bottom w:val="none" w:sz="0" w:space="0" w:color="auto"/>
            <w:right w:val="none" w:sz="0" w:space="0" w:color="auto"/>
          </w:divBdr>
          <w:divsChild>
            <w:div w:id="909270233">
              <w:marLeft w:val="0"/>
              <w:marRight w:val="0"/>
              <w:marTop w:val="0"/>
              <w:marBottom w:val="0"/>
              <w:divBdr>
                <w:top w:val="none" w:sz="0" w:space="0" w:color="auto"/>
                <w:left w:val="none" w:sz="0" w:space="0" w:color="auto"/>
                <w:bottom w:val="none" w:sz="0" w:space="0" w:color="auto"/>
                <w:right w:val="none" w:sz="0" w:space="0" w:color="auto"/>
              </w:divBdr>
            </w:div>
            <w:div w:id="76677496">
              <w:marLeft w:val="0"/>
              <w:marRight w:val="0"/>
              <w:marTop w:val="0"/>
              <w:marBottom w:val="0"/>
              <w:divBdr>
                <w:top w:val="none" w:sz="0" w:space="0" w:color="auto"/>
                <w:left w:val="none" w:sz="0" w:space="0" w:color="auto"/>
                <w:bottom w:val="none" w:sz="0" w:space="0" w:color="auto"/>
                <w:right w:val="none" w:sz="0" w:space="0" w:color="auto"/>
              </w:divBdr>
            </w:div>
            <w:div w:id="1469861179">
              <w:marLeft w:val="0"/>
              <w:marRight w:val="0"/>
              <w:marTop w:val="0"/>
              <w:marBottom w:val="0"/>
              <w:divBdr>
                <w:top w:val="none" w:sz="0" w:space="0" w:color="auto"/>
                <w:left w:val="none" w:sz="0" w:space="0" w:color="auto"/>
                <w:bottom w:val="none" w:sz="0" w:space="0" w:color="auto"/>
                <w:right w:val="none" w:sz="0" w:space="0" w:color="auto"/>
              </w:divBdr>
            </w:div>
            <w:div w:id="1644919166">
              <w:marLeft w:val="0"/>
              <w:marRight w:val="0"/>
              <w:marTop w:val="0"/>
              <w:marBottom w:val="0"/>
              <w:divBdr>
                <w:top w:val="none" w:sz="0" w:space="0" w:color="auto"/>
                <w:left w:val="none" w:sz="0" w:space="0" w:color="auto"/>
                <w:bottom w:val="none" w:sz="0" w:space="0" w:color="auto"/>
                <w:right w:val="none" w:sz="0" w:space="0" w:color="auto"/>
              </w:divBdr>
            </w:div>
            <w:div w:id="227957569">
              <w:marLeft w:val="0"/>
              <w:marRight w:val="0"/>
              <w:marTop w:val="0"/>
              <w:marBottom w:val="0"/>
              <w:divBdr>
                <w:top w:val="none" w:sz="0" w:space="0" w:color="auto"/>
                <w:left w:val="none" w:sz="0" w:space="0" w:color="auto"/>
                <w:bottom w:val="none" w:sz="0" w:space="0" w:color="auto"/>
                <w:right w:val="none" w:sz="0" w:space="0" w:color="auto"/>
              </w:divBdr>
            </w:div>
            <w:div w:id="1670018625">
              <w:marLeft w:val="0"/>
              <w:marRight w:val="0"/>
              <w:marTop w:val="0"/>
              <w:marBottom w:val="0"/>
              <w:divBdr>
                <w:top w:val="none" w:sz="0" w:space="0" w:color="auto"/>
                <w:left w:val="none" w:sz="0" w:space="0" w:color="auto"/>
                <w:bottom w:val="none" w:sz="0" w:space="0" w:color="auto"/>
                <w:right w:val="none" w:sz="0" w:space="0" w:color="auto"/>
              </w:divBdr>
            </w:div>
            <w:div w:id="1210653612">
              <w:marLeft w:val="0"/>
              <w:marRight w:val="0"/>
              <w:marTop w:val="0"/>
              <w:marBottom w:val="0"/>
              <w:divBdr>
                <w:top w:val="none" w:sz="0" w:space="0" w:color="auto"/>
                <w:left w:val="none" w:sz="0" w:space="0" w:color="auto"/>
                <w:bottom w:val="none" w:sz="0" w:space="0" w:color="auto"/>
                <w:right w:val="none" w:sz="0" w:space="0" w:color="auto"/>
              </w:divBdr>
            </w:div>
            <w:div w:id="767696344">
              <w:marLeft w:val="0"/>
              <w:marRight w:val="0"/>
              <w:marTop w:val="0"/>
              <w:marBottom w:val="0"/>
              <w:divBdr>
                <w:top w:val="none" w:sz="0" w:space="0" w:color="auto"/>
                <w:left w:val="none" w:sz="0" w:space="0" w:color="auto"/>
                <w:bottom w:val="none" w:sz="0" w:space="0" w:color="auto"/>
                <w:right w:val="none" w:sz="0" w:space="0" w:color="auto"/>
              </w:divBdr>
            </w:div>
            <w:div w:id="2106997923">
              <w:marLeft w:val="0"/>
              <w:marRight w:val="0"/>
              <w:marTop w:val="0"/>
              <w:marBottom w:val="0"/>
              <w:divBdr>
                <w:top w:val="none" w:sz="0" w:space="0" w:color="auto"/>
                <w:left w:val="none" w:sz="0" w:space="0" w:color="auto"/>
                <w:bottom w:val="none" w:sz="0" w:space="0" w:color="auto"/>
                <w:right w:val="none" w:sz="0" w:space="0" w:color="auto"/>
              </w:divBdr>
            </w:div>
            <w:div w:id="1173255834">
              <w:marLeft w:val="0"/>
              <w:marRight w:val="0"/>
              <w:marTop w:val="0"/>
              <w:marBottom w:val="0"/>
              <w:divBdr>
                <w:top w:val="none" w:sz="0" w:space="0" w:color="auto"/>
                <w:left w:val="none" w:sz="0" w:space="0" w:color="auto"/>
                <w:bottom w:val="none" w:sz="0" w:space="0" w:color="auto"/>
                <w:right w:val="none" w:sz="0" w:space="0" w:color="auto"/>
              </w:divBdr>
            </w:div>
            <w:div w:id="264310716">
              <w:marLeft w:val="0"/>
              <w:marRight w:val="0"/>
              <w:marTop w:val="0"/>
              <w:marBottom w:val="0"/>
              <w:divBdr>
                <w:top w:val="none" w:sz="0" w:space="0" w:color="auto"/>
                <w:left w:val="none" w:sz="0" w:space="0" w:color="auto"/>
                <w:bottom w:val="none" w:sz="0" w:space="0" w:color="auto"/>
                <w:right w:val="none" w:sz="0" w:space="0" w:color="auto"/>
              </w:divBdr>
            </w:div>
            <w:div w:id="554197062">
              <w:marLeft w:val="0"/>
              <w:marRight w:val="0"/>
              <w:marTop w:val="0"/>
              <w:marBottom w:val="0"/>
              <w:divBdr>
                <w:top w:val="none" w:sz="0" w:space="0" w:color="auto"/>
                <w:left w:val="none" w:sz="0" w:space="0" w:color="auto"/>
                <w:bottom w:val="none" w:sz="0" w:space="0" w:color="auto"/>
                <w:right w:val="none" w:sz="0" w:space="0" w:color="auto"/>
              </w:divBdr>
            </w:div>
            <w:div w:id="5442391">
              <w:marLeft w:val="0"/>
              <w:marRight w:val="0"/>
              <w:marTop w:val="0"/>
              <w:marBottom w:val="0"/>
              <w:divBdr>
                <w:top w:val="none" w:sz="0" w:space="0" w:color="auto"/>
                <w:left w:val="none" w:sz="0" w:space="0" w:color="auto"/>
                <w:bottom w:val="none" w:sz="0" w:space="0" w:color="auto"/>
                <w:right w:val="none" w:sz="0" w:space="0" w:color="auto"/>
              </w:divBdr>
            </w:div>
            <w:div w:id="555163703">
              <w:marLeft w:val="0"/>
              <w:marRight w:val="0"/>
              <w:marTop w:val="0"/>
              <w:marBottom w:val="0"/>
              <w:divBdr>
                <w:top w:val="none" w:sz="0" w:space="0" w:color="auto"/>
                <w:left w:val="none" w:sz="0" w:space="0" w:color="auto"/>
                <w:bottom w:val="none" w:sz="0" w:space="0" w:color="auto"/>
                <w:right w:val="none" w:sz="0" w:space="0" w:color="auto"/>
              </w:divBdr>
            </w:div>
            <w:div w:id="1735657308">
              <w:marLeft w:val="0"/>
              <w:marRight w:val="0"/>
              <w:marTop w:val="0"/>
              <w:marBottom w:val="0"/>
              <w:divBdr>
                <w:top w:val="none" w:sz="0" w:space="0" w:color="auto"/>
                <w:left w:val="none" w:sz="0" w:space="0" w:color="auto"/>
                <w:bottom w:val="none" w:sz="0" w:space="0" w:color="auto"/>
                <w:right w:val="none" w:sz="0" w:space="0" w:color="auto"/>
              </w:divBdr>
            </w:div>
            <w:div w:id="1710568307">
              <w:marLeft w:val="0"/>
              <w:marRight w:val="0"/>
              <w:marTop w:val="0"/>
              <w:marBottom w:val="0"/>
              <w:divBdr>
                <w:top w:val="none" w:sz="0" w:space="0" w:color="auto"/>
                <w:left w:val="none" w:sz="0" w:space="0" w:color="auto"/>
                <w:bottom w:val="none" w:sz="0" w:space="0" w:color="auto"/>
                <w:right w:val="none" w:sz="0" w:space="0" w:color="auto"/>
              </w:divBdr>
            </w:div>
            <w:div w:id="1789812089">
              <w:marLeft w:val="0"/>
              <w:marRight w:val="0"/>
              <w:marTop w:val="0"/>
              <w:marBottom w:val="0"/>
              <w:divBdr>
                <w:top w:val="none" w:sz="0" w:space="0" w:color="auto"/>
                <w:left w:val="none" w:sz="0" w:space="0" w:color="auto"/>
                <w:bottom w:val="none" w:sz="0" w:space="0" w:color="auto"/>
                <w:right w:val="none" w:sz="0" w:space="0" w:color="auto"/>
              </w:divBdr>
            </w:div>
            <w:div w:id="216092850">
              <w:marLeft w:val="0"/>
              <w:marRight w:val="0"/>
              <w:marTop w:val="0"/>
              <w:marBottom w:val="0"/>
              <w:divBdr>
                <w:top w:val="none" w:sz="0" w:space="0" w:color="auto"/>
                <w:left w:val="none" w:sz="0" w:space="0" w:color="auto"/>
                <w:bottom w:val="none" w:sz="0" w:space="0" w:color="auto"/>
                <w:right w:val="none" w:sz="0" w:space="0" w:color="auto"/>
              </w:divBdr>
            </w:div>
            <w:div w:id="1430810559">
              <w:marLeft w:val="0"/>
              <w:marRight w:val="0"/>
              <w:marTop w:val="0"/>
              <w:marBottom w:val="0"/>
              <w:divBdr>
                <w:top w:val="none" w:sz="0" w:space="0" w:color="auto"/>
                <w:left w:val="none" w:sz="0" w:space="0" w:color="auto"/>
                <w:bottom w:val="none" w:sz="0" w:space="0" w:color="auto"/>
                <w:right w:val="none" w:sz="0" w:space="0" w:color="auto"/>
              </w:divBdr>
            </w:div>
            <w:div w:id="652759816">
              <w:marLeft w:val="0"/>
              <w:marRight w:val="0"/>
              <w:marTop w:val="0"/>
              <w:marBottom w:val="0"/>
              <w:divBdr>
                <w:top w:val="none" w:sz="0" w:space="0" w:color="auto"/>
                <w:left w:val="none" w:sz="0" w:space="0" w:color="auto"/>
                <w:bottom w:val="none" w:sz="0" w:space="0" w:color="auto"/>
                <w:right w:val="none" w:sz="0" w:space="0" w:color="auto"/>
              </w:divBdr>
            </w:div>
            <w:div w:id="1834947088">
              <w:marLeft w:val="0"/>
              <w:marRight w:val="0"/>
              <w:marTop w:val="0"/>
              <w:marBottom w:val="0"/>
              <w:divBdr>
                <w:top w:val="none" w:sz="0" w:space="0" w:color="auto"/>
                <w:left w:val="none" w:sz="0" w:space="0" w:color="auto"/>
                <w:bottom w:val="none" w:sz="0" w:space="0" w:color="auto"/>
                <w:right w:val="none" w:sz="0" w:space="0" w:color="auto"/>
              </w:divBdr>
            </w:div>
            <w:div w:id="255329991">
              <w:marLeft w:val="0"/>
              <w:marRight w:val="0"/>
              <w:marTop w:val="0"/>
              <w:marBottom w:val="0"/>
              <w:divBdr>
                <w:top w:val="none" w:sz="0" w:space="0" w:color="auto"/>
                <w:left w:val="none" w:sz="0" w:space="0" w:color="auto"/>
                <w:bottom w:val="none" w:sz="0" w:space="0" w:color="auto"/>
                <w:right w:val="none" w:sz="0" w:space="0" w:color="auto"/>
              </w:divBdr>
            </w:div>
            <w:div w:id="433673220">
              <w:marLeft w:val="0"/>
              <w:marRight w:val="0"/>
              <w:marTop w:val="0"/>
              <w:marBottom w:val="0"/>
              <w:divBdr>
                <w:top w:val="none" w:sz="0" w:space="0" w:color="auto"/>
                <w:left w:val="none" w:sz="0" w:space="0" w:color="auto"/>
                <w:bottom w:val="none" w:sz="0" w:space="0" w:color="auto"/>
                <w:right w:val="none" w:sz="0" w:space="0" w:color="auto"/>
              </w:divBdr>
            </w:div>
            <w:div w:id="798883861">
              <w:marLeft w:val="0"/>
              <w:marRight w:val="0"/>
              <w:marTop w:val="0"/>
              <w:marBottom w:val="0"/>
              <w:divBdr>
                <w:top w:val="none" w:sz="0" w:space="0" w:color="auto"/>
                <w:left w:val="none" w:sz="0" w:space="0" w:color="auto"/>
                <w:bottom w:val="none" w:sz="0" w:space="0" w:color="auto"/>
                <w:right w:val="none" w:sz="0" w:space="0" w:color="auto"/>
              </w:divBdr>
            </w:div>
            <w:div w:id="991182162">
              <w:marLeft w:val="0"/>
              <w:marRight w:val="0"/>
              <w:marTop w:val="0"/>
              <w:marBottom w:val="0"/>
              <w:divBdr>
                <w:top w:val="none" w:sz="0" w:space="0" w:color="auto"/>
                <w:left w:val="none" w:sz="0" w:space="0" w:color="auto"/>
                <w:bottom w:val="none" w:sz="0" w:space="0" w:color="auto"/>
                <w:right w:val="none" w:sz="0" w:space="0" w:color="auto"/>
              </w:divBdr>
            </w:div>
            <w:div w:id="457721805">
              <w:marLeft w:val="0"/>
              <w:marRight w:val="0"/>
              <w:marTop w:val="0"/>
              <w:marBottom w:val="0"/>
              <w:divBdr>
                <w:top w:val="none" w:sz="0" w:space="0" w:color="auto"/>
                <w:left w:val="none" w:sz="0" w:space="0" w:color="auto"/>
                <w:bottom w:val="none" w:sz="0" w:space="0" w:color="auto"/>
                <w:right w:val="none" w:sz="0" w:space="0" w:color="auto"/>
              </w:divBdr>
            </w:div>
            <w:div w:id="242760384">
              <w:marLeft w:val="0"/>
              <w:marRight w:val="0"/>
              <w:marTop w:val="0"/>
              <w:marBottom w:val="0"/>
              <w:divBdr>
                <w:top w:val="none" w:sz="0" w:space="0" w:color="auto"/>
                <w:left w:val="none" w:sz="0" w:space="0" w:color="auto"/>
                <w:bottom w:val="none" w:sz="0" w:space="0" w:color="auto"/>
                <w:right w:val="none" w:sz="0" w:space="0" w:color="auto"/>
              </w:divBdr>
            </w:div>
            <w:div w:id="1648628315">
              <w:marLeft w:val="0"/>
              <w:marRight w:val="0"/>
              <w:marTop w:val="0"/>
              <w:marBottom w:val="0"/>
              <w:divBdr>
                <w:top w:val="none" w:sz="0" w:space="0" w:color="auto"/>
                <w:left w:val="none" w:sz="0" w:space="0" w:color="auto"/>
                <w:bottom w:val="none" w:sz="0" w:space="0" w:color="auto"/>
                <w:right w:val="none" w:sz="0" w:space="0" w:color="auto"/>
              </w:divBdr>
            </w:div>
            <w:div w:id="723525054">
              <w:marLeft w:val="0"/>
              <w:marRight w:val="0"/>
              <w:marTop w:val="0"/>
              <w:marBottom w:val="0"/>
              <w:divBdr>
                <w:top w:val="none" w:sz="0" w:space="0" w:color="auto"/>
                <w:left w:val="none" w:sz="0" w:space="0" w:color="auto"/>
                <w:bottom w:val="none" w:sz="0" w:space="0" w:color="auto"/>
                <w:right w:val="none" w:sz="0" w:space="0" w:color="auto"/>
              </w:divBdr>
            </w:div>
            <w:div w:id="272439091">
              <w:marLeft w:val="0"/>
              <w:marRight w:val="0"/>
              <w:marTop w:val="0"/>
              <w:marBottom w:val="0"/>
              <w:divBdr>
                <w:top w:val="none" w:sz="0" w:space="0" w:color="auto"/>
                <w:left w:val="none" w:sz="0" w:space="0" w:color="auto"/>
                <w:bottom w:val="none" w:sz="0" w:space="0" w:color="auto"/>
                <w:right w:val="none" w:sz="0" w:space="0" w:color="auto"/>
              </w:divBdr>
            </w:div>
            <w:div w:id="364870125">
              <w:marLeft w:val="0"/>
              <w:marRight w:val="0"/>
              <w:marTop w:val="0"/>
              <w:marBottom w:val="0"/>
              <w:divBdr>
                <w:top w:val="none" w:sz="0" w:space="0" w:color="auto"/>
                <w:left w:val="none" w:sz="0" w:space="0" w:color="auto"/>
                <w:bottom w:val="none" w:sz="0" w:space="0" w:color="auto"/>
                <w:right w:val="none" w:sz="0" w:space="0" w:color="auto"/>
              </w:divBdr>
            </w:div>
            <w:div w:id="368530290">
              <w:marLeft w:val="0"/>
              <w:marRight w:val="0"/>
              <w:marTop w:val="0"/>
              <w:marBottom w:val="0"/>
              <w:divBdr>
                <w:top w:val="none" w:sz="0" w:space="0" w:color="auto"/>
                <w:left w:val="none" w:sz="0" w:space="0" w:color="auto"/>
                <w:bottom w:val="none" w:sz="0" w:space="0" w:color="auto"/>
                <w:right w:val="none" w:sz="0" w:space="0" w:color="auto"/>
              </w:divBdr>
            </w:div>
            <w:div w:id="1879590095">
              <w:marLeft w:val="0"/>
              <w:marRight w:val="0"/>
              <w:marTop w:val="0"/>
              <w:marBottom w:val="0"/>
              <w:divBdr>
                <w:top w:val="none" w:sz="0" w:space="0" w:color="auto"/>
                <w:left w:val="none" w:sz="0" w:space="0" w:color="auto"/>
                <w:bottom w:val="none" w:sz="0" w:space="0" w:color="auto"/>
                <w:right w:val="none" w:sz="0" w:space="0" w:color="auto"/>
              </w:divBdr>
            </w:div>
            <w:div w:id="1584408702">
              <w:marLeft w:val="0"/>
              <w:marRight w:val="0"/>
              <w:marTop w:val="0"/>
              <w:marBottom w:val="0"/>
              <w:divBdr>
                <w:top w:val="none" w:sz="0" w:space="0" w:color="auto"/>
                <w:left w:val="none" w:sz="0" w:space="0" w:color="auto"/>
                <w:bottom w:val="none" w:sz="0" w:space="0" w:color="auto"/>
                <w:right w:val="none" w:sz="0" w:space="0" w:color="auto"/>
              </w:divBdr>
            </w:div>
            <w:div w:id="134643606">
              <w:marLeft w:val="0"/>
              <w:marRight w:val="0"/>
              <w:marTop w:val="0"/>
              <w:marBottom w:val="0"/>
              <w:divBdr>
                <w:top w:val="none" w:sz="0" w:space="0" w:color="auto"/>
                <w:left w:val="none" w:sz="0" w:space="0" w:color="auto"/>
                <w:bottom w:val="none" w:sz="0" w:space="0" w:color="auto"/>
                <w:right w:val="none" w:sz="0" w:space="0" w:color="auto"/>
              </w:divBdr>
            </w:div>
            <w:div w:id="959460556">
              <w:marLeft w:val="0"/>
              <w:marRight w:val="0"/>
              <w:marTop w:val="0"/>
              <w:marBottom w:val="0"/>
              <w:divBdr>
                <w:top w:val="none" w:sz="0" w:space="0" w:color="auto"/>
                <w:left w:val="none" w:sz="0" w:space="0" w:color="auto"/>
                <w:bottom w:val="none" w:sz="0" w:space="0" w:color="auto"/>
                <w:right w:val="none" w:sz="0" w:space="0" w:color="auto"/>
              </w:divBdr>
            </w:div>
            <w:div w:id="458763141">
              <w:marLeft w:val="0"/>
              <w:marRight w:val="0"/>
              <w:marTop w:val="0"/>
              <w:marBottom w:val="0"/>
              <w:divBdr>
                <w:top w:val="none" w:sz="0" w:space="0" w:color="auto"/>
                <w:left w:val="none" w:sz="0" w:space="0" w:color="auto"/>
                <w:bottom w:val="none" w:sz="0" w:space="0" w:color="auto"/>
                <w:right w:val="none" w:sz="0" w:space="0" w:color="auto"/>
              </w:divBdr>
            </w:div>
            <w:div w:id="69700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2535583">
      <w:bodyDiv w:val="1"/>
      <w:marLeft w:val="0"/>
      <w:marRight w:val="0"/>
      <w:marTop w:val="0"/>
      <w:marBottom w:val="0"/>
      <w:divBdr>
        <w:top w:val="none" w:sz="0" w:space="0" w:color="auto"/>
        <w:left w:val="none" w:sz="0" w:space="0" w:color="auto"/>
        <w:bottom w:val="none" w:sz="0" w:space="0" w:color="auto"/>
        <w:right w:val="none" w:sz="0" w:space="0" w:color="auto"/>
      </w:divBdr>
      <w:divsChild>
        <w:div w:id="1139226112">
          <w:marLeft w:val="0"/>
          <w:marRight w:val="0"/>
          <w:marTop w:val="0"/>
          <w:marBottom w:val="0"/>
          <w:divBdr>
            <w:top w:val="none" w:sz="0" w:space="0" w:color="auto"/>
            <w:left w:val="none" w:sz="0" w:space="0" w:color="auto"/>
            <w:bottom w:val="none" w:sz="0" w:space="0" w:color="auto"/>
            <w:right w:val="none" w:sz="0" w:space="0" w:color="auto"/>
          </w:divBdr>
          <w:divsChild>
            <w:div w:id="1793670879">
              <w:marLeft w:val="0"/>
              <w:marRight w:val="0"/>
              <w:marTop w:val="0"/>
              <w:marBottom w:val="0"/>
              <w:divBdr>
                <w:top w:val="none" w:sz="0" w:space="0" w:color="auto"/>
                <w:left w:val="none" w:sz="0" w:space="0" w:color="auto"/>
                <w:bottom w:val="none" w:sz="0" w:space="0" w:color="auto"/>
                <w:right w:val="none" w:sz="0" w:space="0" w:color="auto"/>
              </w:divBdr>
            </w:div>
            <w:div w:id="2026856694">
              <w:marLeft w:val="0"/>
              <w:marRight w:val="0"/>
              <w:marTop w:val="0"/>
              <w:marBottom w:val="0"/>
              <w:divBdr>
                <w:top w:val="none" w:sz="0" w:space="0" w:color="auto"/>
                <w:left w:val="none" w:sz="0" w:space="0" w:color="auto"/>
                <w:bottom w:val="none" w:sz="0" w:space="0" w:color="auto"/>
                <w:right w:val="none" w:sz="0" w:space="0" w:color="auto"/>
              </w:divBdr>
            </w:div>
            <w:div w:id="1619875764">
              <w:marLeft w:val="0"/>
              <w:marRight w:val="0"/>
              <w:marTop w:val="0"/>
              <w:marBottom w:val="0"/>
              <w:divBdr>
                <w:top w:val="none" w:sz="0" w:space="0" w:color="auto"/>
                <w:left w:val="none" w:sz="0" w:space="0" w:color="auto"/>
                <w:bottom w:val="none" w:sz="0" w:space="0" w:color="auto"/>
                <w:right w:val="none" w:sz="0" w:space="0" w:color="auto"/>
              </w:divBdr>
            </w:div>
            <w:div w:id="742409442">
              <w:marLeft w:val="0"/>
              <w:marRight w:val="0"/>
              <w:marTop w:val="0"/>
              <w:marBottom w:val="0"/>
              <w:divBdr>
                <w:top w:val="none" w:sz="0" w:space="0" w:color="auto"/>
                <w:left w:val="none" w:sz="0" w:space="0" w:color="auto"/>
                <w:bottom w:val="none" w:sz="0" w:space="0" w:color="auto"/>
                <w:right w:val="none" w:sz="0" w:space="0" w:color="auto"/>
              </w:divBdr>
            </w:div>
            <w:div w:id="747919700">
              <w:marLeft w:val="0"/>
              <w:marRight w:val="0"/>
              <w:marTop w:val="0"/>
              <w:marBottom w:val="0"/>
              <w:divBdr>
                <w:top w:val="none" w:sz="0" w:space="0" w:color="auto"/>
                <w:left w:val="none" w:sz="0" w:space="0" w:color="auto"/>
                <w:bottom w:val="none" w:sz="0" w:space="0" w:color="auto"/>
                <w:right w:val="none" w:sz="0" w:space="0" w:color="auto"/>
              </w:divBdr>
            </w:div>
            <w:div w:id="374887820">
              <w:marLeft w:val="0"/>
              <w:marRight w:val="0"/>
              <w:marTop w:val="0"/>
              <w:marBottom w:val="0"/>
              <w:divBdr>
                <w:top w:val="none" w:sz="0" w:space="0" w:color="auto"/>
                <w:left w:val="none" w:sz="0" w:space="0" w:color="auto"/>
                <w:bottom w:val="none" w:sz="0" w:space="0" w:color="auto"/>
                <w:right w:val="none" w:sz="0" w:space="0" w:color="auto"/>
              </w:divBdr>
            </w:div>
            <w:div w:id="171921044">
              <w:marLeft w:val="0"/>
              <w:marRight w:val="0"/>
              <w:marTop w:val="0"/>
              <w:marBottom w:val="0"/>
              <w:divBdr>
                <w:top w:val="none" w:sz="0" w:space="0" w:color="auto"/>
                <w:left w:val="none" w:sz="0" w:space="0" w:color="auto"/>
                <w:bottom w:val="none" w:sz="0" w:space="0" w:color="auto"/>
                <w:right w:val="none" w:sz="0" w:space="0" w:color="auto"/>
              </w:divBdr>
            </w:div>
            <w:div w:id="496112526">
              <w:marLeft w:val="0"/>
              <w:marRight w:val="0"/>
              <w:marTop w:val="0"/>
              <w:marBottom w:val="0"/>
              <w:divBdr>
                <w:top w:val="none" w:sz="0" w:space="0" w:color="auto"/>
                <w:left w:val="none" w:sz="0" w:space="0" w:color="auto"/>
                <w:bottom w:val="none" w:sz="0" w:space="0" w:color="auto"/>
                <w:right w:val="none" w:sz="0" w:space="0" w:color="auto"/>
              </w:divBdr>
            </w:div>
            <w:div w:id="1109593074">
              <w:marLeft w:val="0"/>
              <w:marRight w:val="0"/>
              <w:marTop w:val="0"/>
              <w:marBottom w:val="0"/>
              <w:divBdr>
                <w:top w:val="none" w:sz="0" w:space="0" w:color="auto"/>
                <w:left w:val="none" w:sz="0" w:space="0" w:color="auto"/>
                <w:bottom w:val="none" w:sz="0" w:space="0" w:color="auto"/>
                <w:right w:val="none" w:sz="0" w:space="0" w:color="auto"/>
              </w:divBdr>
            </w:div>
            <w:div w:id="1574044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6004290">
      <w:bodyDiv w:val="1"/>
      <w:marLeft w:val="0"/>
      <w:marRight w:val="0"/>
      <w:marTop w:val="0"/>
      <w:marBottom w:val="0"/>
      <w:divBdr>
        <w:top w:val="none" w:sz="0" w:space="0" w:color="auto"/>
        <w:left w:val="none" w:sz="0" w:space="0" w:color="auto"/>
        <w:bottom w:val="none" w:sz="0" w:space="0" w:color="auto"/>
        <w:right w:val="none" w:sz="0" w:space="0" w:color="auto"/>
      </w:divBdr>
      <w:divsChild>
        <w:div w:id="1821729554">
          <w:marLeft w:val="0"/>
          <w:marRight w:val="0"/>
          <w:marTop w:val="0"/>
          <w:marBottom w:val="0"/>
          <w:divBdr>
            <w:top w:val="none" w:sz="0" w:space="0" w:color="auto"/>
            <w:left w:val="none" w:sz="0" w:space="0" w:color="auto"/>
            <w:bottom w:val="none" w:sz="0" w:space="0" w:color="auto"/>
            <w:right w:val="none" w:sz="0" w:space="0" w:color="auto"/>
          </w:divBdr>
          <w:divsChild>
            <w:div w:id="2079326861">
              <w:marLeft w:val="0"/>
              <w:marRight w:val="0"/>
              <w:marTop w:val="0"/>
              <w:marBottom w:val="0"/>
              <w:divBdr>
                <w:top w:val="none" w:sz="0" w:space="0" w:color="auto"/>
                <w:left w:val="none" w:sz="0" w:space="0" w:color="auto"/>
                <w:bottom w:val="none" w:sz="0" w:space="0" w:color="auto"/>
                <w:right w:val="none" w:sz="0" w:space="0" w:color="auto"/>
              </w:divBdr>
            </w:div>
            <w:div w:id="1540776836">
              <w:marLeft w:val="0"/>
              <w:marRight w:val="0"/>
              <w:marTop w:val="0"/>
              <w:marBottom w:val="0"/>
              <w:divBdr>
                <w:top w:val="none" w:sz="0" w:space="0" w:color="auto"/>
                <w:left w:val="none" w:sz="0" w:space="0" w:color="auto"/>
                <w:bottom w:val="none" w:sz="0" w:space="0" w:color="auto"/>
                <w:right w:val="none" w:sz="0" w:space="0" w:color="auto"/>
              </w:divBdr>
            </w:div>
            <w:div w:id="1742942989">
              <w:marLeft w:val="0"/>
              <w:marRight w:val="0"/>
              <w:marTop w:val="0"/>
              <w:marBottom w:val="0"/>
              <w:divBdr>
                <w:top w:val="none" w:sz="0" w:space="0" w:color="auto"/>
                <w:left w:val="none" w:sz="0" w:space="0" w:color="auto"/>
                <w:bottom w:val="none" w:sz="0" w:space="0" w:color="auto"/>
                <w:right w:val="none" w:sz="0" w:space="0" w:color="auto"/>
              </w:divBdr>
            </w:div>
            <w:div w:id="333607760">
              <w:marLeft w:val="0"/>
              <w:marRight w:val="0"/>
              <w:marTop w:val="0"/>
              <w:marBottom w:val="0"/>
              <w:divBdr>
                <w:top w:val="none" w:sz="0" w:space="0" w:color="auto"/>
                <w:left w:val="none" w:sz="0" w:space="0" w:color="auto"/>
                <w:bottom w:val="none" w:sz="0" w:space="0" w:color="auto"/>
                <w:right w:val="none" w:sz="0" w:space="0" w:color="auto"/>
              </w:divBdr>
            </w:div>
            <w:div w:id="1854876552">
              <w:marLeft w:val="0"/>
              <w:marRight w:val="0"/>
              <w:marTop w:val="0"/>
              <w:marBottom w:val="0"/>
              <w:divBdr>
                <w:top w:val="none" w:sz="0" w:space="0" w:color="auto"/>
                <w:left w:val="none" w:sz="0" w:space="0" w:color="auto"/>
                <w:bottom w:val="none" w:sz="0" w:space="0" w:color="auto"/>
                <w:right w:val="none" w:sz="0" w:space="0" w:color="auto"/>
              </w:divBdr>
            </w:div>
            <w:div w:id="395588796">
              <w:marLeft w:val="0"/>
              <w:marRight w:val="0"/>
              <w:marTop w:val="0"/>
              <w:marBottom w:val="0"/>
              <w:divBdr>
                <w:top w:val="none" w:sz="0" w:space="0" w:color="auto"/>
                <w:left w:val="none" w:sz="0" w:space="0" w:color="auto"/>
                <w:bottom w:val="none" w:sz="0" w:space="0" w:color="auto"/>
                <w:right w:val="none" w:sz="0" w:space="0" w:color="auto"/>
              </w:divBdr>
            </w:div>
            <w:div w:id="897786829">
              <w:marLeft w:val="0"/>
              <w:marRight w:val="0"/>
              <w:marTop w:val="0"/>
              <w:marBottom w:val="0"/>
              <w:divBdr>
                <w:top w:val="none" w:sz="0" w:space="0" w:color="auto"/>
                <w:left w:val="none" w:sz="0" w:space="0" w:color="auto"/>
                <w:bottom w:val="none" w:sz="0" w:space="0" w:color="auto"/>
                <w:right w:val="none" w:sz="0" w:space="0" w:color="auto"/>
              </w:divBdr>
            </w:div>
            <w:div w:id="244850892">
              <w:marLeft w:val="0"/>
              <w:marRight w:val="0"/>
              <w:marTop w:val="0"/>
              <w:marBottom w:val="0"/>
              <w:divBdr>
                <w:top w:val="none" w:sz="0" w:space="0" w:color="auto"/>
                <w:left w:val="none" w:sz="0" w:space="0" w:color="auto"/>
                <w:bottom w:val="none" w:sz="0" w:space="0" w:color="auto"/>
                <w:right w:val="none" w:sz="0" w:space="0" w:color="auto"/>
              </w:divBdr>
            </w:div>
            <w:div w:id="845561264">
              <w:marLeft w:val="0"/>
              <w:marRight w:val="0"/>
              <w:marTop w:val="0"/>
              <w:marBottom w:val="0"/>
              <w:divBdr>
                <w:top w:val="none" w:sz="0" w:space="0" w:color="auto"/>
                <w:left w:val="none" w:sz="0" w:space="0" w:color="auto"/>
                <w:bottom w:val="none" w:sz="0" w:space="0" w:color="auto"/>
                <w:right w:val="none" w:sz="0" w:space="0" w:color="auto"/>
              </w:divBdr>
            </w:div>
            <w:div w:id="614095474">
              <w:marLeft w:val="0"/>
              <w:marRight w:val="0"/>
              <w:marTop w:val="0"/>
              <w:marBottom w:val="0"/>
              <w:divBdr>
                <w:top w:val="none" w:sz="0" w:space="0" w:color="auto"/>
                <w:left w:val="none" w:sz="0" w:space="0" w:color="auto"/>
                <w:bottom w:val="none" w:sz="0" w:space="0" w:color="auto"/>
                <w:right w:val="none" w:sz="0" w:space="0" w:color="auto"/>
              </w:divBdr>
            </w:div>
            <w:div w:id="1701203188">
              <w:marLeft w:val="0"/>
              <w:marRight w:val="0"/>
              <w:marTop w:val="0"/>
              <w:marBottom w:val="0"/>
              <w:divBdr>
                <w:top w:val="none" w:sz="0" w:space="0" w:color="auto"/>
                <w:left w:val="none" w:sz="0" w:space="0" w:color="auto"/>
                <w:bottom w:val="none" w:sz="0" w:space="0" w:color="auto"/>
                <w:right w:val="none" w:sz="0" w:space="0" w:color="auto"/>
              </w:divBdr>
            </w:div>
            <w:div w:id="1284993852">
              <w:marLeft w:val="0"/>
              <w:marRight w:val="0"/>
              <w:marTop w:val="0"/>
              <w:marBottom w:val="0"/>
              <w:divBdr>
                <w:top w:val="none" w:sz="0" w:space="0" w:color="auto"/>
                <w:left w:val="none" w:sz="0" w:space="0" w:color="auto"/>
                <w:bottom w:val="none" w:sz="0" w:space="0" w:color="auto"/>
                <w:right w:val="none" w:sz="0" w:space="0" w:color="auto"/>
              </w:divBdr>
            </w:div>
            <w:div w:id="1598517218">
              <w:marLeft w:val="0"/>
              <w:marRight w:val="0"/>
              <w:marTop w:val="0"/>
              <w:marBottom w:val="0"/>
              <w:divBdr>
                <w:top w:val="none" w:sz="0" w:space="0" w:color="auto"/>
                <w:left w:val="none" w:sz="0" w:space="0" w:color="auto"/>
                <w:bottom w:val="none" w:sz="0" w:space="0" w:color="auto"/>
                <w:right w:val="none" w:sz="0" w:space="0" w:color="auto"/>
              </w:divBdr>
            </w:div>
            <w:div w:id="1462378364">
              <w:marLeft w:val="0"/>
              <w:marRight w:val="0"/>
              <w:marTop w:val="0"/>
              <w:marBottom w:val="0"/>
              <w:divBdr>
                <w:top w:val="none" w:sz="0" w:space="0" w:color="auto"/>
                <w:left w:val="none" w:sz="0" w:space="0" w:color="auto"/>
                <w:bottom w:val="none" w:sz="0" w:space="0" w:color="auto"/>
                <w:right w:val="none" w:sz="0" w:space="0" w:color="auto"/>
              </w:divBdr>
            </w:div>
            <w:div w:id="1641032938">
              <w:marLeft w:val="0"/>
              <w:marRight w:val="0"/>
              <w:marTop w:val="0"/>
              <w:marBottom w:val="0"/>
              <w:divBdr>
                <w:top w:val="none" w:sz="0" w:space="0" w:color="auto"/>
                <w:left w:val="none" w:sz="0" w:space="0" w:color="auto"/>
                <w:bottom w:val="none" w:sz="0" w:space="0" w:color="auto"/>
                <w:right w:val="none" w:sz="0" w:space="0" w:color="auto"/>
              </w:divBdr>
            </w:div>
            <w:div w:id="613515174">
              <w:marLeft w:val="0"/>
              <w:marRight w:val="0"/>
              <w:marTop w:val="0"/>
              <w:marBottom w:val="0"/>
              <w:divBdr>
                <w:top w:val="none" w:sz="0" w:space="0" w:color="auto"/>
                <w:left w:val="none" w:sz="0" w:space="0" w:color="auto"/>
                <w:bottom w:val="none" w:sz="0" w:space="0" w:color="auto"/>
                <w:right w:val="none" w:sz="0" w:space="0" w:color="auto"/>
              </w:divBdr>
            </w:div>
            <w:div w:id="535894168">
              <w:marLeft w:val="0"/>
              <w:marRight w:val="0"/>
              <w:marTop w:val="0"/>
              <w:marBottom w:val="0"/>
              <w:divBdr>
                <w:top w:val="none" w:sz="0" w:space="0" w:color="auto"/>
                <w:left w:val="none" w:sz="0" w:space="0" w:color="auto"/>
                <w:bottom w:val="none" w:sz="0" w:space="0" w:color="auto"/>
                <w:right w:val="none" w:sz="0" w:space="0" w:color="auto"/>
              </w:divBdr>
            </w:div>
            <w:div w:id="234750998">
              <w:marLeft w:val="0"/>
              <w:marRight w:val="0"/>
              <w:marTop w:val="0"/>
              <w:marBottom w:val="0"/>
              <w:divBdr>
                <w:top w:val="none" w:sz="0" w:space="0" w:color="auto"/>
                <w:left w:val="none" w:sz="0" w:space="0" w:color="auto"/>
                <w:bottom w:val="none" w:sz="0" w:space="0" w:color="auto"/>
                <w:right w:val="none" w:sz="0" w:space="0" w:color="auto"/>
              </w:divBdr>
            </w:div>
            <w:div w:id="1277830989">
              <w:marLeft w:val="0"/>
              <w:marRight w:val="0"/>
              <w:marTop w:val="0"/>
              <w:marBottom w:val="0"/>
              <w:divBdr>
                <w:top w:val="none" w:sz="0" w:space="0" w:color="auto"/>
                <w:left w:val="none" w:sz="0" w:space="0" w:color="auto"/>
                <w:bottom w:val="none" w:sz="0" w:space="0" w:color="auto"/>
                <w:right w:val="none" w:sz="0" w:space="0" w:color="auto"/>
              </w:divBdr>
            </w:div>
            <w:div w:id="1110734178">
              <w:marLeft w:val="0"/>
              <w:marRight w:val="0"/>
              <w:marTop w:val="0"/>
              <w:marBottom w:val="0"/>
              <w:divBdr>
                <w:top w:val="none" w:sz="0" w:space="0" w:color="auto"/>
                <w:left w:val="none" w:sz="0" w:space="0" w:color="auto"/>
                <w:bottom w:val="none" w:sz="0" w:space="0" w:color="auto"/>
                <w:right w:val="none" w:sz="0" w:space="0" w:color="auto"/>
              </w:divBdr>
            </w:div>
            <w:div w:id="1490946253">
              <w:marLeft w:val="0"/>
              <w:marRight w:val="0"/>
              <w:marTop w:val="0"/>
              <w:marBottom w:val="0"/>
              <w:divBdr>
                <w:top w:val="none" w:sz="0" w:space="0" w:color="auto"/>
                <w:left w:val="none" w:sz="0" w:space="0" w:color="auto"/>
                <w:bottom w:val="none" w:sz="0" w:space="0" w:color="auto"/>
                <w:right w:val="none" w:sz="0" w:space="0" w:color="auto"/>
              </w:divBdr>
            </w:div>
            <w:div w:id="507335184">
              <w:marLeft w:val="0"/>
              <w:marRight w:val="0"/>
              <w:marTop w:val="0"/>
              <w:marBottom w:val="0"/>
              <w:divBdr>
                <w:top w:val="none" w:sz="0" w:space="0" w:color="auto"/>
                <w:left w:val="none" w:sz="0" w:space="0" w:color="auto"/>
                <w:bottom w:val="none" w:sz="0" w:space="0" w:color="auto"/>
                <w:right w:val="none" w:sz="0" w:space="0" w:color="auto"/>
              </w:divBdr>
            </w:div>
            <w:div w:id="1260337105">
              <w:marLeft w:val="0"/>
              <w:marRight w:val="0"/>
              <w:marTop w:val="0"/>
              <w:marBottom w:val="0"/>
              <w:divBdr>
                <w:top w:val="none" w:sz="0" w:space="0" w:color="auto"/>
                <w:left w:val="none" w:sz="0" w:space="0" w:color="auto"/>
                <w:bottom w:val="none" w:sz="0" w:space="0" w:color="auto"/>
                <w:right w:val="none" w:sz="0" w:space="0" w:color="auto"/>
              </w:divBdr>
            </w:div>
            <w:div w:id="1441953212">
              <w:marLeft w:val="0"/>
              <w:marRight w:val="0"/>
              <w:marTop w:val="0"/>
              <w:marBottom w:val="0"/>
              <w:divBdr>
                <w:top w:val="none" w:sz="0" w:space="0" w:color="auto"/>
                <w:left w:val="none" w:sz="0" w:space="0" w:color="auto"/>
                <w:bottom w:val="none" w:sz="0" w:space="0" w:color="auto"/>
                <w:right w:val="none" w:sz="0" w:space="0" w:color="auto"/>
              </w:divBdr>
            </w:div>
            <w:div w:id="1543908506">
              <w:marLeft w:val="0"/>
              <w:marRight w:val="0"/>
              <w:marTop w:val="0"/>
              <w:marBottom w:val="0"/>
              <w:divBdr>
                <w:top w:val="none" w:sz="0" w:space="0" w:color="auto"/>
                <w:left w:val="none" w:sz="0" w:space="0" w:color="auto"/>
                <w:bottom w:val="none" w:sz="0" w:space="0" w:color="auto"/>
                <w:right w:val="none" w:sz="0" w:space="0" w:color="auto"/>
              </w:divBdr>
            </w:div>
            <w:div w:id="591552951">
              <w:marLeft w:val="0"/>
              <w:marRight w:val="0"/>
              <w:marTop w:val="0"/>
              <w:marBottom w:val="0"/>
              <w:divBdr>
                <w:top w:val="none" w:sz="0" w:space="0" w:color="auto"/>
                <w:left w:val="none" w:sz="0" w:space="0" w:color="auto"/>
                <w:bottom w:val="none" w:sz="0" w:space="0" w:color="auto"/>
                <w:right w:val="none" w:sz="0" w:space="0" w:color="auto"/>
              </w:divBdr>
            </w:div>
            <w:div w:id="1451585169">
              <w:marLeft w:val="0"/>
              <w:marRight w:val="0"/>
              <w:marTop w:val="0"/>
              <w:marBottom w:val="0"/>
              <w:divBdr>
                <w:top w:val="none" w:sz="0" w:space="0" w:color="auto"/>
                <w:left w:val="none" w:sz="0" w:space="0" w:color="auto"/>
                <w:bottom w:val="none" w:sz="0" w:space="0" w:color="auto"/>
                <w:right w:val="none" w:sz="0" w:space="0" w:color="auto"/>
              </w:divBdr>
            </w:div>
            <w:div w:id="1280642982">
              <w:marLeft w:val="0"/>
              <w:marRight w:val="0"/>
              <w:marTop w:val="0"/>
              <w:marBottom w:val="0"/>
              <w:divBdr>
                <w:top w:val="none" w:sz="0" w:space="0" w:color="auto"/>
                <w:left w:val="none" w:sz="0" w:space="0" w:color="auto"/>
                <w:bottom w:val="none" w:sz="0" w:space="0" w:color="auto"/>
                <w:right w:val="none" w:sz="0" w:space="0" w:color="auto"/>
              </w:divBdr>
            </w:div>
            <w:div w:id="1827042704">
              <w:marLeft w:val="0"/>
              <w:marRight w:val="0"/>
              <w:marTop w:val="0"/>
              <w:marBottom w:val="0"/>
              <w:divBdr>
                <w:top w:val="none" w:sz="0" w:space="0" w:color="auto"/>
                <w:left w:val="none" w:sz="0" w:space="0" w:color="auto"/>
                <w:bottom w:val="none" w:sz="0" w:space="0" w:color="auto"/>
                <w:right w:val="none" w:sz="0" w:space="0" w:color="auto"/>
              </w:divBdr>
            </w:div>
            <w:div w:id="992484549">
              <w:marLeft w:val="0"/>
              <w:marRight w:val="0"/>
              <w:marTop w:val="0"/>
              <w:marBottom w:val="0"/>
              <w:divBdr>
                <w:top w:val="none" w:sz="0" w:space="0" w:color="auto"/>
                <w:left w:val="none" w:sz="0" w:space="0" w:color="auto"/>
                <w:bottom w:val="none" w:sz="0" w:space="0" w:color="auto"/>
                <w:right w:val="none" w:sz="0" w:space="0" w:color="auto"/>
              </w:divBdr>
            </w:div>
            <w:div w:id="1304582909">
              <w:marLeft w:val="0"/>
              <w:marRight w:val="0"/>
              <w:marTop w:val="0"/>
              <w:marBottom w:val="0"/>
              <w:divBdr>
                <w:top w:val="none" w:sz="0" w:space="0" w:color="auto"/>
                <w:left w:val="none" w:sz="0" w:space="0" w:color="auto"/>
                <w:bottom w:val="none" w:sz="0" w:space="0" w:color="auto"/>
                <w:right w:val="none" w:sz="0" w:space="0" w:color="auto"/>
              </w:divBdr>
            </w:div>
            <w:div w:id="1331981509">
              <w:marLeft w:val="0"/>
              <w:marRight w:val="0"/>
              <w:marTop w:val="0"/>
              <w:marBottom w:val="0"/>
              <w:divBdr>
                <w:top w:val="none" w:sz="0" w:space="0" w:color="auto"/>
                <w:left w:val="none" w:sz="0" w:space="0" w:color="auto"/>
                <w:bottom w:val="none" w:sz="0" w:space="0" w:color="auto"/>
                <w:right w:val="none" w:sz="0" w:space="0" w:color="auto"/>
              </w:divBdr>
            </w:div>
            <w:div w:id="2078823189">
              <w:marLeft w:val="0"/>
              <w:marRight w:val="0"/>
              <w:marTop w:val="0"/>
              <w:marBottom w:val="0"/>
              <w:divBdr>
                <w:top w:val="none" w:sz="0" w:space="0" w:color="auto"/>
                <w:left w:val="none" w:sz="0" w:space="0" w:color="auto"/>
                <w:bottom w:val="none" w:sz="0" w:space="0" w:color="auto"/>
                <w:right w:val="none" w:sz="0" w:space="0" w:color="auto"/>
              </w:divBdr>
            </w:div>
            <w:div w:id="1850220594">
              <w:marLeft w:val="0"/>
              <w:marRight w:val="0"/>
              <w:marTop w:val="0"/>
              <w:marBottom w:val="0"/>
              <w:divBdr>
                <w:top w:val="none" w:sz="0" w:space="0" w:color="auto"/>
                <w:left w:val="none" w:sz="0" w:space="0" w:color="auto"/>
                <w:bottom w:val="none" w:sz="0" w:space="0" w:color="auto"/>
                <w:right w:val="none" w:sz="0" w:space="0" w:color="auto"/>
              </w:divBdr>
            </w:div>
            <w:div w:id="1009406231">
              <w:marLeft w:val="0"/>
              <w:marRight w:val="0"/>
              <w:marTop w:val="0"/>
              <w:marBottom w:val="0"/>
              <w:divBdr>
                <w:top w:val="none" w:sz="0" w:space="0" w:color="auto"/>
                <w:left w:val="none" w:sz="0" w:space="0" w:color="auto"/>
                <w:bottom w:val="none" w:sz="0" w:space="0" w:color="auto"/>
                <w:right w:val="none" w:sz="0" w:space="0" w:color="auto"/>
              </w:divBdr>
            </w:div>
            <w:div w:id="2118939506">
              <w:marLeft w:val="0"/>
              <w:marRight w:val="0"/>
              <w:marTop w:val="0"/>
              <w:marBottom w:val="0"/>
              <w:divBdr>
                <w:top w:val="none" w:sz="0" w:space="0" w:color="auto"/>
                <w:left w:val="none" w:sz="0" w:space="0" w:color="auto"/>
                <w:bottom w:val="none" w:sz="0" w:space="0" w:color="auto"/>
                <w:right w:val="none" w:sz="0" w:space="0" w:color="auto"/>
              </w:divBdr>
            </w:div>
            <w:div w:id="2111465226">
              <w:marLeft w:val="0"/>
              <w:marRight w:val="0"/>
              <w:marTop w:val="0"/>
              <w:marBottom w:val="0"/>
              <w:divBdr>
                <w:top w:val="none" w:sz="0" w:space="0" w:color="auto"/>
                <w:left w:val="none" w:sz="0" w:space="0" w:color="auto"/>
                <w:bottom w:val="none" w:sz="0" w:space="0" w:color="auto"/>
                <w:right w:val="none" w:sz="0" w:space="0" w:color="auto"/>
              </w:divBdr>
            </w:div>
            <w:div w:id="481822560">
              <w:marLeft w:val="0"/>
              <w:marRight w:val="0"/>
              <w:marTop w:val="0"/>
              <w:marBottom w:val="0"/>
              <w:divBdr>
                <w:top w:val="none" w:sz="0" w:space="0" w:color="auto"/>
                <w:left w:val="none" w:sz="0" w:space="0" w:color="auto"/>
                <w:bottom w:val="none" w:sz="0" w:space="0" w:color="auto"/>
                <w:right w:val="none" w:sz="0" w:space="0" w:color="auto"/>
              </w:divBdr>
            </w:div>
            <w:div w:id="67576593">
              <w:marLeft w:val="0"/>
              <w:marRight w:val="0"/>
              <w:marTop w:val="0"/>
              <w:marBottom w:val="0"/>
              <w:divBdr>
                <w:top w:val="none" w:sz="0" w:space="0" w:color="auto"/>
                <w:left w:val="none" w:sz="0" w:space="0" w:color="auto"/>
                <w:bottom w:val="none" w:sz="0" w:space="0" w:color="auto"/>
                <w:right w:val="none" w:sz="0" w:space="0" w:color="auto"/>
              </w:divBdr>
            </w:div>
            <w:div w:id="1532449257">
              <w:marLeft w:val="0"/>
              <w:marRight w:val="0"/>
              <w:marTop w:val="0"/>
              <w:marBottom w:val="0"/>
              <w:divBdr>
                <w:top w:val="none" w:sz="0" w:space="0" w:color="auto"/>
                <w:left w:val="none" w:sz="0" w:space="0" w:color="auto"/>
                <w:bottom w:val="none" w:sz="0" w:space="0" w:color="auto"/>
                <w:right w:val="none" w:sz="0" w:space="0" w:color="auto"/>
              </w:divBdr>
            </w:div>
            <w:div w:id="1771202226">
              <w:marLeft w:val="0"/>
              <w:marRight w:val="0"/>
              <w:marTop w:val="0"/>
              <w:marBottom w:val="0"/>
              <w:divBdr>
                <w:top w:val="none" w:sz="0" w:space="0" w:color="auto"/>
                <w:left w:val="none" w:sz="0" w:space="0" w:color="auto"/>
                <w:bottom w:val="none" w:sz="0" w:space="0" w:color="auto"/>
                <w:right w:val="none" w:sz="0" w:space="0" w:color="auto"/>
              </w:divBdr>
            </w:div>
            <w:div w:id="1538619425">
              <w:marLeft w:val="0"/>
              <w:marRight w:val="0"/>
              <w:marTop w:val="0"/>
              <w:marBottom w:val="0"/>
              <w:divBdr>
                <w:top w:val="none" w:sz="0" w:space="0" w:color="auto"/>
                <w:left w:val="none" w:sz="0" w:space="0" w:color="auto"/>
                <w:bottom w:val="none" w:sz="0" w:space="0" w:color="auto"/>
                <w:right w:val="none" w:sz="0" w:space="0" w:color="auto"/>
              </w:divBdr>
            </w:div>
            <w:div w:id="847864320">
              <w:marLeft w:val="0"/>
              <w:marRight w:val="0"/>
              <w:marTop w:val="0"/>
              <w:marBottom w:val="0"/>
              <w:divBdr>
                <w:top w:val="none" w:sz="0" w:space="0" w:color="auto"/>
                <w:left w:val="none" w:sz="0" w:space="0" w:color="auto"/>
                <w:bottom w:val="none" w:sz="0" w:space="0" w:color="auto"/>
                <w:right w:val="none" w:sz="0" w:space="0" w:color="auto"/>
              </w:divBdr>
            </w:div>
            <w:div w:id="1273824259">
              <w:marLeft w:val="0"/>
              <w:marRight w:val="0"/>
              <w:marTop w:val="0"/>
              <w:marBottom w:val="0"/>
              <w:divBdr>
                <w:top w:val="none" w:sz="0" w:space="0" w:color="auto"/>
                <w:left w:val="none" w:sz="0" w:space="0" w:color="auto"/>
                <w:bottom w:val="none" w:sz="0" w:space="0" w:color="auto"/>
                <w:right w:val="none" w:sz="0" w:space="0" w:color="auto"/>
              </w:divBdr>
            </w:div>
            <w:div w:id="2090537681">
              <w:marLeft w:val="0"/>
              <w:marRight w:val="0"/>
              <w:marTop w:val="0"/>
              <w:marBottom w:val="0"/>
              <w:divBdr>
                <w:top w:val="none" w:sz="0" w:space="0" w:color="auto"/>
                <w:left w:val="none" w:sz="0" w:space="0" w:color="auto"/>
                <w:bottom w:val="none" w:sz="0" w:space="0" w:color="auto"/>
                <w:right w:val="none" w:sz="0" w:space="0" w:color="auto"/>
              </w:divBdr>
            </w:div>
            <w:div w:id="1512183956">
              <w:marLeft w:val="0"/>
              <w:marRight w:val="0"/>
              <w:marTop w:val="0"/>
              <w:marBottom w:val="0"/>
              <w:divBdr>
                <w:top w:val="none" w:sz="0" w:space="0" w:color="auto"/>
                <w:left w:val="none" w:sz="0" w:space="0" w:color="auto"/>
                <w:bottom w:val="none" w:sz="0" w:space="0" w:color="auto"/>
                <w:right w:val="none" w:sz="0" w:space="0" w:color="auto"/>
              </w:divBdr>
            </w:div>
            <w:div w:id="2038769332">
              <w:marLeft w:val="0"/>
              <w:marRight w:val="0"/>
              <w:marTop w:val="0"/>
              <w:marBottom w:val="0"/>
              <w:divBdr>
                <w:top w:val="none" w:sz="0" w:space="0" w:color="auto"/>
                <w:left w:val="none" w:sz="0" w:space="0" w:color="auto"/>
                <w:bottom w:val="none" w:sz="0" w:space="0" w:color="auto"/>
                <w:right w:val="none" w:sz="0" w:space="0" w:color="auto"/>
              </w:divBdr>
            </w:div>
            <w:div w:id="1302345306">
              <w:marLeft w:val="0"/>
              <w:marRight w:val="0"/>
              <w:marTop w:val="0"/>
              <w:marBottom w:val="0"/>
              <w:divBdr>
                <w:top w:val="none" w:sz="0" w:space="0" w:color="auto"/>
                <w:left w:val="none" w:sz="0" w:space="0" w:color="auto"/>
                <w:bottom w:val="none" w:sz="0" w:space="0" w:color="auto"/>
                <w:right w:val="none" w:sz="0" w:space="0" w:color="auto"/>
              </w:divBdr>
            </w:div>
            <w:div w:id="666402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912216">
      <w:bodyDiv w:val="1"/>
      <w:marLeft w:val="0"/>
      <w:marRight w:val="0"/>
      <w:marTop w:val="0"/>
      <w:marBottom w:val="0"/>
      <w:divBdr>
        <w:top w:val="none" w:sz="0" w:space="0" w:color="auto"/>
        <w:left w:val="none" w:sz="0" w:space="0" w:color="auto"/>
        <w:bottom w:val="none" w:sz="0" w:space="0" w:color="auto"/>
        <w:right w:val="none" w:sz="0" w:space="0" w:color="auto"/>
      </w:divBdr>
      <w:divsChild>
        <w:div w:id="1836452192">
          <w:marLeft w:val="0"/>
          <w:marRight w:val="0"/>
          <w:marTop w:val="0"/>
          <w:marBottom w:val="0"/>
          <w:divBdr>
            <w:top w:val="none" w:sz="0" w:space="0" w:color="auto"/>
            <w:left w:val="none" w:sz="0" w:space="0" w:color="auto"/>
            <w:bottom w:val="none" w:sz="0" w:space="0" w:color="auto"/>
            <w:right w:val="none" w:sz="0" w:space="0" w:color="auto"/>
          </w:divBdr>
          <w:divsChild>
            <w:div w:id="1476951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797934">
      <w:bodyDiv w:val="1"/>
      <w:marLeft w:val="0"/>
      <w:marRight w:val="0"/>
      <w:marTop w:val="0"/>
      <w:marBottom w:val="0"/>
      <w:divBdr>
        <w:top w:val="none" w:sz="0" w:space="0" w:color="auto"/>
        <w:left w:val="none" w:sz="0" w:space="0" w:color="auto"/>
        <w:bottom w:val="none" w:sz="0" w:space="0" w:color="auto"/>
        <w:right w:val="none" w:sz="0" w:space="0" w:color="auto"/>
      </w:divBdr>
      <w:divsChild>
        <w:div w:id="949968484">
          <w:marLeft w:val="0"/>
          <w:marRight w:val="0"/>
          <w:marTop w:val="0"/>
          <w:marBottom w:val="0"/>
          <w:divBdr>
            <w:top w:val="none" w:sz="0" w:space="0" w:color="auto"/>
            <w:left w:val="none" w:sz="0" w:space="0" w:color="auto"/>
            <w:bottom w:val="none" w:sz="0" w:space="0" w:color="auto"/>
            <w:right w:val="none" w:sz="0" w:space="0" w:color="auto"/>
          </w:divBdr>
          <w:divsChild>
            <w:div w:id="261882926">
              <w:marLeft w:val="0"/>
              <w:marRight w:val="0"/>
              <w:marTop w:val="0"/>
              <w:marBottom w:val="0"/>
              <w:divBdr>
                <w:top w:val="none" w:sz="0" w:space="0" w:color="auto"/>
                <w:left w:val="none" w:sz="0" w:space="0" w:color="auto"/>
                <w:bottom w:val="none" w:sz="0" w:space="0" w:color="auto"/>
                <w:right w:val="none" w:sz="0" w:space="0" w:color="auto"/>
              </w:divBdr>
            </w:div>
            <w:div w:id="1558004259">
              <w:marLeft w:val="0"/>
              <w:marRight w:val="0"/>
              <w:marTop w:val="0"/>
              <w:marBottom w:val="0"/>
              <w:divBdr>
                <w:top w:val="none" w:sz="0" w:space="0" w:color="auto"/>
                <w:left w:val="none" w:sz="0" w:space="0" w:color="auto"/>
                <w:bottom w:val="none" w:sz="0" w:space="0" w:color="auto"/>
                <w:right w:val="none" w:sz="0" w:space="0" w:color="auto"/>
              </w:divBdr>
            </w:div>
            <w:div w:id="1229417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907240">
      <w:bodyDiv w:val="1"/>
      <w:marLeft w:val="0"/>
      <w:marRight w:val="0"/>
      <w:marTop w:val="0"/>
      <w:marBottom w:val="0"/>
      <w:divBdr>
        <w:top w:val="none" w:sz="0" w:space="0" w:color="auto"/>
        <w:left w:val="none" w:sz="0" w:space="0" w:color="auto"/>
        <w:bottom w:val="none" w:sz="0" w:space="0" w:color="auto"/>
        <w:right w:val="none" w:sz="0" w:space="0" w:color="auto"/>
      </w:divBdr>
      <w:divsChild>
        <w:div w:id="341858963">
          <w:marLeft w:val="0"/>
          <w:marRight w:val="0"/>
          <w:marTop w:val="0"/>
          <w:marBottom w:val="0"/>
          <w:divBdr>
            <w:top w:val="none" w:sz="0" w:space="0" w:color="auto"/>
            <w:left w:val="none" w:sz="0" w:space="0" w:color="auto"/>
            <w:bottom w:val="none" w:sz="0" w:space="0" w:color="auto"/>
            <w:right w:val="none" w:sz="0" w:space="0" w:color="auto"/>
          </w:divBdr>
          <w:divsChild>
            <w:div w:id="638147787">
              <w:marLeft w:val="0"/>
              <w:marRight w:val="0"/>
              <w:marTop w:val="0"/>
              <w:marBottom w:val="0"/>
              <w:divBdr>
                <w:top w:val="none" w:sz="0" w:space="0" w:color="auto"/>
                <w:left w:val="none" w:sz="0" w:space="0" w:color="auto"/>
                <w:bottom w:val="none" w:sz="0" w:space="0" w:color="auto"/>
                <w:right w:val="none" w:sz="0" w:space="0" w:color="auto"/>
              </w:divBdr>
            </w:div>
            <w:div w:id="157888600">
              <w:marLeft w:val="0"/>
              <w:marRight w:val="0"/>
              <w:marTop w:val="0"/>
              <w:marBottom w:val="0"/>
              <w:divBdr>
                <w:top w:val="none" w:sz="0" w:space="0" w:color="auto"/>
                <w:left w:val="none" w:sz="0" w:space="0" w:color="auto"/>
                <w:bottom w:val="none" w:sz="0" w:space="0" w:color="auto"/>
                <w:right w:val="none" w:sz="0" w:space="0" w:color="auto"/>
              </w:divBdr>
            </w:div>
            <w:div w:id="697044161">
              <w:marLeft w:val="0"/>
              <w:marRight w:val="0"/>
              <w:marTop w:val="0"/>
              <w:marBottom w:val="0"/>
              <w:divBdr>
                <w:top w:val="none" w:sz="0" w:space="0" w:color="auto"/>
                <w:left w:val="none" w:sz="0" w:space="0" w:color="auto"/>
                <w:bottom w:val="none" w:sz="0" w:space="0" w:color="auto"/>
                <w:right w:val="none" w:sz="0" w:space="0" w:color="auto"/>
              </w:divBdr>
            </w:div>
            <w:div w:id="1381830457">
              <w:marLeft w:val="0"/>
              <w:marRight w:val="0"/>
              <w:marTop w:val="0"/>
              <w:marBottom w:val="0"/>
              <w:divBdr>
                <w:top w:val="none" w:sz="0" w:space="0" w:color="auto"/>
                <w:left w:val="none" w:sz="0" w:space="0" w:color="auto"/>
                <w:bottom w:val="none" w:sz="0" w:space="0" w:color="auto"/>
                <w:right w:val="none" w:sz="0" w:space="0" w:color="auto"/>
              </w:divBdr>
            </w:div>
            <w:div w:id="168764833">
              <w:marLeft w:val="0"/>
              <w:marRight w:val="0"/>
              <w:marTop w:val="0"/>
              <w:marBottom w:val="0"/>
              <w:divBdr>
                <w:top w:val="none" w:sz="0" w:space="0" w:color="auto"/>
                <w:left w:val="none" w:sz="0" w:space="0" w:color="auto"/>
                <w:bottom w:val="none" w:sz="0" w:space="0" w:color="auto"/>
                <w:right w:val="none" w:sz="0" w:space="0" w:color="auto"/>
              </w:divBdr>
            </w:div>
            <w:div w:id="462693903">
              <w:marLeft w:val="0"/>
              <w:marRight w:val="0"/>
              <w:marTop w:val="0"/>
              <w:marBottom w:val="0"/>
              <w:divBdr>
                <w:top w:val="none" w:sz="0" w:space="0" w:color="auto"/>
                <w:left w:val="none" w:sz="0" w:space="0" w:color="auto"/>
                <w:bottom w:val="none" w:sz="0" w:space="0" w:color="auto"/>
                <w:right w:val="none" w:sz="0" w:space="0" w:color="auto"/>
              </w:divBdr>
            </w:div>
            <w:div w:id="595017395">
              <w:marLeft w:val="0"/>
              <w:marRight w:val="0"/>
              <w:marTop w:val="0"/>
              <w:marBottom w:val="0"/>
              <w:divBdr>
                <w:top w:val="none" w:sz="0" w:space="0" w:color="auto"/>
                <w:left w:val="none" w:sz="0" w:space="0" w:color="auto"/>
                <w:bottom w:val="none" w:sz="0" w:space="0" w:color="auto"/>
                <w:right w:val="none" w:sz="0" w:space="0" w:color="auto"/>
              </w:divBdr>
            </w:div>
            <w:div w:id="1781562656">
              <w:marLeft w:val="0"/>
              <w:marRight w:val="0"/>
              <w:marTop w:val="0"/>
              <w:marBottom w:val="0"/>
              <w:divBdr>
                <w:top w:val="none" w:sz="0" w:space="0" w:color="auto"/>
                <w:left w:val="none" w:sz="0" w:space="0" w:color="auto"/>
                <w:bottom w:val="none" w:sz="0" w:space="0" w:color="auto"/>
                <w:right w:val="none" w:sz="0" w:space="0" w:color="auto"/>
              </w:divBdr>
            </w:div>
            <w:div w:id="1889955169">
              <w:marLeft w:val="0"/>
              <w:marRight w:val="0"/>
              <w:marTop w:val="0"/>
              <w:marBottom w:val="0"/>
              <w:divBdr>
                <w:top w:val="none" w:sz="0" w:space="0" w:color="auto"/>
                <w:left w:val="none" w:sz="0" w:space="0" w:color="auto"/>
                <w:bottom w:val="none" w:sz="0" w:space="0" w:color="auto"/>
                <w:right w:val="none" w:sz="0" w:space="0" w:color="auto"/>
              </w:divBdr>
            </w:div>
            <w:div w:id="1279798765">
              <w:marLeft w:val="0"/>
              <w:marRight w:val="0"/>
              <w:marTop w:val="0"/>
              <w:marBottom w:val="0"/>
              <w:divBdr>
                <w:top w:val="none" w:sz="0" w:space="0" w:color="auto"/>
                <w:left w:val="none" w:sz="0" w:space="0" w:color="auto"/>
                <w:bottom w:val="none" w:sz="0" w:space="0" w:color="auto"/>
                <w:right w:val="none" w:sz="0" w:space="0" w:color="auto"/>
              </w:divBdr>
            </w:div>
            <w:div w:id="1842767780">
              <w:marLeft w:val="0"/>
              <w:marRight w:val="0"/>
              <w:marTop w:val="0"/>
              <w:marBottom w:val="0"/>
              <w:divBdr>
                <w:top w:val="none" w:sz="0" w:space="0" w:color="auto"/>
                <w:left w:val="none" w:sz="0" w:space="0" w:color="auto"/>
                <w:bottom w:val="none" w:sz="0" w:space="0" w:color="auto"/>
                <w:right w:val="none" w:sz="0" w:space="0" w:color="auto"/>
              </w:divBdr>
            </w:div>
            <w:div w:id="650450391">
              <w:marLeft w:val="0"/>
              <w:marRight w:val="0"/>
              <w:marTop w:val="0"/>
              <w:marBottom w:val="0"/>
              <w:divBdr>
                <w:top w:val="none" w:sz="0" w:space="0" w:color="auto"/>
                <w:left w:val="none" w:sz="0" w:space="0" w:color="auto"/>
                <w:bottom w:val="none" w:sz="0" w:space="0" w:color="auto"/>
                <w:right w:val="none" w:sz="0" w:space="0" w:color="auto"/>
              </w:divBdr>
            </w:div>
            <w:div w:id="1852178825">
              <w:marLeft w:val="0"/>
              <w:marRight w:val="0"/>
              <w:marTop w:val="0"/>
              <w:marBottom w:val="0"/>
              <w:divBdr>
                <w:top w:val="none" w:sz="0" w:space="0" w:color="auto"/>
                <w:left w:val="none" w:sz="0" w:space="0" w:color="auto"/>
                <w:bottom w:val="none" w:sz="0" w:space="0" w:color="auto"/>
                <w:right w:val="none" w:sz="0" w:space="0" w:color="auto"/>
              </w:divBdr>
            </w:div>
            <w:div w:id="2116124138">
              <w:marLeft w:val="0"/>
              <w:marRight w:val="0"/>
              <w:marTop w:val="0"/>
              <w:marBottom w:val="0"/>
              <w:divBdr>
                <w:top w:val="none" w:sz="0" w:space="0" w:color="auto"/>
                <w:left w:val="none" w:sz="0" w:space="0" w:color="auto"/>
                <w:bottom w:val="none" w:sz="0" w:space="0" w:color="auto"/>
                <w:right w:val="none" w:sz="0" w:space="0" w:color="auto"/>
              </w:divBdr>
            </w:div>
            <w:div w:id="700738505">
              <w:marLeft w:val="0"/>
              <w:marRight w:val="0"/>
              <w:marTop w:val="0"/>
              <w:marBottom w:val="0"/>
              <w:divBdr>
                <w:top w:val="none" w:sz="0" w:space="0" w:color="auto"/>
                <w:left w:val="none" w:sz="0" w:space="0" w:color="auto"/>
                <w:bottom w:val="none" w:sz="0" w:space="0" w:color="auto"/>
                <w:right w:val="none" w:sz="0" w:space="0" w:color="auto"/>
              </w:divBdr>
            </w:div>
            <w:div w:id="773330638">
              <w:marLeft w:val="0"/>
              <w:marRight w:val="0"/>
              <w:marTop w:val="0"/>
              <w:marBottom w:val="0"/>
              <w:divBdr>
                <w:top w:val="none" w:sz="0" w:space="0" w:color="auto"/>
                <w:left w:val="none" w:sz="0" w:space="0" w:color="auto"/>
                <w:bottom w:val="none" w:sz="0" w:space="0" w:color="auto"/>
                <w:right w:val="none" w:sz="0" w:space="0" w:color="auto"/>
              </w:divBdr>
            </w:div>
            <w:div w:id="1628706352">
              <w:marLeft w:val="0"/>
              <w:marRight w:val="0"/>
              <w:marTop w:val="0"/>
              <w:marBottom w:val="0"/>
              <w:divBdr>
                <w:top w:val="none" w:sz="0" w:space="0" w:color="auto"/>
                <w:left w:val="none" w:sz="0" w:space="0" w:color="auto"/>
                <w:bottom w:val="none" w:sz="0" w:space="0" w:color="auto"/>
                <w:right w:val="none" w:sz="0" w:space="0" w:color="auto"/>
              </w:divBdr>
            </w:div>
            <w:div w:id="925268785">
              <w:marLeft w:val="0"/>
              <w:marRight w:val="0"/>
              <w:marTop w:val="0"/>
              <w:marBottom w:val="0"/>
              <w:divBdr>
                <w:top w:val="none" w:sz="0" w:space="0" w:color="auto"/>
                <w:left w:val="none" w:sz="0" w:space="0" w:color="auto"/>
                <w:bottom w:val="none" w:sz="0" w:space="0" w:color="auto"/>
                <w:right w:val="none" w:sz="0" w:space="0" w:color="auto"/>
              </w:divBdr>
            </w:div>
            <w:div w:id="620038711">
              <w:marLeft w:val="0"/>
              <w:marRight w:val="0"/>
              <w:marTop w:val="0"/>
              <w:marBottom w:val="0"/>
              <w:divBdr>
                <w:top w:val="none" w:sz="0" w:space="0" w:color="auto"/>
                <w:left w:val="none" w:sz="0" w:space="0" w:color="auto"/>
                <w:bottom w:val="none" w:sz="0" w:space="0" w:color="auto"/>
                <w:right w:val="none" w:sz="0" w:space="0" w:color="auto"/>
              </w:divBdr>
            </w:div>
            <w:div w:id="2028866136">
              <w:marLeft w:val="0"/>
              <w:marRight w:val="0"/>
              <w:marTop w:val="0"/>
              <w:marBottom w:val="0"/>
              <w:divBdr>
                <w:top w:val="none" w:sz="0" w:space="0" w:color="auto"/>
                <w:left w:val="none" w:sz="0" w:space="0" w:color="auto"/>
                <w:bottom w:val="none" w:sz="0" w:space="0" w:color="auto"/>
                <w:right w:val="none" w:sz="0" w:space="0" w:color="auto"/>
              </w:divBdr>
            </w:div>
            <w:div w:id="1704361506">
              <w:marLeft w:val="0"/>
              <w:marRight w:val="0"/>
              <w:marTop w:val="0"/>
              <w:marBottom w:val="0"/>
              <w:divBdr>
                <w:top w:val="none" w:sz="0" w:space="0" w:color="auto"/>
                <w:left w:val="none" w:sz="0" w:space="0" w:color="auto"/>
                <w:bottom w:val="none" w:sz="0" w:space="0" w:color="auto"/>
                <w:right w:val="none" w:sz="0" w:space="0" w:color="auto"/>
              </w:divBdr>
            </w:div>
            <w:div w:id="488398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9873245">
      <w:bodyDiv w:val="1"/>
      <w:marLeft w:val="0"/>
      <w:marRight w:val="0"/>
      <w:marTop w:val="0"/>
      <w:marBottom w:val="0"/>
      <w:divBdr>
        <w:top w:val="none" w:sz="0" w:space="0" w:color="auto"/>
        <w:left w:val="none" w:sz="0" w:space="0" w:color="auto"/>
        <w:bottom w:val="none" w:sz="0" w:space="0" w:color="auto"/>
        <w:right w:val="none" w:sz="0" w:space="0" w:color="auto"/>
      </w:divBdr>
      <w:divsChild>
        <w:div w:id="46926043">
          <w:marLeft w:val="0"/>
          <w:marRight w:val="0"/>
          <w:marTop w:val="0"/>
          <w:marBottom w:val="0"/>
          <w:divBdr>
            <w:top w:val="none" w:sz="0" w:space="0" w:color="auto"/>
            <w:left w:val="none" w:sz="0" w:space="0" w:color="auto"/>
            <w:bottom w:val="none" w:sz="0" w:space="0" w:color="auto"/>
            <w:right w:val="none" w:sz="0" w:space="0" w:color="auto"/>
          </w:divBdr>
          <w:divsChild>
            <w:div w:id="1827548329">
              <w:marLeft w:val="0"/>
              <w:marRight w:val="0"/>
              <w:marTop w:val="0"/>
              <w:marBottom w:val="0"/>
              <w:divBdr>
                <w:top w:val="none" w:sz="0" w:space="0" w:color="auto"/>
                <w:left w:val="none" w:sz="0" w:space="0" w:color="auto"/>
                <w:bottom w:val="none" w:sz="0" w:space="0" w:color="auto"/>
                <w:right w:val="none" w:sz="0" w:space="0" w:color="auto"/>
              </w:divBdr>
            </w:div>
            <w:div w:id="1699161249">
              <w:marLeft w:val="0"/>
              <w:marRight w:val="0"/>
              <w:marTop w:val="0"/>
              <w:marBottom w:val="0"/>
              <w:divBdr>
                <w:top w:val="none" w:sz="0" w:space="0" w:color="auto"/>
                <w:left w:val="none" w:sz="0" w:space="0" w:color="auto"/>
                <w:bottom w:val="none" w:sz="0" w:space="0" w:color="auto"/>
                <w:right w:val="none" w:sz="0" w:space="0" w:color="auto"/>
              </w:divBdr>
            </w:div>
            <w:div w:id="1160541960">
              <w:marLeft w:val="0"/>
              <w:marRight w:val="0"/>
              <w:marTop w:val="0"/>
              <w:marBottom w:val="0"/>
              <w:divBdr>
                <w:top w:val="none" w:sz="0" w:space="0" w:color="auto"/>
                <w:left w:val="none" w:sz="0" w:space="0" w:color="auto"/>
                <w:bottom w:val="none" w:sz="0" w:space="0" w:color="auto"/>
                <w:right w:val="none" w:sz="0" w:space="0" w:color="auto"/>
              </w:divBdr>
            </w:div>
            <w:div w:id="703749201">
              <w:marLeft w:val="0"/>
              <w:marRight w:val="0"/>
              <w:marTop w:val="0"/>
              <w:marBottom w:val="0"/>
              <w:divBdr>
                <w:top w:val="none" w:sz="0" w:space="0" w:color="auto"/>
                <w:left w:val="none" w:sz="0" w:space="0" w:color="auto"/>
                <w:bottom w:val="none" w:sz="0" w:space="0" w:color="auto"/>
                <w:right w:val="none" w:sz="0" w:space="0" w:color="auto"/>
              </w:divBdr>
            </w:div>
            <w:div w:id="704330539">
              <w:marLeft w:val="0"/>
              <w:marRight w:val="0"/>
              <w:marTop w:val="0"/>
              <w:marBottom w:val="0"/>
              <w:divBdr>
                <w:top w:val="none" w:sz="0" w:space="0" w:color="auto"/>
                <w:left w:val="none" w:sz="0" w:space="0" w:color="auto"/>
                <w:bottom w:val="none" w:sz="0" w:space="0" w:color="auto"/>
                <w:right w:val="none" w:sz="0" w:space="0" w:color="auto"/>
              </w:divBdr>
            </w:div>
            <w:div w:id="2134328566">
              <w:marLeft w:val="0"/>
              <w:marRight w:val="0"/>
              <w:marTop w:val="0"/>
              <w:marBottom w:val="0"/>
              <w:divBdr>
                <w:top w:val="none" w:sz="0" w:space="0" w:color="auto"/>
                <w:left w:val="none" w:sz="0" w:space="0" w:color="auto"/>
                <w:bottom w:val="none" w:sz="0" w:space="0" w:color="auto"/>
                <w:right w:val="none" w:sz="0" w:space="0" w:color="auto"/>
              </w:divBdr>
            </w:div>
            <w:div w:id="892473182">
              <w:marLeft w:val="0"/>
              <w:marRight w:val="0"/>
              <w:marTop w:val="0"/>
              <w:marBottom w:val="0"/>
              <w:divBdr>
                <w:top w:val="none" w:sz="0" w:space="0" w:color="auto"/>
                <w:left w:val="none" w:sz="0" w:space="0" w:color="auto"/>
                <w:bottom w:val="none" w:sz="0" w:space="0" w:color="auto"/>
                <w:right w:val="none" w:sz="0" w:space="0" w:color="auto"/>
              </w:divBdr>
            </w:div>
            <w:div w:id="549419049">
              <w:marLeft w:val="0"/>
              <w:marRight w:val="0"/>
              <w:marTop w:val="0"/>
              <w:marBottom w:val="0"/>
              <w:divBdr>
                <w:top w:val="none" w:sz="0" w:space="0" w:color="auto"/>
                <w:left w:val="none" w:sz="0" w:space="0" w:color="auto"/>
                <w:bottom w:val="none" w:sz="0" w:space="0" w:color="auto"/>
                <w:right w:val="none" w:sz="0" w:space="0" w:color="auto"/>
              </w:divBdr>
            </w:div>
            <w:div w:id="1993753681">
              <w:marLeft w:val="0"/>
              <w:marRight w:val="0"/>
              <w:marTop w:val="0"/>
              <w:marBottom w:val="0"/>
              <w:divBdr>
                <w:top w:val="none" w:sz="0" w:space="0" w:color="auto"/>
                <w:left w:val="none" w:sz="0" w:space="0" w:color="auto"/>
                <w:bottom w:val="none" w:sz="0" w:space="0" w:color="auto"/>
                <w:right w:val="none" w:sz="0" w:space="0" w:color="auto"/>
              </w:divBdr>
            </w:div>
            <w:div w:id="983212">
              <w:marLeft w:val="0"/>
              <w:marRight w:val="0"/>
              <w:marTop w:val="0"/>
              <w:marBottom w:val="0"/>
              <w:divBdr>
                <w:top w:val="none" w:sz="0" w:space="0" w:color="auto"/>
                <w:left w:val="none" w:sz="0" w:space="0" w:color="auto"/>
                <w:bottom w:val="none" w:sz="0" w:space="0" w:color="auto"/>
                <w:right w:val="none" w:sz="0" w:space="0" w:color="auto"/>
              </w:divBdr>
            </w:div>
            <w:div w:id="1063482507">
              <w:marLeft w:val="0"/>
              <w:marRight w:val="0"/>
              <w:marTop w:val="0"/>
              <w:marBottom w:val="0"/>
              <w:divBdr>
                <w:top w:val="none" w:sz="0" w:space="0" w:color="auto"/>
                <w:left w:val="none" w:sz="0" w:space="0" w:color="auto"/>
                <w:bottom w:val="none" w:sz="0" w:space="0" w:color="auto"/>
                <w:right w:val="none" w:sz="0" w:space="0" w:color="auto"/>
              </w:divBdr>
            </w:div>
            <w:div w:id="394744657">
              <w:marLeft w:val="0"/>
              <w:marRight w:val="0"/>
              <w:marTop w:val="0"/>
              <w:marBottom w:val="0"/>
              <w:divBdr>
                <w:top w:val="none" w:sz="0" w:space="0" w:color="auto"/>
                <w:left w:val="none" w:sz="0" w:space="0" w:color="auto"/>
                <w:bottom w:val="none" w:sz="0" w:space="0" w:color="auto"/>
                <w:right w:val="none" w:sz="0" w:space="0" w:color="auto"/>
              </w:divBdr>
            </w:div>
            <w:div w:id="1804762463">
              <w:marLeft w:val="0"/>
              <w:marRight w:val="0"/>
              <w:marTop w:val="0"/>
              <w:marBottom w:val="0"/>
              <w:divBdr>
                <w:top w:val="none" w:sz="0" w:space="0" w:color="auto"/>
                <w:left w:val="none" w:sz="0" w:space="0" w:color="auto"/>
                <w:bottom w:val="none" w:sz="0" w:space="0" w:color="auto"/>
                <w:right w:val="none" w:sz="0" w:space="0" w:color="auto"/>
              </w:divBdr>
            </w:div>
            <w:div w:id="1175070381">
              <w:marLeft w:val="0"/>
              <w:marRight w:val="0"/>
              <w:marTop w:val="0"/>
              <w:marBottom w:val="0"/>
              <w:divBdr>
                <w:top w:val="none" w:sz="0" w:space="0" w:color="auto"/>
                <w:left w:val="none" w:sz="0" w:space="0" w:color="auto"/>
                <w:bottom w:val="none" w:sz="0" w:space="0" w:color="auto"/>
                <w:right w:val="none" w:sz="0" w:space="0" w:color="auto"/>
              </w:divBdr>
            </w:div>
            <w:div w:id="1227717352">
              <w:marLeft w:val="0"/>
              <w:marRight w:val="0"/>
              <w:marTop w:val="0"/>
              <w:marBottom w:val="0"/>
              <w:divBdr>
                <w:top w:val="none" w:sz="0" w:space="0" w:color="auto"/>
                <w:left w:val="none" w:sz="0" w:space="0" w:color="auto"/>
                <w:bottom w:val="none" w:sz="0" w:space="0" w:color="auto"/>
                <w:right w:val="none" w:sz="0" w:space="0" w:color="auto"/>
              </w:divBdr>
            </w:div>
            <w:div w:id="1002665446">
              <w:marLeft w:val="0"/>
              <w:marRight w:val="0"/>
              <w:marTop w:val="0"/>
              <w:marBottom w:val="0"/>
              <w:divBdr>
                <w:top w:val="none" w:sz="0" w:space="0" w:color="auto"/>
                <w:left w:val="none" w:sz="0" w:space="0" w:color="auto"/>
                <w:bottom w:val="none" w:sz="0" w:space="0" w:color="auto"/>
                <w:right w:val="none" w:sz="0" w:space="0" w:color="auto"/>
              </w:divBdr>
            </w:div>
            <w:div w:id="352148553">
              <w:marLeft w:val="0"/>
              <w:marRight w:val="0"/>
              <w:marTop w:val="0"/>
              <w:marBottom w:val="0"/>
              <w:divBdr>
                <w:top w:val="none" w:sz="0" w:space="0" w:color="auto"/>
                <w:left w:val="none" w:sz="0" w:space="0" w:color="auto"/>
                <w:bottom w:val="none" w:sz="0" w:space="0" w:color="auto"/>
                <w:right w:val="none" w:sz="0" w:space="0" w:color="auto"/>
              </w:divBdr>
            </w:div>
            <w:div w:id="94525579">
              <w:marLeft w:val="0"/>
              <w:marRight w:val="0"/>
              <w:marTop w:val="0"/>
              <w:marBottom w:val="0"/>
              <w:divBdr>
                <w:top w:val="none" w:sz="0" w:space="0" w:color="auto"/>
                <w:left w:val="none" w:sz="0" w:space="0" w:color="auto"/>
                <w:bottom w:val="none" w:sz="0" w:space="0" w:color="auto"/>
                <w:right w:val="none" w:sz="0" w:space="0" w:color="auto"/>
              </w:divBdr>
            </w:div>
            <w:div w:id="2033992355">
              <w:marLeft w:val="0"/>
              <w:marRight w:val="0"/>
              <w:marTop w:val="0"/>
              <w:marBottom w:val="0"/>
              <w:divBdr>
                <w:top w:val="none" w:sz="0" w:space="0" w:color="auto"/>
                <w:left w:val="none" w:sz="0" w:space="0" w:color="auto"/>
                <w:bottom w:val="none" w:sz="0" w:space="0" w:color="auto"/>
                <w:right w:val="none" w:sz="0" w:space="0" w:color="auto"/>
              </w:divBdr>
            </w:div>
            <w:div w:id="2060594228">
              <w:marLeft w:val="0"/>
              <w:marRight w:val="0"/>
              <w:marTop w:val="0"/>
              <w:marBottom w:val="0"/>
              <w:divBdr>
                <w:top w:val="none" w:sz="0" w:space="0" w:color="auto"/>
                <w:left w:val="none" w:sz="0" w:space="0" w:color="auto"/>
                <w:bottom w:val="none" w:sz="0" w:space="0" w:color="auto"/>
                <w:right w:val="none" w:sz="0" w:space="0" w:color="auto"/>
              </w:divBdr>
            </w:div>
            <w:div w:id="1431927209">
              <w:marLeft w:val="0"/>
              <w:marRight w:val="0"/>
              <w:marTop w:val="0"/>
              <w:marBottom w:val="0"/>
              <w:divBdr>
                <w:top w:val="none" w:sz="0" w:space="0" w:color="auto"/>
                <w:left w:val="none" w:sz="0" w:space="0" w:color="auto"/>
                <w:bottom w:val="none" w:sz="0" w:space="0" w:color="auto"/>
                <w:right w:val="none" w:sz="0" w:space="0" w:color="auto"/>
              </w:divBdr>
            </w:div>
            <w:div w:id="1960915721">
              <w:marLeft w:val="0"/>
              <w:marRight w:val="0"/>
              <w:marTop w:val="0"/>
              <w:marBottom w:val="0"/>
              <w:divBdr>
                <w:top w:val="none" w:sz="0" w:space="0" w:color="auto"/>
                <w:left w:val="none" w:sz="0" w:space="0" w:color="auto"/>
                <w:bottom w:val="none" w:sz="0" w:space="0" w:color="auto"/>
                <w:right w:val="none" w:sz="0" w:space="0" w:color="auto"/>
              </w:divBdr>
            </w:div>
            <w:div w:id="1770007917">
              <w:marLeft w:val="0"/>
              <w:marRight w:val="0"/>
              <w:marTop w:val="0"/>
              <w:marBottom w:val="0"/>
              <w:divBdr>
                <w:top w:val="none" w:sz="0" w:space="0" w:color="auto"/>
                <w:left w:val="none" w:sz="0" w:space="0" w:color="auto"/>
                <w:bottom w:val="none" w:sz="0" w:space="0" w:color="auto"/>
                <w:right w:val="none" w:sz="0" w:space="0" w:color="auto"/>
              </w:divBdr>
            </w:div>
            <w:div w:id="929703453">
              <w:marLeft w:val="0"/>
              <w:marRight w:val="0"/>
              <w:marTop w:val="0"/>
              <w:marBottom w:val="0"/>
              <w:divBdr>
                <w:top w:val="none" w:sz="0" w:space="0" w:color="auto"/>
                <w:left w:val="none" w:sz="0" w:space="0" w:color="auto"/>
                <w:bottom w:val="none" w:sz="0" w:space="0" w:color="auto"/>
                <w:right w:val="none" w:sz="0" w:space="0" w:color="auto"/>
              </w:divBdr>
            </w:div>
            <w:div w:id="1106389152">
              <w:marLeft w:val="0"/>
              <w:marRight w:val="0"/>
              <w:marTop w:val="0"/>
              <w:marBottom w:val="0"/>
              <w:divBdr>
                <w:top w:val="none" w:sz="0" w:space="0" w:color="auto"/>
                <w:left w:val="none" w:sz="0" w:space="0" w:color="auto"/>
                <w:bottom w:val="none" w:sz="0" w:space="0" w:color="auto"/>
                <w:right w:val="none" w:sz="0" w:space="0" w:color="auto"/>
              </w:divBdr>
            </w:div>
            <w:div w:id="529344658">
              <w:marLeft w:val="0"/>
              <w:marRight w:val="0"/>
              <w:marTop w:val="0"/>
              <w:marBottom w:val="0"/>
              <w:divBdr>
                <w:top w:val="none" w:sz="0" w:space="0" w:color="auto"/>
                <w:left w:val="none" w:sz="0" w:space="0" w:color="auto"/>
                <w:bottom w:val="none" w:sz="0" w:space="0" w:color="auto"/>
                <w:right w:val="none" w:sz="0" w:space="0" w:color="auto"/>
              </w:divBdr>
            </w:div>
            <w:div w:id="1797599522">
              <w:marLeft w:val="0"/>
              <w:marRight w:val="0"/>
              <w:marTop w:val="0"/>
              <w:marBottom w:val="0"/>
              <w:divBdr>
                <w:top w:val="none" w:sz="0" w:space="0" w:color="auto"/>
                <w:left w:val="none" w:sz="0" w:space="0" w:color="auto"/>
                <w:bottom w:val="none" w:sz="0" w:space="0" w:color="auto"/>
                <w:right w:val="none" w:sz="0" w:space="0" w:color="auto"/>
              </w:divBdr>
            </w:div>
            <w:div w:id="1900289967">
              <w:marLeft w:val="0"/>
              <w:marRight w:val="0"/>
              <w:marTop w:val="0"/>
              <w:marBottom w:val="0"/>
              <w:divBdr>
                <w:top w:val="none" w:sz="0" w:space="0" w:color="auto"/>
                <w:left w:val="none" w:sz="0" w:space="0" w:color="auto"/>
                <w:bottom w:val="none" w:sz="0" w:space="0" w:color="auto"/>
                <w:right w:val="none" w:sz="0" w:space="0" w:color="auto"/>
              </w:divBdr>
            </w:div>
            <w:div w:id="495150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680392">
      <w:bodyDiv w:val="1"/>
      <w:marLeft w:val="0"/>
      <w:marRight w:val="0"/>
      <w:marTop w:val="0"/>
      <w:marBottom w:val="0"/>
      <w:divBdr>
        <w:top w:val="none" w:sz="0" w:space="0" w:color="auto"/>
        <w:left w:val="none" w:sz="0" w:space="0" w:color="auto"/>
        <w:bottom w:val="none" w:sz="0" w:space="0" w:color="auto"/>
        <w:right w:val="none" w:sz="0" w:space="0" w:color="auto"/>
      </w:divBdr>
      <w:divsChild>
        <w:div w:id="1069110497">
          <w:marLeft w:val="0"/>
          <w:marRight w:val="0"/>
          <w:marTop w:val="0"/>
          <w:marBottom w:val="0"/>
          <w:divBdr>
            <w:top w:val="none" w:sz="0" w:space="0" w:color="auto"/>
            <w:left w:val="none" w:sz="0" w:space="0" w:color="auto"/>
            <w:bottom w:val="none" w:sz="0" w:space="0" w:color="auto"/>
            <w:right w:val="none" w:sz="0" w:space="0" w:color="auto"/>
          </w:divBdr>
          <w:divsChild>
            <w:div w:id="911309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5412645">
      <w:bodyDiv w:val="1"/>
      <w:marLeft w:val="0"/>
      <w:marRight w:val="0"/>
      <w:marTop w:val="0"/>
      <w:marBottom w:val="0"/>
      <w:divBdr>
        <w:top w:val="none" w:sz="0" w:space="0" w:color="auto"/>
        <w:left w:val="none" w:sz="0" w:space="0" w:color="auto"/>
        <w:bottom w:val="none" w:sz="0" w:space="0" w:color="auto"/>
        <w:right w:val="none" w:sz="0" w:space="0" w:color="auto"/>
      </w:divBdr>
      <w:divsChild>
        <w:div w:id="262807760">
          <w:marLeft w:val="0"/>
          <w:marRight w:val="0"/>
          <w:marTop w:val="0"/>
          <w:marBottom w:val="0"/>
          <w:divBdr>
            <w:top w:val="none" w:sz="0" w:space="0" w:color="auto"/>
            <w:left w:val="none" w:sz="0" w:space="0" w:color="auto"/>
            <w:bottom w:val="none" w:sz="0" w:space="0" w:color="auto"/>
            <w:right w:val="none" w:sz="0" w:space="0" w:color="auto"/>
          </w:divBdr>
          <w:divsChild>
            <w:div w:id="33387954">
              <w:marLeft w:val="0"/>
              <w:marRight w:val="0"/>
              <w:marTop w:val="0"/>
              <w:marBottom w:val="0"/>
              <w:divBdr>
                <w:top w:val="none" w:sz="0" w:space="0" w:color="auto"/>
                <w:left w:val="none" w:sz="0" w:space="0" w:color="auto"/>
                <w:bottom w:val="none" w:sz="0" w:space="0" w:color="auto"/>
                <w:right w:val="none" w:sz="0" w:space="0" w:color="auto"/>
              </w:divBdr>
            </w:div>
            <w:div w:id="1672682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8271238">
      <w:bodyDiv w:val="1"/>
      <w:marLeft w:val="0"/>
      <w:marRight w:val="0"/>
      <w:marTop w:val="0"/>
      <w:marBottom w:val="0"/>
      <w:divBdr>
        <w:top w:val="none" w:sz="0" w:space="0" w:color="auto"/>
        <w:left w:val="none" w:sz="0" w:space="0" w:color="auto"/>
        <w:bottom w:val="none" w:sz="0" w:space="0" w:color="auto"/>
        <w:right w:val="none" w:sz="0" w:space="0" w:color="auto"/>
      </w:divBdr>
      <w:divsChild>
        <w:div w:id="270627043">
          <w:marLeft w:val="0"/>
          <w:marRight w:val="0"/>
          <w:marTop w:val="0"/>
          <w:marBottom w:val="0"/>
          <w:divBdr>
            <w:top w:val="none" w:sz="0" w:space="0" w:color="auto"/>
            <w:left w:val="none" w:sz="0" w:space="0" w:color="auto"/>
            <w:bottom w:val="none" w:sz="0" w:space="0" w:color="auto"/>
            <w:right w:val="none" w:sz="0" w:space="0" w:color="auto"/>
          </w:divBdr>
          <w:divsChild>
            <w:div w:id="1313483681">
              <w:marLeft w:val="0"/>
              <w:marRight w:val="0"/>
              <w:marTop w:val="0"/>
              <w:marBottom w:val="0"/>
              <w:divBdr>
                <w:top w:val="none" w:sz="0" w:space="0" w:color="auto"/>
                <w:left w:val="none" w:sz="0" w:space="0" w:color="auto"/>
                <w:bottom w:val="none" w:sz="0" w:space="0" w:color="auto"/>
                <w:right w:val="none" w:sz="0" w:space="0" w:color="auto"/>
              </w:divBdr>
            </w:div>
            <w:div w:id="1150563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6826884">
      <w:bodyDiv w:val="1"/>
      <w:marLeft w:val="0"/>
      <w:marRight w:val="0"/>
      <w:marTop w:val="0"/>
      <w:marBottom w:val="0"/>
      <w:divBdr>
        <w:top w:val="none" w:sz="0" w:space="0" w:color="auto"/>
        <w:left w:val="none" w:sz="0" w:space="0" w:color="auto"/>
        <w:bottom w:val="none" w:sz="0" w:space="0" w:color="auto"/>
        <w:right w:val="none" w:sz="0" w:space="0" w:color="auto"/>
      </w:divBdr>
      <w:divsChild>
        <w:div w:id="206767934">
          <w:marLeft w:val="0"/>
          <w:marRight w:val="0"/>
          <w:marTop w:val="0"/>
          <w:marBottom w:val="0"/>
          <w:divBdr>
            <w:top w:val="none" w:sz="0" w:space="0" w:color="auto"/>
            <w:left w:val="none" w:sz="0" w:space="0" w:color="auto"/>
            <w:bottom w:val="none" w:sz="0" w:space="0" w:color="auto"/>
            <w:right w:val="none" w:sz="0" w:space="0" w:color="auto"/>
          </w:divBdr>
          <w:divsChild>
            <w:div w:id="646907572">
              <w:marLeft w:val="0"/>
              <w:marRight w:val="0"/>
              <w:marTop w:val="0"/>
              <w:marBottom w:val="0"/>
              <w:divBdr>
                <w:top w:val="none" w:sz="0" w:space="0" w:color="auto"/>
                <w:left w:val="none" w:sz="0" w:space="0" w:color="auto"/>
                <w:bottom w:val="none" w:sz="0" w:space="0" w:color="auto"/>
                <w:right w:val="none" w:sz="0" w:space="0" w:color="auto"/>
              </w:divBdr>
            </w:div>
            <w:div w:id="564803457">
              <w:marLeft w:val="0"/>
              <w:marRight w:val="0"/>
              <w:marTop w:val="0"/>
              <w:marBottom w:val="0"/>
              <w:divBdr>
                <w:top w:val="none" w:sz="0" w:space="0" w:color="auto"/>
                <w:left w:val="none" w:sz="0" w:space="0" w:color="auto"/>
                <w:bottom w:val="none" w:sz="0" w:space="0" w:color="auto"/>
                <w:right w:val="none" w:sz="0" w:space="0" w:color="auto"/>
              </w:divBdr>
            </w:div>
            <w:div w:id="1870021972">
              <w:marLeft w:val="0"/>
              <w:marRight w:val="0"/>
              <w:marTop w:val="0"/>
              <w:marBottom w:val="0"/>
              <w:divBdr>
                <w:top w:val="none" w:sz="0" w:space="0" w:color="auto"/>
                <w:left w:val="none" w:sz="0" w:space="0" w:color="auto"/>
                <w:bottom w:val="none" w:sz="0" w:space="0" w:color="auto"/>
                <w:right w:val="none" w:sz="0" w:space="0" w:color="auto"/>
              </w:divBdr>
            </w:div>
            <w:div w:id="1027483828">
              <w:marLeft w:val="0"/>
              <w:marRight w:val="0"/>
              <w:marTop w:val="0"/>
              <w:marBottom w:val="0"/>
              <w:divBdr>
                <w:top w:val="none" w:sz="0" w:space="0" w:color="auto"/>
                <w:left w:val="none" w:sz="0" w:space="0" w:color="auto"/>
                <w:bottom w:val="none" w:sz="0" w:space="0" w:color="auto"/>
                <w:right w:val="none" w:sz="0" w:space="0" w:color="auto"/>
              </w:divBdr>
            </w:div>
            <w:div w:id="296298133">
              <w:marLeft w:val="0"/>
              <w:marRight w:val="0"/>
              <w:marTop w:val="0"/>
              <w:marBottom w:val="0"/>
              <w:divBdr>
                <w:top w:val="none" w:sz="0" w:space="0" w:color="auto"/>
                <w:left w:val="none" w:sz="0" w:space="0" w:color="auto"/>
                <w:bottom w:val="none" w:sz="0" w:space="0" w:color="auto"/>
                <w:right w:val="none" w:sz="0" w:space="0" w:color="auto"/>
              </w:divBdr>
            </w:div>
            <w:div w:id="613830942">
              <w:marLeft w:val="0"/>
              <w:marRight w:val="0"/>
              <w:marTop w:val="0"/>
              <w:marBottom w:val="0"/>
              <w:divBdr>
                <w:top w:val="none" w:sz="0" w:space="0" w:color="auto"/>
                <w:left w:val="none" w:sz="0" w:space="0" w:color="auto"/>
                <w:bottom w:val="none" w:sz="0" w:space="0" w:color="auto"/>
                <w:right w:val="none" w:sz="0" w:space="0" w:color="auto"/>
              </w:divBdr>
            </w:div>
            <w:div w:id="83692753">
              <w:marLeft w:val="0"/>
              <w:marRight w:val="0"/>
              <w:marTop w:val="0"/>
              <w:marBottom w:val="0"/>
              <w:divBdr>
                <w:top w:val="none" w:sz="0" w:space="0" w:color="auto"/>
                <w:left w:val="none" w:sz="0" w:space="0" w:color="auto"/>
                <w:bottom w:val="none" w:sz="0" w:space="0" w:color="auto"/>
                <w:right w:val="none" w:sz="0" w:space="0" w:color="auto"/>
              </w:divBdr>
            </w:div>
            <w:div w:id="689718016">
              <w:marLeft w:val="0"/>
              <w:marRight w:val="0"/>
              <w:marTop w:val="0"/>
              <w:marBottom w:val="0"/>
              <w:divBdr>
                <w:top w:val="none" w:sz="0" w:space="0" w:color="auto"/>
                <w:left w:val="none" w:sz="0" w:space="0" w:color="auto"/>
                <w:bottom w:val="none" w:sz="0" w:space="0" w:color="auto"/>
                <w:right w:val="none" w:sz="0" w:space="0" w:color="auto"/>
              </w:divBdr>
            </w:div>
            <w:div w:id="2092192911">
              <w:marLeft w:val="0"/>
              <w:marRight w:val="0"/>
              <w:marTop w:val="0"/>
              <w:marBottom w:val="0"/>
              <w:divBdr>
                <w:top w:val="none" w:sz="0" w:space="0" w:color="auto"/>
                <w:left w:val="none" w:sz="0" w:space="0" w:color="auto"/>
                <w:bottom w:val="none" w:sz="0" w:space="0" w:color="auto"/>
                <w:right w:val="none" w:sz="0" w:space="0" w:color="auto"/>
              </w:divBdr>
            </w:div>
            <w:div w:id="204488042">
              <w:marLeft w:val="0"/>
              <w:marRight w:val="0"/>
              <w:marTop w:val="0"/>
              <w:marBottom w:val="0"/>
              <w:divBdr>
                <w:top w:val="none" w:sz="0" w:space="0" w:color="auto"/>
                <w:left w:val="none" w:sz="0" w:space="0" w:color="auto"/>
                <w:bottom w:val="none" w:sz="0" w:space="0" w:color="auto"/>
                <w:right w:val="none" w:sz="0" w:space="0" w:color="auto"/>
              </w:divBdr>
            </w:div>
            <w:div w:id="439955495">
              <w:marLeft w:val="0"/>
              <w:marRight w:val="0"/>
              <w:marTop w:val="0"/>
              <w:marBottom w:val="0"/>
              <w:divBdr>
                <w:top w:val="none" w:sz="0" w:space="0" w:color="auto"/>
                <w:left w:val="none" w:sz="0" w:space="0" w:color="auto"/>
                <w:bottom w:val="none" w:sz="0" w:space="0" w:color="auto"/>
                <w:right w:val="none" w:sz="0" w:space="0" w:color="auto"/>
              </w:divBdr>
            </w:div>
            <w:div w:id="1637875950">
              <w:marLeft w:val="0"/>
              <w:marRight w:val="0"/>
              <w:marTop w:val="0"/>
              <w:marBottom w:val="0"/>
              <w:divBdr>
                <w:top w:val="none" w:sz="0" w:space="0" w:color="auto"/>
                <w:left w:val="none" w:sz="0" w:space="0" w:color="auto"/>
                <w:bottom w:val="none" w:sz="0" w:space="0" w:color="auto"/>
                <w:right w:val="none" w:sz="0" w:space="0" w:color="auto"/>
              </w:divBdr>
            </w:div>
            <w:div w:id="661350400">
              <w:marLeft w:val="0"/>
              <w:marRight w:val="0"/>
              <w:marTop w:val="0"/>
              <w:marBottom w:val="0"/>
              <w:divBdr>
                <w:top w:val="none" w:sz="0" w:space="0" w:color="auto"/>
                <w:left w:val="none" w:sz="0" w:space="0" w:color="auto"/>
                <w:bottom w:val="none" w:sz="0" w:space="0" w:color="auto"/>
                <w:right w:val="none" w:sz="0" w:space="0" w:color="auto"/>
              </w:divBdr>
            </w:div>
            <w:div w:id="30764371">
              <w:marLeft w:val="0"/>
              <w:marRight w:val="0"/>
              <w:marTop w:val="0"/>
              <w:marBottom w:val="0"/>
              <w:divBdr>
                <w:top w:val="none" w:sz="0" w:space="0" w:color="auto"/>
                <w:left w:val="none" w:sz="0" w:space="0" w:color="auto"/>
                <w:bottom w:val="none" w:sz="0" w:space="0" w:color="auto"/>
                <w:right w:val="none" w:sz="0" w:space="0" w:color="auto"/>
              </w:divBdr>
            </w:div>
            <w:div w:id="1017461642">
              <w:marLeft w:val="0"/>
              <w:marRight w:val="0"/>
              <w:marTop w:val="0"/>
              <w:marBottom w:val="0"/>
              <w:divBdr>
                <w:top w:val="none" w:sz="0" w:space="0" w:color="auto"/>
                <w:left w:val="none" w:sz="0" w:space="0" w:color="auto"/>
                <w:bottom w:val="none" w:sz="0" w:space="0" w:color="auto"/>
                <w:right w:val="none" w:sz="0" w:space="0" w:color="auto"/>
              </w:divBdr>
            </w:div>
            <w:div w:id="1074933729">
              <w:marLeft w:val="0"/>
              <w:marRight w:val="0"/>
              <w:marTop w:val="0"/>
              <w:marBottom w:val="0"/>
              <w:divBdr>
                <w:top w:val="none" w:sz="0" w:space="0" w:color="auto"/>
                <w:left w:val="none" w:sz="0" w:space="0" w:color="auto"/>
                <w:bottom w:val="none" w:sz="0" w:space="0" w:color="auto"/>
                <w:right w:val="none" w:sz="0" w:space="0" w:color="auto"/>
              </w:divBdr>
            </w:div>
            <w:div w:id="1328438449">
              <w:marLeft w:val="0"/>
              <w:marRight w:val="0"/>
              <w:marTop w:val="0"/>
              <w:marBottom w:val="0"/>
              <w:divBdr>
                <w:top w:val="none" w:sz="0" w:space="0" w:color="auto"/>
                <w:left w:val="none" w:sz="0" w:space="0" w:color="auto"/>
                <w:bottom w:val="none" w:sz="0" w:space="0" w:color="auto"/>
                <w:right w:val="none" w:sz="0" w:space="0" w:color="auto"/>
              </w:divBdr>
            </w:div>
            <w:div w:id="650210706">
              <w:marLeft w:val="0"/>
              <w:marRight w:val="0"/>
              <w:marTop w:val="0"/>
              <w:marBottom w:val="0"/>
              <w:divBdr>
                <w:top w:val="none" w:sz="0" w:space="0" w:color="auto"/>
                <w:left w:val="none" w:sz="0" w:space="0" w:color="auto"/>
                <w:bottom w:val="none" w:sz="0" w:space="0" w:color="auto"/>
                <w:right w:val="none" w:sz="0" w:space="0" w:color="auto"/>
              </w:divBdr>
            </w:div>
            <w:div w:id="348870786">
              <w:marLeft w:val="0"/>
              <w:marRight w:val="0"/>
              <w:marTop w:val="0"/>
              <w:marBottom w:val="0"/>
              <w:divBdr>
                <w:top w:val="none" w:sz="0" w:space="0" w:color="auto"/>
                <w:left w:val="none" w:sz="0" w:space="0" w:color="auto"/>
                <w:bottom w:val="none" w:sz="0" w:space="0" w:color="auto"/>
                <w:right w:val="none" w:sz="0" w:space="0" w:color="auto"/>
              </w:divBdr>
            </w:div>
            <w:div w:id="591282201">
              <w:marLeft w:val="0"/>
              <w:marRight w:val="0"/>
              <w:marTop w:val="0"/>
              <w:marBottom w:val="0"/>
              <w:divBdr>
                <w:top w:val="none" w:sz="0" w:space="0" w:color="auto"/>
                <w:left w:val="none" w:sz="0" w:space="0" w:color="auto"/>
                <w:bottom w:val="none" w:sz="0" w:space="0" w:color="auto"/>
                <w:right w:val="none" w:sz="0" w:space="0" w:color="auto"/>
              </w:divBdr>
            </w:div>
            <w:div w:id="260063722">
              <w:marLeft w:val="0"/>
              <w:marRight w:val="0"/>
              <w:marTop w:val="0"/>
              <w:marBottom w:val="0"/>
              <w:divBdr>
                <w:top w:val="none" w:sz="0" w:space="0" w:color="auto"/>
                <w:left w:val="none" w:sz="0" w:space="0" w:color="auto"/>
                <w:bottom w:val="none" w:sz="0" w:space="0" w:color="auto"/>
                <w:right w:val="none" w:sz="0" w:space="0" w:color="auto"/>
              </w:divBdr>
            </w:div>
            <w:div w:id="1486819793">
              <w:marLeft w:val="0"/>
              <w:marRight w:val="0"/>
              <w:marTop w:val="0"/>
              <w:marBottom w:val="0"/>
              <w:divBdr>
                <w:top w:val="none" w:sz="0" w:space="0" w:color="auto"/>
                <w:left w:val="none" w:sz="0" w:space="0" w:color="auto"/>
                <w:bottom w:val="none" w:sz="0" w:space="0" w:color="auto"/>
                <w:right w:val="none" w:sz="0" w:space="0" w:color="auto"/>
              </w:divBdr>
            </w:div>
            <w:div w:id="395712113">
              <w:marLeft w:val="0"/>
              <w:marRight w:val="0"/>
              <w:marTop w:val="0"/>
              <w:marBottom w:val="0"/>
              <w:divBdr>
                <w:top w:val="none" w:sz="0" w:space="0" w:color="auto"/>
                <w:left w:val="none" w:sz="0" w:space="0" w:color="auto"/>
                <w:bottom w:val="none" w:sz="0" w:space="0" w:color="auto"/>
                <w:right w:val="none" w:sz="0" w:space="0" w:color="auto"/>
              </w:divBdr>
            </w:div>
            <w:div w:id="2020767463">
              <w:marLeft w:val="0"/>
              <w:marRight w:val="0"/>
              <w:marTop w:val="0"/>
              <w:marBottom w:val="0"/>
              <w:divBdr>
                <w:top w:val="none" w:sz="0" w:space="0" w:color="auto"/>
                <w:left w:val="none" w:sz="0" w:space="0" w:color="auto"/>
                <w:bottom w:val="none" w:sz="0" w:space="0" w:color="auto"/>
                <w:right w:val="none" w:sz="0" w:space="0" w:color="auto"/>
              </w:divBdr>
            </w:div>
            <w:div w:id="667095328">
              <w:marLeft w:val="0"/>
              <w:marRight w:val="0"/>
              <w:marTop w:val="0"/>
              <w:marBottom w:val="0"/>
              <w:divBdr>
                <w:top w:val="none" w:sz="0" w:space="0" w:color="auto"/>
                <w:left w:val="none" w:sz="0" w:space="0" w:color="auto"/>
                <w:bottom w:val="none" w:sz="0" w:space="0" w:color="auto"/>
                <w:right w:val="none" w:sz="0" w:space="0" w:color="auto"/>
              </w:divBdr>
            </w:div>
            <w:div w:id="1207355">
              <w:marLeft w:val="0"/>
              <w:marRight w:val="0"/>
              <w:marTop w:val="0"/>
              <w:marBottom w:val="0"/>
              <w:divBdr>
                <w:top w:val="none" w:sz="0" w:space="0" w:color="auto"/>
                <w:left w:val="none" w:sz="0" w:space="0" w:color="auto"/>
                <w:bottom w:val="none" w:sz="0" w:space="0" w:color="auto"/>
                <w:right w:val="none" w:sz="0" w:space="0" w:color="auto"/>
              </w:divBdr>
            </w:div>
            <w:div w:id="702485955">
              <w:marLeft w:val="0"/>
              <w:marRight w:val="0"/>
              <w:marTop w:val="0"/>
              <w:marBottom w:val="0"/>
              <w:divBdr>
                <w:top w:val="none" w:sz="0" w:space="0" w:color="auto"/>
                <w:left w:val="none" w:sz="0" w:space="0" w:color="auto"/>
                <w:bottom w:val="none" w:sz="0" w:space="0" w:color="auto"/>
                <w:right w:val="none" w:sz="0" w:space="0" w:color="auto"/>
              </w:divBdr>
            </w:div>
            <w:div w:id="1813785566">
              <w:marLeft w:val="0"/>
              <w:marRight w:val="0"/>
              <w:marTop w:val="0"/>
              <w:marBottom w:val="0"/>
              <w:divBdr>
                <w:top w:val="none" w:sz="0" w:space="0" w:color="auto"/>
                <w:left w:val="none" w:sz="0" w:space="0" w:color="auto"/>
                <w:bottom w:val="none" w:sz="0" w:space="0" w:color="auto"/>
                <w:right w:val="none" w:sz="0" w:space="0" w:color="auto"/>
              </w:divBdr>
            </w:div>
            <w:div w:id="1782410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5851043">
      <w:bodyDiv w:val="1"/>
      <w:marLeft w:val="0"/>
      <w:marRight w:val="0"/>
      <w:marTop w:val="0"/>
      <w:marBottom w:val="0"/>
      <w:divBdr>
        <w:top w:val="none" w:sz="0" w:space="0" w:color="auto"/>
        <w:left w:val="none" w:sz="0" w:space="0" w:color="auto"/>
        <w:bottom w:val="none" w:sz="0" w:space="0" w:color="auto"/>
        <w:right w:val="none" w:sz="0" w:space="0" w:color="auto"/>
      </w:divBdr>
      <w:divsChild>
        <w:div w:id="453181893">
          <w:marLeft w:val="0"/>
          <w:marRight w:val="0"/>
          <w:marTop w:val="0"/>
          <w:marBottom w:val="0"/>
          <w:divBdr>
            <w:top w:val="none" w:sz="0" w:space="0" w:color="auto"/>
            <w:left w:val="none" w:sz="0" w:space="0" w:color="auto"/>
            <w:bottom w:val="none" w:sz="0" w:space="0" w:color="auto"/>
            <w:right w:val="none" w:sz="0" w:space="0" w:color="auto"/>
          </w:divBdr>
          <w:divsChild>
            <w:div w:id="1269577994">
              <w:marLeft w:val="0"/>
              <w:marRight w:val="0"/>
              <w:marTop w:val="0"/>
              <w:marBottom w:val="0"/>
              <w:divBdr>
                <w:top w:val="none" w:sz="0" w:space="0" w:color="auto"/>
                <w:left w:val="none" w:sz="0" w:space="0" w:color="auto"/>
                <w:bottom w:val="none" w:sz="0" w:space="0" w:color="auto"/>
                <w:right w:val="none" w:sz="0" w:space="0" w:color="auto"/>
              </w:divBdr>
            </w:div>
            <w:div w:id="1040469316">
              <w:marLeft w:val="0"/>
              <w:marRight w:val="0"/>
              <w:marTop w:val="0"/>
              <w:marBottom w:val="0"/>
              <w:divBdr>
                <w:top w:val="none" w:sz="0" w:space="0" w:color="auto"/>
                <w:left w:val="none" w:sz="0" w:space="0" w:color="auto"/>
                <w:bottom w:val="none" w:sz="0" w:space="0" w:color="auto"/>
                <w:right w:val="none" w:sz="0" w:space="0" w:color="auto"/>
              </w:divBdr>
            </w:div>
            <w:div w:id="1359773380">
              <w:marLeft w:val="0"/>
              <w:marRight w:val="0"/>
              <w:marTop w:val="0"/>
              <w:marBottom w:val="0"/>
              <w:divBdr>
                <w:top w:val="none" w:sz="0" w:space="0" w:color="auto"/>
                <w:left w:val="none" w:sz="0" w:space="0" w:color="auto"/>
                <w:bottom w:val="none" w:sz="0" w:space="0" w:color="auto"/>
                <w:right w:val="none" w:sz="0" w:space="0" w:color="auto"/>
              </w:divBdr>
            </w:div>
            <w:div w:id="1480151113">
              <w:marLeft w:val="0"/>
              <w:marRight w:val="0"/>
              <w:marTop w:val="0"/>
              <w:marBottom w:val="0"/>
              <w:divBdr>
                <w:top w:val="none" w:sz="0" w:space="0" w:color="auto"/>
                <w:left w:val="none" w:sz="0" w:space="0" w:color="auto"/>
                <w:bottom w:val="none" w:sz="0" w:space="0" w:color="auto"/>
                <w:right w:val="none" w:sz="0" w:space="0" w:color="auto"/>
              </w:divBdr>
            </w:div>
            <w:div w:id="467280564">
              <w:marLeft w:val="0"/>
              <w:marRight w:val="0"/>
              <w:marTop w:val="0"/>
              <w:marBottom w:val="0"/>
              <w:divBdr>
                <w:top w:val="none" w:sz="0" w:space="0" w:color="auto"/>
                <w:left w:val="none" w:sz="0" w:space="0" w:color="auto"/>
                <w:bottom w:val="none" w:sz="0" w:space="0" w:color="auto"/>
                <w:right w:val="none" w:sz="0" w:space="0" w:color="auto"/>
              </w:divBdr>
            </w:div>
            <w:div w:id="1763256163">
              <w:marLeft w:val="0"/>
              <w:marRight w:val="0"/>
              <w:marTop w:val="0"/>
              <w:marBottom w:val="0"/>
              <w:divBdr>
                <w:top w:val="none" w:sz="0" w:space="0" w:color="auto"/>
                <w:left w:val="none" w:sz="0" w:space="0" w:color="auto"/>
                <w:bottom w:val="none" w:sz="0" w:space="0" w:color="auto"/>
                <w:right w:val="none" w:sz="0" w:space="0" w:color="auto"/>
              </w:divBdr>
            </w:div>
            <w:div w:id="366027147">
              <w:marLeft w:val="0"/>
              <w:marRight w:val="0"/>
              <w:marTop w:val="0"/>
              <w:marBottom w:val="0"/>
              <w:divBdr>
                <w:top w:val="none" w:sz="0" w:space="0" w:color="auto"/>
                <w:left w:val="none" w:sz="0" w:space="0" w:color="auto"/>
                <w:bottom w:val="none" w:sz="0" w:space="0" w:color="auto"/>
                <w:right w:val="none" w:sz="0" w:space="0" w:color="auto"/>
              </w:divBdr>
            </w:div>
            <w:div w:id="1507096080">
              <w:marLeft w:val="0"/>
              <w:marRight w:val="0"/>
              <w:marTop w:val="0"/>
              <w:marBottom w:val="0"/>
              <w:divBdr>
                <w:top w:val="none" w:sz="0" w:space="0" w:color="auto"/>
                <w:left w:val="none" w:sz="0" w:space="0" w:color="auto"/>
                <w:bottom w:val="none" w:sz="0" w:space="0" w:color="auto"/>
                <w:right w:val="none" w:sz="0" w:space="0" w:color="auto"/>
              </w:divBdr>
            </w:div>
            <w:div w:id="1612857904">
              <w:marLeft w:val="0"/>
              <w:marRight w:val="0"/>
              <w:marTop w:val="0"/>
              <w:marBottom w:val="0"/>
              <w:divBdr>
                <w:top w:val="none" w:sz="0" w:space="0" w:color="auto"/>
                <w:left w:val="none" w:sz="0" w:space="0" w:color="auto"/>
                <w:bottom w:val="none" w:sz="0" w:space="0" w:color="auto"/>
                <w:right w:val="none" w:sz="0" w:space="0" w:color="auto"/>
              </w:divBdr>
            </w:div>
            <w:div w:id="979920322">
              <w:marLeft w:val="0"/>
              <w:marRight w:val="0"/>
              <w:marTop w:val="0"/>
              <w:marBottom w:val="0"/>
              <w:divBdr>
                <w:top w:val="none" w:sz="0" w:space="0" w:color="auto"/>
                <w:left w:val="none" w:sz="0" w:space="0" w:color="auto"/>
                <w:bottom w:val="none" w:sz="0" w:space="0" w:color="auto"/>
                <w:right w:val="none" w:sz="0" w:space="0" w:color="auto"/>
              </w:divBdr>
            </w:div>
            <w:div w:id="1695300781">
              <w:marLeft w:val="0"/>
              <w:marRight w:val="0"/>
              <w:marTop w:val="0"/>
              <w:marBottom w:val="0"/>
              <w:divBdr>
                <w:top w:val="none" w:sz="0" w:space="0" w:color="auto"/>
                <w:left w:val="none" w:sz="0" w:space="0" w:color="auto"/>
                <w:bottom w:val="none" w:sz="0" w:space="0" w:color="auto"/>
                <w:right w:val="none" w:sz="0" w:space="0" w:color="auto"/>
              </w:divBdr>
            </w:div>
            <w:div w:id="1195197787">
              <w:marLeft w:val="0"/>
              <w:marRight w:val="0"/>
              <w:marTop w:val="0"/>
              <w:marBottom w:val="0"/>
              <w:divBdr>
                <w:top w:val="none" w:sz="0" w:space="0" w:color="auto"/>
                <w:left w:val="none" w:sz="0" w:space="0" w:color="auto"/>
                <w:bottom w:val="none" w:sz="0" w:space="0" w:color="auto"/>
                <w:right w:val="none" w:sz="0" w:space="0" w:color="auto"/>
              </w:divBdr>
            </w:div>
            <w:div w:id="1345017595">
              <w:marLeft w:val="0"/>
              <w:marRight w:val="0"/>
              <w:marTop w:val="0"/>
              <w:marBottom w:val="0"/>
              <w:divBdr>
                <w:top w:val="none" w:sz="0" w:space="0" w:color="auto"/>
                <w:left w:val="none" w:sz="0" w:space="0" w:color="auto"/>
                <w:bottom w:val="none" w:sz="0" w:space="0" w:color="auto"/>
                <w:right w:val="none" w:sz="0" w:space="0" w:color="auto"/>
              </w:divBdr>
            </w:div>
            <w:div w:id="2060665921">
              <w:marLeft w:val="0"/>
              <w:marRight w:val="0"/>
              <w:marTop w:val="0"/>
              <w:marBottom w:val="0"/>
              <w:divBdr>
                <w:top w:val="none" w:sz="0" w:space="0" w:color="auto"/>
                <w:left w:val="none" w:sz="0" w:space="0" w:color="auto"/>
                <w:bottom w:val="none" w:sz="0" w:space="0" w:color="auto"/>
                <w:right w:val="none" w:sz="0" w:space="0" w:color="auto"/>
              </w:divBdr>
            </w:div>
            <w:div w:id="2134058271">
              <w:marLeft w:val="0"/>
              <w:marRight w:val="0"/>
              <w:marTop w:val="0"/>
              <w:marBottom w:val="0"/>
              <w:divBdr>
                <w:top w:val="none" w:sz="0" w:space="0" w:color="auto"/>
                <w:left w:val="none" w:sz="0" w:space="0" w:color="auto"/>
                <w:bottom w:val="none" w:sz="0" w:space="0" w:color="auto"/>
                <w:right w:val="none" w:sz="0" w:space="0" w:color="auto"/>
              </w:divBdr>
            </w:div>
            <w:div w:id="425073757">
              <w:marLeft w:val="0"/>
              <w:marRight w:val="0"/>
              <w:marTop w:val="0"/>
              <w:marBottom w:val="0"/>
              <w:divBdr>
                <w:top w:val="none" w:sz="0" w:space="0" w:color="auto"/>
                <w:left w:val="none" w:sz="0" w:space="0" w:color="auto"/>
                <w:bottom w:val="none" w:sz="0" w:space="0" w:color="auto"/>
                <w:right w:val="none" w:sz="0" w:space="0" w:color="auto"/>
              </w:divBdr>
            </w:div>
            <w:div w:id="510723618">
              <w:marLeft w:val="0"/>
              <w:marRight w:val="0"/>
              <w:marTop w:val="0"/>
              <w:marBottom w:val="0"/>
              <w:divBdr>
                <w:top w:val="none" w:sz="0" w:space="0" w:color="auto"/>
                <w:left w:val="none" w:sz="0" w:space="0" w:color="auto"/>
                <w:bottom w:val="none" w:sz="0" w:space="0" w:color="auto"/>
                <w:right w:val="none" w:sz="0" w:space="0" w:color="auto"/>
              </w:divBdr>
            </w:div>
            <w:div w:id="1127310844">
              <w:marLeft w:val="0"/>
              <w:marRight w:val="0"/>
              <w:marTop w:val="0"/>
              <w:marBottom w:val="0"/>
              <w:divBdr>
                <w:top w:val="none" w:sz="0" w:space="0" w:color="auto"/>
                <w:left w:val="none" w:sz="0" w:space="0" w:color="auto"/>
                <w:bottom w:val="none" w:sz="0" w:space="0" w:color="auto"/>
                <w:right w:val="none" w:sz="0" w:space="0" w:color="auto"/>
              </w:divBdr>
            </w:div>
            <w:div w:id="708843420">
              <w:marLeft w:val="0"/>
              <w:marRight w:val="0"/>
              <w:marTop w:val="0"/>
              <w:marBottom w:val="0"/>
              <w:divBdr>
                <w:top w:val="none" w:sz="0" w:space="0" w:color="auto"/>
                <w:left w:val="none" w:sz="0" w:space="0" w:color="auto"/>
                <w:bottom w:val="none" w:sz="0" w:space="0" w:color="auto"/>
                <w:right w:val="none" w:sz="0" w:space="0" w:color="auto"/>
              </w:divBdr>
            </w:div>
            <w:div w:id="1331525935">
              <w:marLeft w:val="0"/>
              <w:marRight w:val="0"/>
              <w:marTop w:val="0"/>
              <w:marBottom w:val="0"/>
              <w:divBdr>
                <w:top w:val="none" w:sz="0" w:space="0" w:color="auto"/>
                <w:left w:val="none" w:sz="0" w:space="0" w:color="auto"/>
                <w:bottom w:val="none" w:sz="0" w:space="0" w:color="auto"/>
                <w:right w:val="none" w:sz="0" w:space="0" w:color="auto"/>
              </w:divBdr>
            </w:div>
            <w:div w:id="917057784">
              <w:marLeft w:val="0"/>
              <w:marRight w:val="0"/>
              <w:marTop w:val="0"/>
              <w:marBottom w:val="0"/>
              <w:divBdr>
                <w:top w:val="none" w:sz="0" w:space="0" w:color="auto"/>
                <w:left w:val="none" w:sz="0" w:space="0" w:color="auto"/>
                <w:bottom w:val="none" w:sz="0" w:space="0" w:color="auto"/>
                <w:right w:val="none" w:sz="0" w:space="0" w:color="auto"/>
              </w:divBdr>
            </w:div>
            <w:div w:id="1006782176">
              <w:marLeft w:val="0"/>
              <w:marRight w:val="0"/>
              <w:marTop w:val="0"/>
              <w:marBottom w:val="0"/>
              <w:divBdr>
                <w:top w:val="none" w:sz="0" w:space="0" w:color="auto"/>
                <w:left w:val="none" w:sz="0" w:space="0" w:color="auto"/>
                <w:bottom w:val="none" w:sz="0" w:space="0" w:color="auto"/>
                <w:right w:val="none" w:sz="0" w:space="0" w:color="auto"/>
              </w:divBdr>
            </w:div>
            <w:div w:id="478621013">
              <w:marLeft w:val="0"/>
              <w:marRight w:val="0"/>
              <w:marTop w:val="0"/>
              <w:marBottom w:val="0"/>
              <w:divBdr>
                <w:top w:val="none" w:sz="0" w:space="0" w:color="auto"/>
                <w:left w:val="none" w:sz="0" w:space="0" w:color="auto"/>
                <w:bottom w:val="none" w:sz="0" w:space="0" w:color="auto"/>
                <w:right w:val="none" w:sz="0" w:space="0" w:color="auto"/>
              </w:divBdr>
            </w:div>
            <w:div w:id="632369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6242829">
      <w:bodyDiv w:val="1"/>
      <w:marLeft w:val="0"/>
      <w:marRight w:val="0"/>
      <w:marTop w:val="0"/>
      <w:marBottom w:val="0"/>
      <w:divBdr>
        <w:top w:val="none" w:sz="0" w:space="0" w:color="auto"/>
        <w:left w:val="none" w:sz="0" w:space="0" w:color="auto"/>
        <w:bottom w:val="none" w:sz="0" w:space="0" w:color="auto"/>
        <w:right w:val="none" w:sz="0" w:space="0" w:color="auto"/>
      </w:divBdr>
      <w:divsChild>
        <w:div w:id="37093566">
          <w:marLeft w:val="0"/>
          <w:marRight w:val="0"/>
          <w:marTop w:val="0"/>
          <w:marBottom w:val="0"/>
          <w:divBdr>
            <w:top w:val="none" w:sz="0" w:space="0" w:color="auto"/>
            <w:left w:val="none" w:sz="0" w:space="0" w:color="auto"/>
            <w:bottom w:val="none" w:sz="0" w:space="0" w:color="auto"/>
            <w:right w:val="none" w:sz="0" w:space="0" w:color="auto"/>
          </w:divBdr>
          <w:divsChild>
            <w:div w:id="186062835">
              <w:marLeft w:val="0"/>
              <w:marRight w:val="0"/>
              <w:marTop w:val="0"/>
              <w:marBottom w:val="0"/>
              <w:divBdr>
                <w:top w:val="none" w:sz="0" w:space="0" w:color="auto"/>
                <w:left w:val="none" w:sz="0" w:space="0" w:color="auto"/>
                <w:bottom w:val="none" w:sz="0" w:space="0" w:color="auto"/>
                <w:right w:val="none" w:sz="0" w:space="0" w:color="auto"/>
              </w:divBdr>
            </w:div>
            <w:div w:id="1475097208">
              <w:marLeft w:val="0"/>
              <w:marRight w:val="0"/>
              <w:marTop w:val="0"/>
              <w:marBottom w:val="0"/>
              <w:divBdr>
                <w:top w:val="none" w:sz="0" w:space="0" w:color="auto"/>
                <w:left w:val="none" w:sz="0" w:space="0" w:color="auto"/>
                <w:bottom w:val="none" w:sz="0" w:space="0" w:color="auto"/>
                <w:right w:val="none" w:sz="0" w:space="0" w:color="auto"/>
              </w:divBdr>
            </w:div>
            <w:div w:id="971446294">
              <w:marLeft w:val="0"/>
              <w:marRight w:val="0"/>
              <w:marTop w:val="0"/>
              <w:marBottom w:val="0"/>
              <w:divBdr>
                <w:top w:val="none" w:sz="0" w:space="0" w:color="auto"/>
                <w:left w:val="none" w:sz="0" w:space="0" w:color="auto"/>
                <w:bottom w:val="none" w:sz="0" w:space="0" w:color="auto"/>
                <w:right w:val="none" w:sz="0" w:space="0" w:color="auto"/>
              </w:divBdr>
            </w:div>
            <w:div w:id="382992790">
              <w:marLeft w:val="0"/>
              <w:marRight w:val="0"/>
              <w:marTop w:val="0"/>
              <w:marBottom w:val="0"/>
              <w:divBdr>
                <w:top w:val="none" w:sz="0" w:space="0" w:color="auto"/>
                <w:left w:val="none" w:sz="0" w:space="0" w:color="auto"/>
                <w:bottom w:val="none" w:sz="0" w:space="0" w:color="auto"/>
                <w:right w:val="none" w:sz="0" w:space="0" w:color="auto"/>
              </w:divBdr>
            </w:div>
            <w:div w:id="1621108673">
              <w:marLeft w:val="0"/>
              <w:marRight w:val="0"/>
              <w:marTop w:val="0"/>
              <w:marBottom w:val="0"/>
              <w:divBdr>
                <w:top w:val="none" w:sz="0" w:space="0" w:color="auto"/>
                <w:left w:val="none" w:sz="0" w:space="0" w:color="auto"/>
                <w:bottom w:val="none" w:sz="0" w:space="0" w:color="auto"/>
                <w:right w:val="none" w:sz="0" w:space="0" w:color="auto"/>
              </w:divBdr>
            </w:div>
            <w:div w:id="827358570">
              <w:marLeft w:val="0"/>
              <w:marRight w:val="0"/>
              <w:marTop w:val="0"/>
              <w:marBottom w:val="0"/>
              <w:divBdr>
                <w:top w:val="none" w:sz="0" w:space="0" w:color="auto"/>
                <w:left w:val="none" w:sz="0" w:space="0" w:color="auto"/>
                <w:bottom w:val="none" w:sz="0" w:space="0" w:color="auto"/>
                <w:right w:val="none" w:sz="0" w:space="0" w:color="auto"/>
              </w:divBdr>
            </w:div>
            <w:div w:id="159739867">
              <w:marLeft w:val="0"/>
              <w:marRight w:val="0"/>
              <w:marTop w:val="0"/>
              <w:marBottom w:val="0"/>
              <w:divBdr>
                <w:top w:val="none" w:sz="0" w:space="0" w:color="auto"/>
                <w:left w:val="none" w:sz="0" w:space="0" w:color="auto"/>
                <w:bottom w:val="none" w:sz="0" w:space="0" w:color="auto"/>
                <w:right w:val="none" w:sz="0" w:space="0" w:color="auto"/>
              </w:divBdr>
            </w:div>
            <w:div w:id="1275093286">
              <w:marLeft w:val="0"/>
              <w:marRight w:val="0"/>
              <w:marTop w:val="0"/>
              <w:marBottom w:val="0"/>
              <w:divBdr>
                <w:top w:val="none" w:sz="0" w:space="0" w:color="auto"/>
                <w:left w:val="none" w:sz="0" w:space="0" w:color="auto"/>
                <w:bottom w:val="none" w:sz="0" w:space="0" w:color="auto"/>
                <w:right w:val="none" w:sz="0" w:space="0" w:color="auto"/>
              </w:divBdr>
            </w:div>
            <w:div w:id="478890589">
              <w:marLeft w:val="0"/>
              <w:marRight w:val="0"/>
              <w:marTop w:val="0"/>
              <w:marBottom w:val="0"/>
              <w:divBdr>
                <w:top w:val="none" w:sz="0" w:space="0" w:color="auto"/>
                <w:left w:val="none" w:sz="0" w:space="0" w:color="auto"/>
                <w:bottom w:val="none" w:sz="0" w:space="0" w:color="auto"/>
                <w:right w:val="none" w:sz="0" w:space="0" w:color="auto"/>
              </w:divBdr>
            </w:div>
            <w:div w:id="2128379714">
              <w:marLeft w:val="0"/>
              <w:marRight w:val="0"/>
              <w:marTop w:val="0"/>
              <w:marBottom w:val="0"/>
              <w:divBdr>
                <w:top w:val="none" w:sz="0" w:space="0" w:color="auto"/>
                <w:left w:val="none" w:sz="0" w:space="0" w:color="auto"/>
                <w:bottom w:val="none" w:sz="0" w:space="0" w:color="auto"/>
                <w:right w:val="none" w:sz="0" w:space="0" w:color="auto"/>
              </w:divBdr>
            </w:div>
            <w:div w:id="585655111">
              <w:marLeft w:val="0"/>
              <w:marRight w:val="0"/>
              <w:marTop w:val="0"/>
              <w:marBottom w:val="0"/>
              <w:divBdr>
                <w:top w:val="none" w:sz="0" w:space="0" w:color="auto"/>
                <w:left w:val="none" w:sz="0" w:space="0" w:color="auto"/>
                <w:bottom w:val="none" w:sz="0" w:space="0" w:color="auto"/>
                <w:right w:val="none" w:sz="0" w:space="0" w:color="auto"/>
              </w:divBdr>
            </w:div>
            <w:div w:id="824204643">
              <w:marLeft w:val="0"/>
              <w:marRight w:val="0"/>
              <w:marTop w:val="0"/>
              <w:marBottom w:val="0"/>
              <w:divBdr>
                <w:top w:val="none" w:sz="0" w:space="0" w:color="auto"/>
                <w:left w:val="none" w:sz="0" w:space="0" w:color="auto"/>
                <w:bottom w:val="none" w:sz="0" w:space="0" w:color="auto"/>
                <w:right w:val="none" w:sz="0" w:space="0" w:color="auto"/>
              </w:divBdr>
            </w:div>
            <w:div w:id="1207261389">
              <w:marLeft w:val="0"/>
              <w:marRight w:val="0"/>
              <w:marTop w:val="0"/>
              <w:marBottom w:val="0"/>
              <w:divBdr>
                <w:top w:val="none" w:sz="0" w:space="0" w:color="auto"/>
                <w:left w:val="none" w:sz="0" w:space="0" w:color="auto"/>
                <w:bottom w:val="none" w:sz="0" w:space="0" w:color="auto"/>
                <w:right w:val="none" w:sz="0" w:space="0" w:color="auto"/>
              </w:divBdr>
            </w:div>
            <w:div w:id="1410234031">
              <w:marLeft w:val="0"/>
              <w:marRight w:val="0"/>
              <w:marTop w:val="0"/>
              <w:marBottom w:val="0"/>
              <w:divBdr>
                <w:top w:val="none" w:sz="0" w:space="0" w:color="auto"/>
                <w:left w:val="none" w:sz="0" w:space="0" w:color="auto"/>
                <w:bottom w:val="none" w:sz="0" w:space="0" w:color="auto"/>
                <w:right w:val="none" w:sz="0" w:space="0" w:color="auto"/>
              </w:divBdr>
            </w:div>
            <w:div w:id="1074619808">
              <w:marLeft w:val="0"/>
              <w:marRight w:val="0"/>
              <w:marTop w:val="0"/>
              <w:marBottom w:val="0"/>
              <w:divBdr>
                <w:top w:val="none" w:sz="0" w:space="0" w:color="auto"/>
                <w:left w:val="none" w:sz="0" w:space="0" w:color="auto"/>
                <w:bottom w:val="none" w:sz="0" w:space="0" w:color="auto"/>
                <w:right w:val="none" w:sz="0" w:space="0" w:color="auto"/>
              </w:divBdr>
            </w:div>
            <w:div w:id="1285967062">
              <w:marLeft w:val="0"/>
              <w:marRight w:val="0"/>
              <w:marTop w:val="0"/>
              <w:marBottom w:val="0"/>
              <w:divBdr>
                <w:top w:val="none" w:sz="0" w:space="0" w:color="auto"/>
                <w:left w:val="none" w:sz="0" w:space="0" w:color="auto"/>
                <w:bottom w:val="none" w:sz="0" w:space="0" w:color="auto"/>
                <w:right w:val="none" w:sz="0" w:space="0" w:color="auto"/>
              </w:divBdr>
            </w:div>
            <w:div w:id="1129515221">
              <w:marLeft w:val="0"/>
              <w:marRight w:val="0"/>
              <w:marTop w:val="0"/>
              <w:marBottom w:val="0"/>
              <w:divBdr>
                <w:top w:val="none" w:sz="0" w:space="0" w:color="auto"/>
                <w:left w:val="none" w:sz="0" w:space="0" w:color="auto"/>
                <w:bottom w:val="none" w:sz="0" w:space="0" w:color="auto"/>
                <w:right w:val="none" w:sz="0" w:space="0" w:color="auto"/>
              </w:divBdr>
            </w:div>
            <w:div w:id="1623150242">
              <w:marLeft w:val="0"/>
              <w:marRight w:val="0"/>
              <w:marTop w:val="0"/>
              <w:marBottom w:val="0"/>
              <w:divBdr>
                <w:top w:val="none" w:sz="0" w:space="0" w:color="auto"/>
                <w:left w:val="none" w:sz="0" w:space="0" w:color="auto"/>
                <w:bottom w:val="none" w:sz="0" w:space="0" w:color="auto"/>
                <w:right w:val="none" w:sz="0" w:space="0" w:color="auto"/>
              </w:divBdr>
            </w:div>
            <w:div w:id="1292517446">
              <w:marLeft w:val="0"/>
              <w:marRight w:val="0"/>
              <w:marTop w:val="0"/>
              <w:marBottom w:val="0"/>
              <w:divBdr>
                <w:top w:val="none" w:sz="0" w:space="0" w:color="auto"/>
                <w:left w:val="none" w:sz="0" w:space="0" w:color="auto"/>
                <w:bottom w:val="none" w:sz="0" w:space="0" w:color="auto"/>
                <w:right w:val="none" w:sz="0" w:space="0" w:color="auto"/>
              </w:divBdr>
            </w:div>
            <w:div w:id="1562326553">
              <w:marLeft w:val="0"/>
              <w:marRight w:val="0"/>
              <w:marTop w:val="0"/>
              <w:marBottom w:val="0"/>
              <w:divBdr>
                <w:top w:val="none" w:sz="0" w:space="0" w:color="auto"/>
                <w:left w:val="none" w:sz="0" w:space="0" w:color="auto"/>
                <w:bottom w:val="none" w:sz="0" w:space="0" w:color="auto"/>
                <w:right w:val="none" w:sz="0" w:space="0" w:color="auto"/>
              </w:divBdr>
            </w:div>
            <w:div w:id="1848442954">
              <w:marLeft w:val="0"/>
              <w:marRight w:val="0"/>
              <w:marTop w:val="0"/>
              <w:marBottom w:val="0"/>
              <w:divBdr>
                <w:top w:val="none" w:sz="0" w:space="0" w:color="auto"/>
                <w:left w:val="none" w:sz="0" w:space="0" w:color="auto"/>
                <w:bottom w:val="none" w:sz="0" w:space="0" w:color="auto"/>
                <w:right w:val="none" w:sz="0" w:space="0" w:color="auto"/>
              </w:divBdr>
            </w:div>
            <w:div w:id="419642652">
              <w:marLeft w:val="0"/>
              <w:marRight w:val="0"/>
              <w:marTop w:val="0"/>
              <w:marBottom w:val="0"/>
              <w:divBdr>
                <w:top w:val="none" w:sz="0" w:space="0" w:color="auto"/>
                <w:left w:val="none" w:sz="0" w:space="0" w:color="auto"/>
                <w:bottom w:val="none" w:sz="0" w:space="0" w:color="auto"/>
                <w:right w:val="none" w:sz="0" w:space="0" w:color="auto"/>
              </w:divBdr>
            </w:div>
            <w:div w:id="25565920">
              <w:marLeft w:val="0"/>
              <w:marRight w:val="0"/>
              <w:marTop w:val="0"/>
              <w:marBottom w:val="0"/>
              <w:divBdr>
                <w:top w:val="none" w:sz="0" w:space="0" w:color="auto"/>
                <w:left w:val="none" w:sz="0" w:space="0" w:color="auto"/>
                <w:bottom w:val="none" w:sz="0" w:space="0" w:color="auto"/>
                <w:right w:val="none" w:sz="0" w:space="0" w:color="auto"/>
              </w:divBdr>
            </w:div>
            <w:div w:id="319578968">
              <w:marLeft w:val="0"/>
              <w:marRight w:val="0"/>
              <w:marTop w:val="0"/>
              <w:marBottom w:val="0"/>
              <w:divBdr>
                <w:top w:val="none" w:sz="0" w:space="0" w:color="auto"/>
                <w:left w:val="none" w:sz="0" w:space="0" w:color="auto"/>
                <w:bottom w:val="none" w:sz="0" w:space="0" w:color="auto"/>
                <w:right w:val="none" w:sz="0" w:space="0" w:color="auto"/>
              </w:divBdr>
            </w:div>
            <w:div w:id="1374816598">
              <w:marLeft w:val="0"/>
              <w:marRight w:val="0"/>
              <w:marTop w:val="0"/>
              <w:marBottom w:val="0"/>
              <w:divBdr>
                <w:top w:val="none" w:sz="0" w:space="0" w:color="auto"/>
                <w:left w:val="none" w:sz="0" w:space="0" w:color="auto"/>
                <w:bottom w:val="none" w:sz="0" w:space="0" w:color="auto"/>
                <w:right w:val="none" w:sz="0" w:space="0" w:color="auto"/>
              </w:divBdr>
            </w:div>
            <w:div w:id="907693376">
              <w:marLeft w:val="0"/>
              <w:marRight w:val="0"/>
              <w:marTop w:val="0"/>
              <w:marBottom w:val="0"/>
              <w:divBdr>
                <w:top w:val="none" w:sz="0" w:space="0" w:color="auto"/>
                <w:left w:val="none" w:sz="0" w:space="0" w:color="auto"/>
                <w:bottom w:val="none" w:sz="0" w:space="0" w:color="auto"/>
                <w:right w:val="none" w:sz="0" w:space="0" w:color="auto"/>
              </w:divBdr>
            </w:div>
            <w:div w:id="1013149225">
              <w:marLeft w:val="0"/>
              <w:marRight w:val="0"/>
              <w:marTop w:val="0"/>
              <w:marBottom w:val="0"/>
              <w:divBdr>
                <w:top w:val="none" w:sz="0" w:space="0" w:color="auto"/>
                <w:left w:val="none" w:sz="0" w:space="0" w:color="auto"/>
                <w:bottom w:val="none" w:sz="0" w:space="0" w:color="auto"/>
                <w:right w:val="none" w:sz="0" w:space="0" w:color="auto"/>
              </w:divBdr>
            </w:div>
            <w:div w:id="839582876">
              <w:marLeft w:val="0"/>
              <w:marRight w:val="0"/>
              <w:marTop w:val="0"/>
              <w:marBottom w:val="0"/>
              <w:divBdr>
                <w:top w:val="none" w:sz="0" w:space="0" w:color="auto"/>
                <w:left w:val="none" w:sz="0" w:space="0" w:color="auto"/>
                <w:bottom w:val="none" w:sz="0" w:space="0" w:color="auto"/>
                <w:right w:val="none" w:sz="0" w:space="0" w:color="auto"/>
              </w:divBdr>
            </w:div>
            <w:div w:id="1541279496">
              <w:marLeft w:val="0"/>
              <w:marRight w:val="0"/>
              <w:marTop w:val="0"/>
              <w:marBottom w:val="0"/>
              <w:divBdr>
                <w:top w:val="none" w:sz="0" w:space="0" w:color="auto"/>
                <w:left w:val="none" w:sz="0" w:space="0" w:color="auto"/>
                <w:bottom w:val="none" w:sz="0" w:space="0" w:color="auto"/>
                <w:right w:val="none" w:sz="0" w:space="0" w:color="auto"/>
              </w:divBdr>
            </w:div>
            <w:div w:id="618340309">
              <w:marLeft w:val="0"/>
              <w:marRight w:val="0"/>
              <w:marTop w:val="0"/>
              <w:marBottom w:val="0"/>
              <w:divBdr>
                <w:top w:val="none" w:sz="0" w:space="0" w:color="auto"/>
                <w:left w:val="none" w:sz="0" w:space="0" w:color="auto"/>
                <w:bottom w:val="none" w:sz="0" w:space="0" w:color="auto"/>
                <w:right w:val="none" w:sz="0" w:space="0" w:color="auto"/>
              </w:divBdr>
            </w:div>
            <w:div w:id="1002469864">
              <w:marLeft w:val="0"/>
              <w:marRight w:val="0"/>
              <w:marTop w:val="0"/>
              <w:marBottom w:val="0"/>
              <w:divBdr>
                <w:top w:val="none" w:sz="0" w:space="0" w:color="auto"/>
                <w:left w:val="none" w:sz="0" w:space="0" w:color="auto"/>
                <w:bottom w:val="none" w:sz="0" w:space="0" w:color="auto"/>
                <w:right w:val="none" w:sz="0" w:space="0" w:color="auto"/>
              </w:divBdr>
            </w:div>
            <w:div w:id="1755281379">
              <w:marLeft w:val="0"/>
              <w:marRight w:val="0"/>
              <w:marTop w:val="0"/>
              <w:marBottom w:val="0"/>
              <w:divBdr>
                <w:top w:val="none" w:sz="0" w:space="0" w:color="auto"/>
                <w:left w:val="none" w:sz="0" w:space="0" w:color="auto"/>
                <w:bottom w:val="none" w:sz="0" w:space="0" w:color="auto"/>
                <w:right w:val="none" w:sz="0" w:space="0" w:color="auto"/>
              </w:divBdr>
            </w:div>
            <w:div w:id="1512796027">
              <w:marLeft w:val="0"/>
              <w:marRight w:val="0"/>
              <w:marTop w:val="0"/>
              <w:marBottom w:val="0"/>
              <w:divBdr>
                <w:top w:val="none" w:sz="0" w:space="0" w:color="auto"/>
                <w:left w:val="none" w:sz="0" w:space="0" w:color="auto"/>
                <w:bottom w:val="none" w:sz="0" w:space="0" w:color="auto"/>
                <w:right w:val="none" w:sz="0" w:space="0" w:color="auto"/>
              </w:divBdr>
            </w:div>
            <w:div w:id="1977953607">
              <w:marLeft w:val="0"/>
              <w:marRight w:val="0"/>
              <w:marTop w:val="0"/>
              <w:marBottom w:val="0"/>
              <w:divBdr>
                <w:top w:val="none" w:sz="0" w:space="0" w:color="auto"/>
                <w:left w:val="none" w:sz="0" w:space="0" w:color="auto"/>
                <w:bottom w:val="none" w:sz="0" w:space="0" w:color="auto"/>
                <w:right w:val="none" w:sz="0" w:space="0" w:color="auto"/>
              </w:divBdr>
            </w:div>
            <w:div w:id="220872706">
              <w:marLeft w:val="0"/>
              <w:marRight w:val="0"/>
              <w:marTop w:val="0"/>
              <w:marBottom w:val="0"/>
              <w:divBdr>
                <w:top w:val="none" w:sz="0" w:space="0" w:color="auto"/>
                <w:left w:val="none" w:sz="0" w:space="0" w:color="auto"/>
                <w:bottom w:val="none" w:sz="0" w:space="0" w:color="auto"/>
                <w:right w:val="none" w:sz="0" w:space="0" w:color="auto"/>
              </w:divBdr>
            </w:div>
            <w:div w:id="353918769">
              <w:marLeft w:val="0"/>
              <w:marRight w:val="0"/>
              <w:marTop w:val="0"/>
              <w:marBottom w:val="0"/>
              <w:divBdr>
                <w:top w:val="none" w:sz="0" w:space="0" w:color="auto"/>
                <w:left w:val="none" w:sz="0" w:space="0" w:color="auto"/>
                <w:bottom w:val="none" w:sz="0" w:space="0" w:color="auto"/>
                <w:right w:val="none" w:sz="0" w:space="0" w:color="auto"/>
              </w:divBdr>
            </w:div>
            <w:div w:id="1867451090">
              <w:marLeft w:val="0"/>
              <w:marRight w:val="0"/>
              <w:marTop w:val="0"/>
              <w:marBottom w:val="0"/>
              <w:divBdr>
                <w:top w:val="none" w:sz="0" w:space="0" w:color="auto"/>
                <w:left w:val="none" w:sz="0" w:space="0" w:color="auto"/>
                <w:bottom w:val="none" w:sz="0" w:space="0" w:color="auto"/>
                <w:right w:val="none" w:sz="0" w:space="0" w:color="auto"/>
              </w:divBdr>
            </w:div>
            <w:div w:id="574709870">
              <w:marLeft w:val="0"/>
              <w:marRight w:val="0"/>
              <w:marTop w:val="0"/>
              <w:marBottom w:val="0"/>
              <w:divBdr>
                <w:top w:val="none" w:sz="0" w:space="0" w:color="auto"/>
                <w:left w:val="none" w:sz="0" w:space="0" w:color="auto"/>
                <w:bottom w:val="none" w:sz="0" w:space="0" w:color="auto"/>
                <w:right w:val="none" w:sz="0" w:space="0" w:color="auto"/>
              </w:divBdr>
            </w:div>
            <w:div w:id="20980505">
              <w:marLeft w:val="0"/>
              <w:marRight w:val="0"/>
              <w:marTop w:val="0"/>
              <w:marBottom w:val="0"/>
              <w:divBdr>
                <w:top w:val="none" w:sz="0" w:space="0" w:color="auto"/>
                <w:left w:val="none" w:sz="0" w:space="0" w:color="auto"/>
                <w:bottom w:val="none" w:sz="0" w:space="0" w:color="auto"/>
                <w:right w:val="none" w:sz="0" w:space="0" w:color="auto"/>
              </w:divBdr>
            </w:div>
            <w:div w:id="376515279">
              <w:marLeft w:val="0"/>
              <w:marRight w:val="0"/>
              <w:marTop w:val="0"/>
              <w:marBottom w:val="0"/>
              <w:divBdr>
                <w:top w:val="none" w:sz="0" w:space="0" w:color="auto"/>
                <w:left w:val="none" w:sz="0" w:space="0" w:color="auto"/>
                <w:bottom w:val="none" w:sz="0" w:space="0" w:color="auto"/>
                <w:right w:val="none" w:sz="0" w:space="0" w:color="auto"/>
              </w:divBdr>
            </w:div>
            <w:div w:id="1306427140">
              <w:marLeft w:val="0"/>
              <w:marRight w:val="0"/>
              <w:marTop w:val="0"/>
              <w:marBottom w:val="0"/>
              <w:divBdr>
                <w:top w:val="none" w:sz="0" w:space="0" w:color="auto"/>
                <w:left w:val="none" w:sz="0" w:space="0" w:color="auto"/>
                <w:bottom w:val="none" w:sz="0" w:space="0" w:color="auto"/>
                <w:right w:val="none" w:sz="0" w:space="0" w:color="auto"/>
              </w:divBdr>
            </w:div>
            <w:div w:id="2076127644">
              <w:marLeft w:val="0"/>
              <w:marRight w:val="0"/>
              <w:marTop w:val="0"/>
              <w:marBottom w:val="0"/>
              <w:divBdr>
                <w:top w:val="none" w:sz="0" w:space="0" w:color="auto"/>
                <w:left w:val="none" w:sz="0" w:space="0" w:color="auto"/>
                <w:bottom w:val="none" w:sz="0" w:space="0" w:color="auto"/>
                <w:right w:val="none" w:sz="0" w:space="0" w:color="auto"/>
              </w:divBdr>
            </w:div>
            <w:div w:id="1353146960">
              <w:marLeft w:val="0"/>
              <w:marRight w:val="0"/>
              <w:marTop w:val="0"/>
              <w:marBottom w:val="0"/>
              <w:divBdr>
                <w:top w:val="none" w:sz="0" w:space="0" w:color="auto"/>
                <w:left w:val="none" w:sz="0" w:space="0" w:color="auto"/>
                <w:bottom w:val="none" w:sz="0" w:space="0" w:color="auto"/>
                <w:right w:val="none" w:sz="0" w:space="0" w:color="auto"/>
              </w:divBdr>
            </w:div>
            <w:div w:id="1262950814">
              <w:marLeft w:val="0"/>
              <w:marRight w:val="0"/>
              <w:marTop w:val="0"/>
              <w:marBottom w:val="0"/>
              <w:divBdr>
                <w:top w:val="none" w:sz="0" w:space="0" w:color="auto"/>
                <w:left w:val="none" w:sz="0" w:space="0" w:color="auto"/>
                <w:bottom w:val="none" w:sz="0" w:space="0" w:color="auto"/>
                <w:right w:val="none" w:sz="0" w:space="0" w:color="auto"/>
              </w:divBdr>
            </w:div>
            <w:div w:id="1086078741">
              <w:marLeft w:val="0"/>
              <w:marRight w:val="0"/>
              <w:marTop w:val="0"/>
              <w:marBottom w:val="0"/>
              <w:divBdr>
                <w:top w:val="none" w:sz="0" w:space="0" w:color="auto"/>
                <w:left w:val="none" w:sz="0" w:space="0" w:color="auto"/>
                <w:bottom w:val="none" w:sz="0" w:space="0" w:color="auto"/>
                <w:right w:val="none" w:sz="0" w:space="0" w:color="auto"/>
              </w:divBdr>
            </w:div>
            <w:div w:id="854030370">
              <w:marLeft w:val="0"/>
              <w:marRight w:val="0"/>
              <w:marTop w:val="0"/>
              <w:marBottom w:val="0"/>
              <w:divBdr>
                <w:top w:val="none" w:sz="0" w:space="0" w:color="auto"/>
                <w:left w:val="none" w:sz="0" w:space="0" w:color="auto"/>
                <w:bottom w:val="none" w:sz="0" w:space="0" w:color="auto"/>
                <w:right w:val="none" w:sz="0" w:space="0" w:color="auto"/>
              </w:divBdr>
            </w:div>
            <w:div w:id="1719931050">
              <w:marLeft w:val="0"/>
              <w:marRight w:val="0"/>
              <w:marTop w:val="0"/>
              <w:marBottom w:val="0"/>
              <w:divBdr>
                <w:top w:val="none" w:sz="0" w:space="0" w:color="auto"/>
                <w:left w:val="none" w:sz="0" w:space="0" w:color="auto"/>
                <w:bottom w:val="none" w:sz="0" w:space="0" w:color="auto"/>
                <w:right w:val="none" w:sz="0" w:space="0" w:color="auto"/>
              </w:divBdr>
            </w:div>
            <w:div w:id="1726827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7554087">
      <w:bodyDiv w:val="1"/>
      <w:marLeft w:val="0"/>
      <w:marRight w:val="0"/>
      <w:marTop w:val="0"/>
      <w:marBottom w:val="0"/>
      <w:divBdr>
        <w:top w:val="none" w:sz="0" w:space="0" w:color="auto"/>
        <w:left w:val="none" w:sz="0" w:space="0" w:color="auto"/>
        <w:bottom w:val="none" w:sz="0" w:space="0" w:color="auto"/>
        <w:right w:val="none" w:sz="0" w:space="0" w:color="auto"/>
      </w:divBdr>
      <w:divsChild>
        <w:div w:id="546635">
          <w:marLeft w:val="0"/>
          <w:marRight w:val="0"/>
          <w:marTop w:val="0"/>
          <w:marBottom w:val="0"/>
          <w:divBdr>
            <w:top w:val="none" w:sz="0" w:space="0" w:color="auto"/>
            <w:left w:val="none" w:sz="0" w:space="0" w:color="auto"/>
            <w:bottom w:val="none" w:sz="0" w:space="0" w:color="auto"/>
            <w:right w:val="none" w:sz="0" w:space="0" w:color="auto"/>
          </w:divBdr>
          <w:divsChild>
            <w:div w:id="58990158">
              <w:marLeft w:val="0"/>
              <w:marRight w:val="0"/>
              <w:marTop w:val="0"/>
              <w:marBottom w:val="0"/>
              <w:divBdr>
                <w:top w:val="none" w:sz="0" w:space="0" w:color="auto"/>
                <w:left w:val="none" w:sz="0" w:space="0" w:color="auto"/>
                <w:bottom w:val="none" w:sz="0" w:space="0" w:color="auto"/>
                <w:right w:val="none" w:sz="0" w:space="0" w:color="auto"/>
              </w:divBdr>
            </w:div>
            <w:div w:id="385220633">
              <w:marLeft w:val="0"/>
              <w:marRight w:val="0"/>
              <w:marTop w:val="0"/>
              <w:marBottom w:val="0"/>
              <w:divBdr>
                <w:top w:val="none" w:sz="0" w:space="0" w:color="auto"/>
                <w:left w:val="none" w:sz="0" w:space="0" w:color="auto"/>
                <w:bottom w:val="none" w:sz="0" w:space="0" w:color="auto"/>
                <w:right w:val="none" w:sz="0" w:space="0" w:color="auto"/>
              </w:divBdr>
            </w:div>
            <w:div w:id="1374229241">
              <w:marLeft w:val="0"/>
              <w:marRight w:val="0"/>
              <w:marTop w:val="0"/>
              <w:marBottom w:val="0"/>
              <w:divBdr>
                <w:top w:val="none" w:sz="0" w:space="0" w:color="auto"/>
                <w:left w:val="none" w:sz="0" w:space="0" w:color="auto"/>
                <w:bottom w:val="none" w:sz="0" w:space="0" w:color="auto"/>
                <w:right w:val="none" w:sz="0" w:space="0" w:color="auto"/>
              </w:divBdr>
            </w:div>
            <w:div w:id="1572931632">
              <w:marLeft w:val="0"/>
              <w:marRight w:val="0"/>
              <w:marTop w:val="0"/>
              <w:marBottom w:val="0"/>
              <w:divBdr>
                <w:top w:val="none" w:sz="0" w:space="0" w:color="auto"/>
                <w:left w:val="none" w:sz="0" w:space="0" w:color="auto"/>
                <w:bottom w:val="none" w:sz="0" w:space="0" w:color="auto"/>
                <w:right w:val="none" w:sz="0" w:space="0" w:color="auto"/>
              </w:divBdr>
            </w:div>
            <w:div w:id="796802894">
              <w:marLeft w:val="0"/>
              <w:marRight w:val="0"/>
              <w:marTop w:val="0"/>
              <w:marBottom w:val="0"/>
              <w:divBdr>
                <w:top w:val="none" w:sz="0" w:space="0" w:color="auto"/>
                <w:left w:val="none" w:sz="0" w:space="0" w:color="auto"/>
                <w:bottom w:val="none" w:sz="0" w:space="0" w:color="auto"/>
                <w:right w:val="none" w:sz="0" w:space="0" w:color="auto"/>
              </w:divBdr>
            </w:div>
            <w:div w:id="633219005">
              <w:marLeft w:val="0"/>
              <w:marRight w:val="0"/>
              <w:marTop w:val="0"/>
              <w:marBottom w:val="0"/>
              <w:divBdr>
                <w:top w:val="none" w:sz="0" w:space="0" w:color="auto"/>
                <w:left w:val="none" w:sz="0" w:space="0" w:color="auto"/>
                <w:bottom w:val="none" w:sz="0" w:space="0" w:color="auto"/>
                <w:right w:val="none" w:sz="0" w:space="0" w:color="auto"/>
              </w:divBdr>
            </w:div>
            <w:div w:id="530997898">
              <w:marLeft w:val="0"/>
              <w:marRight w:val="0"/>
              <w:marTop w:val="0"/>
              <w:marBottom w:val="0"/>
              <w:divBdr>
                <w:top w:val="none" w:sz="0" w:space="0" w:color="auto"/>
                <w:left w:val="none" w:sz="0" w:space="0" w:color="auto"/>
                <w:bottom w:val="none" w:sz="0" w:space="0" w:color="auto"/>
                <w:right w:val="none" w:sz="0" w:space="0" w:color="auto"/>
              </w:divBdr>
            </w:div>
            <w:div w:id="1578586868">
              <w:marLeft w:val="0"/>
              <w:marRight w:val="0"/>
              <w:marTop w:val="0"/>
              <w:marBottom w:val="0"/>
              <w:divBdr>
                <w:top w:val="none" w:sz="0" w:space="0" w:color="auto"/>
                <w:left w:val="none" w:sz="0" w:space="0" w:color="auto"/>
                <w:bottom w:val="none" w:sz="0" w:space="0" w:color="auto"/>
                <w:right w:val="none" w:sz="0" w:space="0" w:color="auto"/>
              </w:divBdr>
            </w:div>
            <w:div w:id="1904635418">
              <w:marLeft w:val="0"/>
              <w:marRight w:val="0"/>
              <w:marTop w:val="0"/>
              <w:marBottom w:val="0"/>
              <w:divBdr>
                <w:top w:val="none" w:sz="0" w:space="0" w:color="auto"/>
                <w:left w:val="none" w:sz="0" w:space="0" w:color="auto"/>
                <w:bottom w:val="none" w:sz="0" w:space="0" w:color="auto"/>
                <w:right w:val="none" w:sz="0" w:space="0" w:color="auto"/>
              </w:divBdr>
            </w:div>
            <w:div w:id="341591745">
              <w:marLeft w:val="0"/>
              <w:marRight w:val="0"/>
              <w:marTop w:val="0"/>
              <w:marBottom w:val="0"/>
              <w:divBdr>
                <w:top w:val="none" w:sz="0" w:space="0" w:color="auto"/>
                <w:left w:val="none" w:sz="0" w:space="0" w:color="auto"/>
                <w:bottom w:val="none" w:sz="0" w:space="0" w:color="auto"/>
                <w:right w:val="none" w:sz="0" w:space="0" w:color="auto"/>
              </w:divBdr>
            </w:div>
            <w:div w:id="150608072">
              <w:marLeft w:val="0"/>
              <w:marRight w:val="0"/>
              <w:marTop w:val="0"/>
              <w:marBottom w:val="0"/>
              <w:divBdr>
                <w:top w:val="none" w:sz="0" w:space="0" w:color="auto"/>
                <w:left w:val="none" w:sz="0" w:space="0" w:color="auto"/>
                <w:bottom w:val="none" w:sz="0" w:space="0" w:color="auto"/>
                <w:right w:val="none" w:sz="0" w:space="0" w:color="auto"/>
              </w:divBdr>
            </w:div>
            <w:div w:id="1012031730">
              <w:marLeft w:val="0"/>
              <w:marRight w:val="0"/>
              <w:marTop w:val="0"/>
              <w:marBottom w:val="0"/>
              <w:divBdr>
                <w:top w:val="none" w:sz="0" w:space="0" w:color="auto"/>
                <w:left w:val="none" w:sz="0" w:space="0" w:color="auto"/>
                <w:bottom w:val="none" w:sz="0" w:space="0" w:color="auto"/>
                <w:right w:val="none" w:sz="0" w:space="0" w:color="auto"/>
              </w:divBdr>
            </w:div>
            <w:div w:id="1390349532">
              <w:marLeft w:val="0"/>
              <w:marRight w:val="0"/>
              <w:marTop w:val="0"/>
              <w:marBottom w:val="0"/>
              <w:divBdr>
                <w:top w:val="none" w:sz="0" w:space="0" w:color="auto"/>
                <w:left w:val="none" w:sz="0" w:space="0" w:color="auto"/>
                <w:bottom w:val="none" w:sz="0" w:space="0" w:color="auto"/>
                <w:right w:val="none" w:sz="0" w:space="0" w:color="auto"/>
              </w:divBdr>
            </w:div>
            <w:div w:id="1430858495">
              <w:marLeft w:val="0"/>
              <w:marRight w:val="0"/>
              <w:marTop w:val="0"/>
              <w:marBottom w:val="0"/>
              <w:divBdr>
                <w:top w:val="none" w:sz="0" w:space="0" w:color="auto"/>
                <w:left w:val="none" w:sz="0" w:space="0" w:color="auto"/>
                <w:bottom w:val="none" w:sz="0" w:space="0" w:color="auto"/>
                <w:right w:val="none" w:sz="0" w:space="0" w:color="auto"/>
              </w:divBdr>
            </w:div>
            <w:div w:id="217327051">
              <w:marLeft w:val="0"/>
              <w:marRight w:val="0"/>
              <w:marTop w:val="0"/>
              <w:marBottom w:val="0"/>
              <w:divBdr>
                <w:top w:val="none" w:sz="0" w:space="0" w:color="auto"/>
                <w:left w:val="none" w:sz="0" w:space="0" w:color="auto"/>
                <w:bottom w:val="none" w:sz="0" w:space="0" w:color="auto"/>
                <w:right w:val="none" w:sz="0" w:space="0" w:color="auto"/>
              </w:divBdr>
            </w:div>
            <w:div w:id="1687713726">
              <w:marLeft w:val="0"/>
              <w:marRight w:val="0"/>
              <w:marTop w:val="0"/>
              <w:marBottom w:val="0"/>
              <w:divBdr>
                <w:top w:val="none" w:sz="0" w:space="0" w:color="auto"/>
                <w:left w:val="none" w:sz="0" w:space="0" w:color="auto"/>
                <w:bottom w:val="none" w:sz="0" w:space="0" w:color="auto"/>
                <w:right w:val="none" w:sz="0" w:space="0" w:color="auto"/>
              </w:divBdr>
            </w:div>
            <w:div w:id="1349284612">
              <w:marLeft w:val="0"/>
              <w:marRight w:val="0"/>
              <w:marTop w:val="0"/>
              <w:marBottom w:val="0"/>
              <w:divBdr>
                <w:top w:val="none" w:sz="0" w:space="0" w:color="auto"/>
                <w:left w:val="none" w:sz="0" w:space="0" w:color="auto"/>
                <w:bottom w:val="none" w:sz="0" w:space="0" w:color="auto"/>
                <w:right w:val="none" w:sz="0" w:space="0" w:color="auto"/>
              </w:divBdr>
            </w:div>
            <w:div w:id="25906953">
              <w:marLeft w:val="0"/>
              <w:marRight w:val="0"/>
              <w:marTop w:val="0"/>
              <w:marBottom w:val="0"/>
              <w:divBdr>
                <w:top w:val="none" w:sz="0" w:space="0" w:color="auto"/>
                <w:left w:val="none" w:sz="0" w:space="0" w:color="auto"/>
                <w:bottom w:val="none" w:sz="0" w:space="0" w:color="auto"/>
                <w:right w:val="none" w:sz="0" w:space="0" w:color="auto"/>
              </w:divBdr>
            </w:div>
            <w:div w:id="490877561">
              <w:marLeft w:val="0"/>
              <w:marRight w:val="0"/>
              <w:marTop w:val="0"/>
              <w:marBottom w:val="0"/>
              <w:divBdr>
                <w:top w:val="none" w:sz="0" w:space="0" w:color="auto"/>
                <w:left w:val="none" w:sz="0" w:space="0" w:color="auto"/>
                <w:bottom w:val="none" w:sz="0" w:space="0" w:color="auto"/>
                <w:right w:val="none" w:sz="0" w:space="0" w:color="auto"/>
              </w:divBdr>
            </w:div>
            <w:div w:id="1751922942">
              <w:marLeft w:val="0"/>
              <w:marRight w:val="0"/>
              <w:marTop w:val="0"/>
              <w:marBottom w:val="0"/>
              <w:divBdr>
                <w:top w:val="none" w:sz="0" w:space="0" w:color="auto"/>
                <w:left w:val="none" w:sz="0" w:space="0" w:color="auto"/>
                <w:bottom w:val="none" w:sz="0" w:space="0" w:color="auto"/>
                <w:right w:val="none" w:sz="0" w:space="0" w:color="auto"/>
              </w:divBdr>
            </w:div>
            <w:div w:id="255947893">
              <w:marLeft w:val="0"/>
              <w:marRight w:val="0"/>
              <w:marTop w:val="0"/>
              <w:marBottom w:val="0"/>
              <w:divBdr>
                <w:top w:val="none" w:sz="0" w:space="0" w:color="auto"/>
                <w:left w:val="none" w:sz="0" w:space="0" w:color="auto"/>
                <w:bottom w:val="none" w:sz="0" w:space="0" w:color="auto"/>
                <w:right w:val="none" w:sz="0" w:space="0" w:color="auto"/>
              </w:divBdr>
            </w:div>
            <w:div w:id="1578712985">
              <w:marLeft w:val="0"/>
              <w:marRight w:val="0"/>
              <w:marTop w:val="0"/>
              <w:marBottom w:val="0"/>
              <w:divBdr>
                <w:top w:val="none" w:sz="0" w:space="0" w:color="auto"/>
                <w:left w:val="none" w:sz="0" w:space="0" w:color="auto"/>
                <w:bottom w:val="none" w:sz="0" w:space="0" w:color="auto"/>
                <w:right w:val="none" w:sz="0" w:space="0" w:color="auto"/>
              </w:divBdr>
            </w:div>
            <w:div w:id="1669863707">
              <w:marLeft w:val="0"/>
              <w:marRight w:val="0"/>
              <w:marTop w:val="0"/>
              <w:marBottom w:val="0"/>
              <w:divBdr>
                <w:top w:val="none" w:sz="0" w:space="0" w:color="auto"/>
                <w:left w:val="none" w:sz="0" w:space="0" w:color="auto"/>
                <w:bottom w:val="none" w:sz="0" w:space="0" w:color="auto"/>
                <w:right w:val="none" w:sz="0" w:space="0" w:color="auto"/>
              </w:divBdr>
            </w:div>
            <w:div w:id="687803461">
              <w:marLeft w:val="0"/>
              <w:marRight w:val="0"/>
              <w:marTop w:val="0"/>
              <w:marBottom w:val="0"/>
              <w:divBdr>
                <w:top w:val="none" w:sz="0" w:space="0" w:color="auto"/>
                <w:left w:val="none" w:sz="0" w:space="0" w:color="auto"/>
                <w:bottom w:val="none" w:sz="0" w:space="0" w:color="auto"/>
                <w:right w:val="none" w:sz="0" w:space="0" w:color="auto"/>
              </w:divBdr>
            </w:div>
            <w:div w:id="1177691681">
              <w:marLeft w:val="0"/>
              <w:marRight w:val="0"/>
              <w:marTop w:val="0"/>
              <w:marBottom w:val="0"/>
              <w:divBdr>
                <w:top w:val="none" w:sz="0" w:space="0" w:color="auto"/>
                <w:left w:val="none" w:sz="0" w:space="0" w:color="auto"/>
                <w:bottom w:val="none" w:sz="0" w:space="0" w:color="auto"/>
                <w:right w:val="none" w:sz="0" w:space="0" w:color="auto"/>
              </w:divBdr>
            </w:div>
            <w:div w:id="1473012795">
              <w:marLeft w:val="0"/>
              <w:marRight w:val="0"/>
              <w:marTop w:val="0"/>
              <w:marBottom w:val="0"/>
              <w:divBdr>
                <w:top w:val="none" w:sz="0" w:space="0" w:color="auto"/>
                <w:left w:val="none" w:sz="0" w:space="0" w:color="auto"/>
                <w:bottom w:val="none" w:sz="0" w:space="0" w:color="auto"/>
                <w:right w:val="none" w:sz="0" w:space="0" w:color="auto"/>
              </w:divBdr>
            </w:div>
            <w:div w:id="1215385531">
              <w:marLeft w:val="0"/>
              <w:marRight w:val="0"/>
              <w:marTop w:val="0"/>
              <w:marBottom w:val="0"/>
              <w:divBdr>
                <w:top w:val="none" w:sz="0" w:space="0" w:color="auto"/>
                <w:left w:val="none" w:sz="0" w:space="0" w:color="auto"/>
                <w:bottom w:val="none" w:sz="0" w:space="0" w:color="auto"/>
                <w:right w:val="none" w:sz="0" w:space="0" w:color="auto"/>
              </w:divBdr>
            </w:div>
            <w:div w:id="1686440751">
              <w:marLeft w:val="0"/>
              <w:marRight w:val="0"/>
              <w:marTop w:val="0"/>
              <w:marBottom w:val="0"/>
              <w:divBdr>
                <w:top w:val="none" w:sz="0" w:space="0" w:color="auto"/>
                <w:left w:val="none" w:sz="0" w:space="0" w:color="auto"/>
                <w:bottom w:val="none" w:sz="0" w:space="0" w:color="auto"/>
                <w:right w:val="none" w:sz="0" w:space="0" w:color="auto"/>
              </w:divBdr>
            </w:div>
            <w:div w:id="647518816">
              <w:marLeft w:val="0"/>
              <w:marRight w:val="0"/>
              <w:marTop w:val="0"/>
              <w:marBottom w:val="0"/>
              <w:divBdr>
                <w:top w:val="none" w:sz="0" w:space="0" w:color="auto"/>
                <w:left w:val="none" w:sz="0" w:space="0" w:color="auto"/>
                <w:bottom w:val="none" w:sz="0" w:space="0" w:color="auto"/>
                <w:right w:val="none" w:sz="0" w:space="0" w:color="auto"/>
              </w:divBdr>
            </w:div>
            <w:div w:id="880753928">
              <w:marLeft w:val="0"/>
              <w:marRight w:val="0"/>
              <w:marTop w:val="0"/>
              <w:marBottom w:val="0"/>
              <w:divBdr>
                <w:top w:val="none" w:sz="0" w:space="0" w:color="auto"/>
                <w:left w:val="none" w:sz="0" w:space="0" w:color="auto"/>
                <w:bottom w:val="none" w:sz="0" w:space="0" w:color="auto"/>
                <w:right w:val="none" w:sz="0" w:space="0" w:color="auto"/>
              </w:divBdr>
            </w:div>
            <w:div w:id="1931959629">
              <w:marLeft w:val="0"/>
              <w:marRight w:val="0"/>
              <w:marTop w:val="0"/>
              <w:marBottom w:val="0"/>
              <w:divBdr>
                <w:top w:val="none" w:sz="0" w:space="0" w:color="auto"/>
                <w:left w:val="none" w:sz="0" w:space="0" w:color="auto"/>
                <w:bottom w:val="none" w:sz="0" w:space="0" w:color="auto"/>
                <w:right w:val="none" w:sz="0" w:space="0" w:color="auto"/>
              </w:divBdr>
            </w:div>
            <w:div w:id="1864439225">
              <w:marLeft w:val="0"/>
              <w:marRight w:val="0"/>
              <w:marTop w:val="0"/>
              <w:marBottom w:val="0"/>
              <w:divBdr>
                <w:top w:val="none" w:sz="0" w:space="0" w:color="auto"/>
                <w:left w:val="none" w:sz="0" w:space="0" w:color="auto"/>
                <w:bottom w:val="none" w:sz="0" w:space="0" w:color="auto"/>
                <w:right w:val="none" w:sz="0" w:space="0" w:color="auto"/>
              </w:divBdr>
            </w:div>
            <w:div w:id="1478759112">
              <w:marLeft w:val="0"/>
              <w:marRight w:val="0"/>
              <w:marTop w:val="0"/>
              <w:marBottom w:val="0"/>
              <w:divBdr>
                <w:top w:val="none" w:sz="0" w:space="0" w:color="auto"/>
                <w:left w:val="none" w:sz="0" w:space="0" w:color="auto"/>
                <w:bottom w:val="none" w:sz="0" w:space="0" w:color="auto"/>
                <w:right w:val="none" w:sz="0" w:space="0" w:color="auto"/>
              </w:divBdr>
            </w:div>
            <w:div w:id="487329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7.png"/><Relationship Id="rId18" Type="http://schemas.openxmlformats.org/officeDocument/2006/relationships/image" Target="media/image11.png"/><Relationship Id="rId26" Type="http://schemas.openxmlformats.org/officeDocument/2006/relationships/hyperlink" Target="https://jsfiddle.net/" TargetMode="External"/><Relationship Id="rId39" Type="http://schemas.openxmlformats.org/officeDocument/2006/relationships/footer" Target="footer2.xml"/><Relationship Id="rId21" Type="http://schemas.openxmlformats.org/officeDocument/2006/relationships/image" Target="media/image14.png"/><Relationship Id="rId34" Type="http://schemas.openxmlformats.org/officeDocument/2006/relationships/image" Target="media/image26.png"/><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10.png"/><Relationship Id="rId20" Type="http://schemas.openxmlformats.org/officeDocument/2006/relationships/image" Target="media/image13.png"/><Relationship Id="rId29" Type="http://schemas.openxmlformats.org/officeDocument/2006/relationships/image" Target="media/image21.png"/><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17.png"/><Relationship Id="rId32" Type="http://schemas.openxmlformats.org/officeDocument/2006/relationships/image" Target="media/image24.png"/><Relationship Id="rId37" Type="http://schemas.openxmlformats.org/officeDocument/2006/relationships/image" Target="media/image29.png"/><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9.png"/><Relationship Id="rId23" Type="http://schemas.openxmlformats.org/officeDocument/2006/relationships/image" Target="media/image16.png"/><Relationship Id="rId28" Type="http://schemas.openxmlformats.org/officeDocument/2006/relationships/image" Target="media/image20.png"/><Relationship Id="rId36" Type="http://schemas.openxmlformats.org/officeDocument/2006/relationships/image" Target="media/image28.png"/><Relationship Id="rId10" Type="http://schemas.openxmlformats.org/officeDocument/2006/relationships/image" Target="media/image5.png"/><Relationship Id="rId19" Type="http://schemas.openxmlformats.org/officeDocument/2006/relationships/image" Target="media/image12.png"/><Relationship Id="rId31" Type="http://schemas.openxmlformats.org/officeDocument/2006/relationships/image" Target="media/image23.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8.png"/><Relationship Id="rId22" Type="http://schemas.openxmlformats.org/officeDocument/2006/relationships/image" Target="media/image15.png"/><Relationship Id="rId27" Type="http://schemas.openxmlformats.org/officeDocument/2006/relationships/image" Target="media/image19.png"/><Relationship Id="rId30" Type="http://schemas.openxmlformats.org/officeDocument/2006/relationships/image" Target="media/image22.png"/><Relationship Id="rId35" Type="http://schemas.openxmlformats.org/officeDocument/2006/relationships/image" Target="media/image27.png"/><Relationship Id="rId8" Type="http://schemas.openxmlformats.org/officeDocument/2006/relationships/image" Target="media/image4.png"/><Relationship Id="rId3" Type="http://schemas.openxmlformats.org/officeDocument/2006/relationships/styles" Target="styles.xml"/><Relationship Id="rId12" Type="http://schemas.openxmlformats.org/officeDocument/2006/relationships/hyperlink" Target="https://github.com/r-spacex/SpaceX-API/tree/master/docs/v4" TargetMode="External"/><Relationship Id="rId17" Type="http://schemas.openxmlformats.org/officeDocument/2006/relationships/hyperlink" Target="https://www.puryn.emf-informatique.ch/pp/pages/login.html" TargetMode="External"/><Relationship Id="rId25" Type="http://schemas.openxmlformats.org/officeDocument/2006/relationships/image" Target="media/image18.png"/><Relationship Id="rId33" Type="http://schemas.openxmlformats.org/officeDocument/2006/relationships/image" Target="media/image25.png"/><Relationship Id="rId38"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_rels/header2.xml.rels><?xml version="1.0" encoding="UTF-8" standalone="yes"?>
<Relationships xmlns="http://schemas.openxmlformats.org/package/2006/relationships"><Relationship Id="rId1" Type="http://schemas.openxmlformats.org/officeDocument/2006/relationships/image" Target="media/image6.png"/></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ryn\OneDrive\EMF\EMFDisk_PURY\outils\302%20-%20MODELE%20-%20PURY.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995AB6-6F03-4588-A5D5-53F58C5730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302 - MODELE - PURY.dotm</Template>
  <TotalTime>0</TotalTime>
  <Pages>35</Pages>
  <Words>5845</Words>
  <Characters>32150</Characters>
  <Application>Microsoft Office Word</Application>
  <DocSecurity>0</DocSecurity>
  <Lines>267</Lines>
  <Paragraphs>75</Paragraphs>
  <ScaleCrop>false</ScaleCrop>
  <HeadingPairs>
    <vt:vector size="2" baseType="variant">
      <vt:variant>
        <vt:lpstr>Titre</vt:lpstr>
      </vt:variant>
      <vt:variant>
        <vt:i4>1</vt:i4>
      </vt:variant>
    </vt:vector>
  </HeadingPairs>
  <TitlesOfParts>
    <vt:vector size="1" baseType="lpstr">
      <vt:lpstr/>
    </vt:vector>
  </TitlesOfParts>
  <Company>Etat de Fribourg</Company>
  <LinksUpToDate>false</LinksUpToDate>
  <CharactersWithSpaces>37920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Pury Nadir</dc:creator>
  <cp:keywords/>
  <dc:description/>
  <cp:lastModifiedBy>Pury Nadir</cp:lastModifiedBy>
  <cp:revision>135</cp:revision>
  <dcterms:created xsi:type="dcterms:W3CDTF">2021-05-17T05:57:00Z</dcterms:created>
  <dcterms:modified xsi:type="dcterms:W3CDTF">2021-06-20T16:59:00Z</dcterms:modified>
</cp:coreProperties>
</file>